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946e" w14:paraId="6b8946e" w:rsidRDefault="005018A4" w:rsidP="00E32643" w:rsidR="005018A4" w:rsidRPr="00E3264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E3264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E3264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E3264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E3264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E3264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E3264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E3264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E3264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E3264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E3264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E3264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E3264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E32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E32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E32643">
        <w:rPr>
          <w:rFonts w:cs="Times New Roman" w:hAnsi="Times New Roman" w:ascii="Times New Roman"/>
          <w:sz w:val="24"/>
          <w:szCs w:val="24"/>
        </w:rPr>
        <w:t>Zagrebu</w:t>
      </w:r>
      <w:r w:rsidRPr="00E3264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E3264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E32643">
        <w:rPr>
          <w:rFonts w:cs="Times New Roman" w:hAnsi="Times New Roman" w:ascii="Times New Roman"/>
          <w:sz w:val="24"/>
          <w:szCs w:val="24"/>
        </w:rPr>
        <w:t>,</w:t>
      </w:r>
      <w:r w:rsidR="005018A4" w:rsidRPr="00E3264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E3264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E3264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E32643">
        <w:rPr>
          <w:rFonts w:cs="Times New Roman" w:hAnsi="Times New Roman" w:ascii="Times New Roman"/>
          <w:sz w:val="24"/>
          <w:szCs w:val="24"/>
        </w:rPr>
        <w:t xml:space="preserve"> dana </w:t>
      </w:r>
      <w:r w:rsidR="00C337A9" w:rsidRPr="00E32643">
        <w:rPr>
          <w:rFonts w:cs="Times New Roman" w:hAnsi="Times New Roman" w:ascii="Times New Roman"/>
          <w:sz w:val="24"/>
          <w:szCs w:val="24"/>
        </w:rPr>
        <w:t>14. ožujka 2018</w:t>
      </w:r>
      <w:r w:rsidRPr="00E3264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E3264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E32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E32643" w:rsidR="00C337A9" w:rsidRPr="00E3264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E32643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C337A9" w:rsidRPr="00E3264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="00EA5A55" w:rsidRPr="00E32643">
        <w:rPr>
          <w:rFonts w:cs="Times New Roman" w:hAnsi="Times New Roman" w:ascii="Times New Roman"/>
          <w:sz w:val="24"/>
          <w:szCs w:val="24"/>
        </w:rPr>
        <w:t xml:space="preserve"> u stečajnom postupku primjenom pravila o ovrsi i to</w:t>
      </w:r>
      <w:r w:rsidR="005018A4" w:rsidRPr="00E32643">
        <w:rPr>
          <w:rFonts w:cs="Times New Roman" w:hAnsi="Times New Roman" w:ascii="Times New Roman"/>
          <w:sz w:val="24"/>
          <w:szCs w:val="24"/>
        </w:rPr>
        <w:t xml:space="preserve">: </w:t>
      </w:r>
      <w:r w:rsidR="00C337A9" w:rsidRPr="00E32643">
        <w:rPr>
          <w:rFonts w:cs="Times New Roman" w:hAnsi="Times New Roman" w:ascii="Times New Roman"/>
          <w:sz w:val="24"/>
          <w:szCs w:val="24"/>
        </w:rPr>
        <w:t xml:space="preserve">dvosobni stan </w:t>
      </w:r>
      <w:r w:rsidR="00B6594C" w:rsidRPr="00E32643">
        <w:rPr>
          <w:rFonts w:cs="Times New Roman" w:hAnsi="Times New Roman" w:ascii="Times New Roman"/>
          <w:sz w:val="24"/>
          <w:szCs w:val="24"/>
        </w:rPr>
        <w:t xml:space="preserve">na kojem postoji razlučno pravo PRIMA ULAGANJA d.o.o., Oporovečki Majdaki 17, Zagreb, OIB: 31859434353, </w:t>
      </w:r>
      <w:r w:rsidR="00C337A9" w:rsidRPr="00E32643">
        <w:rPr>
          <w:rFonts w:cs="Times New Roman" w:hAnsi="Times New Roman" w:ascii="Times New Roman"/>
          <w:sz w:val="24"/>
          <w:szCs w:val="24"/>
        </w:rPr>
        <w:t>površine 71,46 m2, na I. katu (E-2), na lokaciji Zagreb, Vladimira Nazora 22, upisano u zemljišne knjige Općinskog građanskog suda u Zagrebu, Zemljišnoknjižni odjel Zagreb, u zk.ul.br. 1271 k.o. Grad Zagreb, z.k.č.br. 1199/1, procijenjene vrijednosti 562.000,00 kn.</w:t>
      </w:r>
    </w:p>
    <w:p w:rsidRDefault="00C337A9" w:rsidP="00E32643" w:rsidR="00C337A9" w:rsidRPr="00E32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EA5A55" w:rsidRPr="00E3264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Z</w:t>
      </w:r>
      <w:r w:rsidR="00EA5A55" w:rsidRPr="00E3264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E32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E3264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E32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E3264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E3264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E3264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E3264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E32643">
        <w:rPr>
          <w:rFonts w:cs="Times New Roman" w:hAnsi="Times New Roman" w:ascii="Times New Roman"/>
          <w:sz w:val="24"/>
          <w:szCs w:val="24"/>
        </w:rPr>
        <w:t>Zagrebu</w:t>
      </w:r>
      <w:r w:rsidR="001D0EF0" w:rsidRPr="00E32643">
        <w:rPr>
          <w:rFonts w:cs="Times New Roman" w:hAnsi="Times New Roman" w:ascii="Times New Roman"/>
          <w:sz w:val="24"/>
          <w:szCs w:val="24"/>
        </w:rPr>
        <w:t>, ZK odjelu</w:t>
      </w:r>
      <w:r w:rsidRPr="00E32643">
        <w:rPr>
          <w:rFonts w:cs="Times New Roman" w:hAnsi="Times New Roman" w:ascii="Times New Roman"/>
          <w:sz w:val="24"/>
          <w:szCs w:val="24"/>
        </w:rPr>
        <w:t>,</w:t>
      </w:r>
      <w:r w:rsidR="00EC2A2E" w:rsidRPr="00E3264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E3264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E32643">
        <w:rPr>
          <w:rFonts w:cs="Times New Roman" w:hAnsi="Times New Roman" w:ascii="Times New Roman"/>
          <w:sz w:val="24"/>
          <w:szCs w:val="24"/>
        </w:rPr>
        <w:t>na nekretninama</w:t>
      </w:r>
      <w:r w:rsidRPr="00E3264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E32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E32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E32643">
        <w:rPr>
          <w:rFonts w:cs="Times New Roman" w:hAnsi="Times New Roman" w:ascii="Times New Roman"/>
          <w:sz w:val="24"/>
          <w:szCs w:val="24"/>
        </w:rPr>
        <w:t>,</w:t>
      </w:r>
      <w:r w:rsidRPr="00E3264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E32643">
        <w:rPr>
          <w:rFonts w:cs="Times New Roman" w:hAnsi="Times New Roman" w:ascii="Times New Roman"/>
          <w:sz w:val="24"/>
          <w:szCs w:val="24"/>
        </w:rPr>
        <w:t>,</w:t>
      </w:r>
      <w:r w:rsidRPr="00E3264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E3264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E3264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E32643">
        <w:rPr>
          <w:rFonts w:cs="Times New Roman" w:hAnsi="Times New Roman" w:ascii="Times New Roman"/>
          <w:sz w:val="24"/>
          <w:szCs w:val="24"/>
        </w:rPr>
        <w:t>, 104/17</w:t>
      </w:r>
      <w:r w:rsidRPr="00E32643">
        <w:rPr>
          <w:rFonts w:cs="Times New Roman" w:hAnsi="Times New Roman" w:ascii="Times New Roman"/>
          <w:sz w:val="24"/>
          <w:szCs w:val="24"/>
        </w:rPr>
        <w:t>)</w:t>
      </w:r>
      <w:r w:rsidR="001D0EF0" w:rsidRPr="00E32643">
        <w:rPr>
          <w:rFonts w:cs="Times New Roman" w:hAnsi="Times New Roman" w:ascii="Times New Roman"/>
          <w:sz w:val="24"/>
          <w:szCs w:val="24"/>
        </w:rPr>
        <w:t xml:space="preserve">, </w:t>
      </w:r>
      <w:r w:rsidRPr="00E3264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E32643">
        <w:rPr>
          <w:rFonts w:cs="Times New Roman" w:hAnsi="Times New Roman" w:ascii="Times New Roman"/>
          <w:sz w:val="24"/>
          <w:szCs w:val="24"/>
        </w:rPr>
        <w:t>,</w:t>
      </w:r>
      <w:r w:rsidRPr="00E3264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E32643">
        <w:rPr>
          <w:rFonts w:cs="Times New Roman" w:hAnsi="Times New Roman" w:ascii="Times New Roman"/>
          <w:sz w:val="24"/>
          <w:szCs w:val="24"/>
        </w:rPr>
        <w:t>stečajno</w:t>
      </w:r>
      <w:r w:rsidR="00C337A9" w:rsidRPr="00E3264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E3264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E3264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E3264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E3264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E32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E32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U Zagrebu</w:t>
      </w:r>
      <w:r w:rsidR="00EA5A55" w:rsidRPr="00E32643">
        <w:rPr>
          <w:rFonts w:cs="Times New Roman" w:hAnsi="Times New Roman" w:ascii="Times New Roman"/>
          <w:sz w:val="24"/>
          <w:szCs w:val="24"/>
        </w:rPr>
        <w:t xml:space="preserve">, </w:t>
      </w:r>
      <w:r w:rsidR="00C337A9" w:rsidRPr="00E32643">
        <w:rPr>
          <w:rFonts w:cs="Times New Roman" w:hAnsi="Times New Roman" w:ascii="Times New Roman"/>
          <w:sz w:val="24"/>
          <w:szCs w:val="24"/>
        </w:rPr>
        <w:t>1</w:t>
      </w:r>
      <w:r w:rsidRPr="00E32643">
        <w:rPr>
          <w:rFonts w:cs="Times New Roman" w:hAnsi="Times New Roman" w:ascii="Times New Roman"/>
          <w:sz w:val="24"/>
          <w:szCs w:val="24"/>
        </w:rPr>
        <w:t xml:space="preserve">4. </w:t>
      </w:r>
      <w:r w:rsidR="00C337A9" w:rsidRPr="00E32643">
        <w:rPr>
          <w:rFonts w:cs="Times New Roman" w:hAnsi="Times New Roman" w:ascii="Times New Roman"/>
          <w:sz w:val="24"/>
          <w:szCs w:val="24"/>
        </w:rPr>
        <w:t>ožujka 2018</w:t>
      </w:r>
      <w:r w:rsidRPr="00E32643">
        <w:rPr>
          <w:rFonts w:cs="Times New Roman" w:hAnsi="Times New Roman" w:ascii="Times New Roman"/>
          <w:sz w:val="24"/>
          <w:szCs w:val="24"/>
        </w:rPr>
        <w:t>.</w:t>
      </w:r>
      <w:r w:rsidR="00817FE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E3264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ab/>
      </w:r>
      <w:r w:rsidRPr="00E32643">
        <w:rPr>
          <w:rFonts w:cs="Times New Roman" w:hAnsi="Times New Roman" w:ascii="Times New Roman"/>
          <w:sz w:val="24"/>
          <w:szCs w:val="24"/>
        </w:rPr>
        <w:tab/>
      </w:r>
      <w:r w:rsidR="00F56D02" w:rsidRPr="00E32643">
        <w:rPr>
          <w:rFonts w:cs="Times New Roman" w:hAnsi="Times New Roman" w:ascii="Times New Roman"/>
          <w:sz w:val="24"/>
          <w:szCs w:val="24"/>
        </w:rPr>
        <w:tab/>
      </w:r>
      <w:r w:rsidR="00B1648A" w:rsidRPr="00E32643">
        <w:rPr>
          <w:rFonts w:cs="Times New Roman" w:hAnsi="Times New Roman" w:ascii="Times New Roman"/>
          <w:sz w:val="24"/>
          <w:szCs w:val="24"/>
        </w:rPr>
        <w:tab/>
      </w:r>
      <w:r w:rsidR="00B1648A" w:rsidRPr="00E32643">
        <w:rPr>
          <w:rFonts w:cs="Times New Roman" w:hAnsi="Times New Roman" w:ascii="Times New Roman"/>
          <w:sz w:val="24"/>
          <w:szCs w:val="24"/>
        </w:rPr>
        <w:tab/>
      </w:r>
      <w:r w:rsidR="00B1648A" w:rsidRPr="00E3264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Vesna Sremac Šoštar</w:t>
      </w:r>
      <w:r w:rsidR="000C0C2A">
        <w:rPr>
          <w:rFonts w:cs="Times New Roman" w:hAnsi="Times New Roman" w:ascii="Times New Roman"/>
          <w:sz w:val="24"/>
          <w:szCs w:val="24"/>
        </w:rPr>
        <w:t xml:space="preserve">, v.r. </w:t>
      </w:r>
    </w:p>
    <w:p w:rsidRDefault="000C0C2A" w:rsidP="00817FE3" w:rsidR="000C0C2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0C0C2A" w:rsidP="00817FE3" w:rsidR="000C0C2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0C0C2A" w:rsidP="000C0C2A" w:rsidR="000C0C2A" w:rsidRPr="00E32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648A" w:rsidP="00E32643" w:rsidR="00B1648A" w:rsidRPr="00E32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E32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E32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E3264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E3264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0C0C2A" w:rsidR="00EA5A55" w:rsidRPr="00E3264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E3264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C0C2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C0C2A"/>
    <w:rsid w:val="001D0EF0"/>
    <w:rsid w:val="002037E7"/>
    <w:rsid w:val="00255630"/>
    <w:rsid w:val="004C61FD"/>
    <w:rsid w:val="005018A4"/>
    <w:rsid w:val="00580071"/>
    <w:rsid w:val="00602ED5"/>
    <w:rsid w:val="006F4E0B"/>
    <w:rsid w:val="00817FE3"/>
    <w:rsid w:val="008F7260"/>
    <w:rsid w:val="00B1648A"/>
    <w:rsid w:val="00B6594C"/>
    <w:rsid w:val="00BA009B"/>
    <w:rsid w:val="00C337A9"/>
    <w:rsid w:val="00C963CD"/>
    <w:rsid w:val="00CA2B00"/>
    <w:rsid w:val="00E32643"/>
    <w:rsid w:val="00EA5A55"/>
    <w:rsid w:val="00EC2A2E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C0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C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0C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0C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0C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C0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C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0C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0C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0C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</izvorni_sadrzaj>
    <derivirana_varijabla naziv="DomainObject.Predmet.OstaliListFormated_1">
      <item>VALERIJA HUSNJAK punomoćnik sudionika u postupku NIVA INŽENJERING d.o.o.</item>
      <item>OD RAVLIĆ &amp; ŠURJAK d.o.o.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</izvorni_sadrzaj>
    <derivirana_varijabla naziv="DomainObject.Predmet.OstaliListFormatedOIB_1">
      <item>VALERIJA HUSNJAK, OIB 66103643702 punomoćnik sudionika u postupku NIVA INŽENJERING d.o.o.</item>
      <item>OD RAVLIĆ &amp; ŠURJAK d.o.o.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</derivirana_varijabla>
  </DomainObject.Predmet.OstaliListFormatedWithAdressOIB>
  <DomainObject.Predmet.OstaliListNazivFormated>
    <izvorni_sadrzaj>
      <item>VALERIJA HUSNJAK</item>
      <item>OD RAVLIĆ &amp; ŠURJAK d.o.o.</item>
    </izvorni_sadrzaj>
    <derivirana_varijabla naziv="DomainObject.Predmet.OstaliListNazivFormated_1">
      <item>VALERIJA HUSNJAK</item>
      <item>OD RAVLIĆ &amp; ŠURJAK d.o.o.</item>
    </derivirana_varijabla>
  </DomainObject.Predmet.OstaliListNazivFormated>
  <DomainObject.Predmet.OstaliListNazivFormatedOIB>
    <izvorni_sadrzaj>
      <item>VALERIJA HUSNJAK, OIB 66103643702</item>
      <item>OD RAVLIĆ &amp; ŠURJAK d.o.o.</item>
    </izvorni_sadrzaj>
    <derivirana_varijabla naziv="DomainObject.Predmet.OstaliListNazivFormatedOIB_1">
      <item>VALERIJA HUSNJAK, OIB 66103643702</item>
      <item>OD RAVLIĆ &amp; ŠURJAK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D68D04-461A-4CD5-B643-A2964F907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1772</properties:Characters>
  <properties:Lines>57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2018-03-14T09:13:00Z</dcterms:created>
  <dc:creator>Lea</dc:creator>
  <cp:lastModifiedBy>Matea Bizjak</cp:lastModifiedBy>
  <cp:lastPrinted>2018-03-14T09:43:00Z</cp:lastPrinted>
  <dcterms:modified xmlns:xsi="http://www.w3.org/2001/XMLSchema-instance" xsi:type="dcterms:W3CDTF">2018-03-14T09:43:00Z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