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21df" w14:paraId="30921df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A00138">
        <w:t>-851</w:t>
      </w:r>
      <w:r w:rsidR="00BF06ED">
        <w:t>/17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A00138" w:rsidP="001C69BB" w:rsidR="006B708C">
      <w:pPr>
        <w:ind w:firstLine="720"/>
        <w:jc w:val="both"/>
        <w:rPr>
          <w:lang w:val="pt-BR"/>
        </w:rPr>
      </w:pPr>
      <w:r w:rsidRPr="00A00138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A00138">
        <w:t>85821130368</w:t>
      </w:r>
      <w:r w:rsidRPr="00A00138">
        <w:rPr>
          <w:lang w:val="pt-BR"/>
        </w:rPr>
        <w:t>, za otvaranje stečajnog postupka nad dužnikom FM GRADITELJSTVO j.d.o.o., Ozalj, Vrhovac 69ª, OIB: 52926933994</w:t>
      </w:r>
      <w:r w:rsidR="008966A4" w:rsidRPr="008966A4">
        <w:rPr>
          <w:lang w:val="pt-BR"/>
        </w:rPr>
        <w:t xml:space="preserve">, </w:t>
      </w:r>
      <w:r w:rsidR="00370D1F">
        <w:rPr>
          <w:lang w:val="pt-BR"/>
        </w:rPr>
        <w:t>25</w:t>
      </w:r>
      <w:r>
        <w:rPr>
          <w:lang w:val="pt-BR"/>
        </w:rPr>
        <w:t>. svibnja</w:t>
      </w:r>
      <w:r w:rsidR="0037562C">
        <w:rPr>
          <w:lang w:val="pt-BR"/>
        </w:rPr>
        <w:t xml:space="preserve"> 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A00138" w:rsidRPr="00A00138">
        <w:rPr>
          <w:lang w:val="pt-BR"/>
        </w:rPr>
        <w:t>FM GRADITELJSTVO j.d.o.o., Ozalj, Vrhovac 69ª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BF06ED">
        <w:t xml:space="preserve">11. </w:t>
      </w:r>
      <w:r w:rsidR="005F2266">
        <w:t>srpanj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A00138">
        <w:t>11.30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FF6333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FF6333">
      <w:pPr>
        <w:jc w:val="both"/>
      </w:pPr>
      <w:r>
        <w:t>-   osoba koja za dužnika obavlja</w:t>
      </w:r>
      <w:r w:rsidR="003079FF">
        <w:t xml:space="preserve"> poslove platnog prometa: </w:t>
      </w:r>
      <w:r w:rsidR="00A00138">
        <w:t>Karlovačka banka d.d.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370D1F">
        <w:t>25</w:t>
      </w:r>
      <w:r w:rsidR="00A00138">
        <w:t>. svibnja</w:t>
      </w:r>
      <w:r w:rsidR="0037562C">
        <w:t xml:space="preserve"> 2017</w:t>
      </w:r>
      <w:r w:rsidR="00264157" w:rsidRPr="005022CE">
        <w:t>.</w:t>
      </w:r>
    </w:p>
    <w:p w:rsidRDefault="00370D1F" w:rsidP="00F213B6" w:rsidR="00370D1F">
      <w:pPr>
        <w:pStyle w:val="Tijeloteksta"/>
        <w:ind w:firstLine="612" w:left="5760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DD505E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370D1F" w:rsidP="006B708C" w:rsidR="00370D1F"/>
    <w:p w:rsidRDefault="00370D1F" w:rsidP="006B708C" w:rsidR="00370D1F"/>
    <w:p w:rsidRDefault="00DD505E" w:rsidP="002C6293" w:rsidR="00DD505E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DD505E" w:rsidP="002C6293" w:rsidR="00DD505E">
      <w:pPr>
        <w:jc w:val="both"/>
      </w:pPr>
      <w:r>
        <w:t xml:space="preserve">               Katica Franjić</w:t>
      </w:r>
    </w:p>
    <w:p w:rsidRDefault="00B639DE" w:rsidP="00DD505E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0D1F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F2266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A00138"/>
    <w:rsid w:val="00A34C9C"/>
    <w:rsid w:val="00A45CFF"/>
    <w:rsid w:val="00A66EA0"/>
    <w:rsid w:val="00A702C4"/>
    <w:rsid w:val="00A76551"/>
    <w:rsid w:val="00B47261"/>
    <w:rsid w:val="00B639DE"/>
    <w:rsid w:val="00BF06ED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DD505E"/>
    <w:rsid w:val="00E07559"/>
    <w:rsid w:val="00E865F3"/>
    <w:rsid w:val="00E9131D"/>
    <w:rsid w:val="00EA7FA1"/>
    <w:rsid w:val="00F23AB4"/>
    <w:rsid w:val="00F378C1"/>
    <w:rsid w:val="00F4108B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D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D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D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D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D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D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D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D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St-851/2017</izvorni_sadrzaj>
    <derivirana_varijabla naziv="DomainObject.Predmet.OznakaBroj_1">St-851/2017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FM GRADITELJSTVO j.d.o.o. zastupanog po punomoćniku Mirko Ferenac</izvorni_sadrzaj>
    <derivirana_varijabla naziv="DomainObject.Predmet.ProtustrankaFormated_1">  FM GRADITELJSTVO j.d.o.o. zastupanog po punomoćniku Mirko Ferenac</derivirana_varijabla>
  </DomainObject.Predmet.ProtustrankaFormated>
  <DomainObject.Predmet.ProtustrankaFormatedOIB>
    <izvorni_sadrzaj>  FM GRADITELJSTVO j.d.o.o., OIB 52926933994 zastupanog po punomoćniku Mirko Ferenac</izvorni_sadrzaj>
    <derivirana_varijabla naziv="DomainObject.Predmet.ProtustrankaFormatedOIB_1">  FM GRADITELJSTVO j.d.o.o., OIB 52926933994 zastupanog po punomoćniku Mirko Ferenac</derivirana_varijabla>
  </DomainObject.Predmet.ProtustrankaFormatedOIB>
  <DomainObject.Predmet.ProtustrankaFormatedWithAdress>
    <izvorni_sadrzaj> FM GRADITELJSTVO j.d.o.o., Vrhovac 69/A, 47280 Ozalj zastupanog po punomoćniku Mirko Ferenac</izvorni_sadrzaj>
    <derivirana_varijabla naziv="DomainObject.Predmet.ProtustrankaFormatedWithAdress_1"> FM GRADITELJSTVO j.d.o.o., Vrhovac 69/A, 47280 Ozalj zastupanog po punomoćniku Mirko Ferenac</derivirana_varijabla>
  </DomainObject.Predmet.ProtustrankaFormatedWithAdress>
  <DomainObject.Predmet.ProtustrankaFormatedWithAdressOIB>
    <izvorni_sadrzaj> FM GRADITELJSTVO j.d.o.o., OIB 52926933994, Vrhovac 69/A, 47280 Ozalj zastupanog po punomoćniku Mirko Ferenac</izvorni_sadrzaj>
    <derivirana_varijabla naziv="DomainObject.Predmet.ProtustrankaFormatedWithAdressOIB_1"> FM GRADITELJSTVO j.d.o.o., OIB 52926933994, Vrhovac 69/A, 47280 Ozalj zastupanog po punomoćniku Mirko Ferenac</derivirana_varijabla>
  </DomainObject.Predmet.ProtustrankaFormatedWithAdressOIB>
  <DomainObject.Predmet.ProtustrankaWithAdress>
    <izvorni_sadrzaj>FM GRADITELJSTVO j.d.o.o. Vrhovac 69/A, 47280 Ozalj</izvorni_sadrzaj>
    <derivirana_varijabla naziv="DomainObject.Predmet.ProtustrankaWithAdress_1">FM GRADITELJSTVO j.d.o.o. Vrhovac 69/A, 47280 Ozalj</derivirana_varijabla>
  </DomainObject.Predmet.ProtustrankaWithAdress>
  <DomainObject.Predmet.ProtustrankaWithAdressOIB>
    <izvorni_sadrzaj>FM GRADITELJSTVO j.d.o.o., OIB 52926933994, Vrhovac 69/A, 47280 Ozalj</izvorni_sadrzaj>
    <derivirana_varijabla naziv="DomainObject.Predmet.ProtustrankaWithAdressOIB_1">FM GRADITELJSTVO j.d.o.o., OIB 52926933994, Vrhovac 69/A, 47280 Ozalj</derivirana_varijabla>
  </DomainObject.Predmet.ProtustrankaWithAdressOIB>
  <DomainObject.Predmet.ProtustrankaNazivFormated>
    <izvorni_sadrzaj>FM GRADITELJSTVO j.d.o.o.</izvorni_sadrzaj>
    <derivirana_varijabla naziv="DomainObject.Predmet.ProtustrankaNazivFormated_1">FM GRADITELJSTVO j.d.o.o.</derivirana_varijabla>
  </DomainObject.Predmet.ProtustrankaNazivFormated>
  <DomainObject.Predmet.ProtustrankaNazivFormatedOIB>
    <izvorni_sadrzaj>FM GRADITELJSTVO j.d.o.o., OIB 52926933994</izvorni_sadrzaj>
    <derivirana_varijabla naziv="DomainObject.Predmet.ProtustrankaNazivFormatedOIB_1">FM GRADITELJSTVO j.d.o.o., OIB 52926933994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FM GRADITELJSTVO j.d.o.o. zastupanog po punomoćniku Mirko Ferenac</item>
    </izvorni_sadrzaj>
    <derivirana_varijabla naziv="DomainObject.Predmet.ProtuStrankaListFormated_1">
      <item>FM GRADITELJSTVO j.d.o.o. zastupanog po punomoćniku Mirko Ferenac</item>
    </derivirana_varijabla>
  </DomainObject.Predmet.ProtuStrankaListFormated>
  <DomainObject.Predmet.ProtuStrankaListFormatedOIB>
    <izvorni_sadrzaj>
      <item>FM GRADITELJSTVO j.d.o.o., OIB 52926933994 zastupanog po punomoćniku Mirko Ferenac</item>
    </izvorni_sadrzaj>
    <derivirana_varijabla naziv="DomainObject.Predmet.ProtuStrankaListFormatedOIB_1">
      <item>FM GRADITELJSTVO j.d.o.o., OIB 52926933994 zastupanog po punomoćniku Mirko Ferenac</item>
    </derivirana_varijabla>
  </DomainObject.Predmet.ProtuStrankaListFormatedOIB>
  <DomainObject.Predmet.ProtuStrankaListFormatedWithAdress>
    <izvorni_sadrzaj>
      <item>FM GRADITELJSTVO j.d.o.o., Vrhovac 69/A, 47280 Ozalj zastupanog po punomoćniku Mirko Ferenac</item>
    </izvorni_sadrzaj>
    <derivirana_varijabla naziv="DomainObject.Predmet.ProtuStrankaListFormatedWithAdress_1">
      <item>FM GRADITELJSTVO j.d.o.o., Vrhovac 69/A, 47280 Ozalj zastupanog po punomoćniku Mirko Ferenac</item>
    </derivirana_varijabla>
  </DomainObject.Predmet.ProtuStrankaListFormatedWithAdress>
  <DomainObject.Predmet.ProtuStrankaListFormatedWithAdressOIB>
    <izvorni_sadrzaj>
      <item>FM GRADITELJSTVO j.d.o.o., OIB 52926933994, Vrhovac 69/A, 47280 Ozalj zastupanog po punomoćniku Mirko Ferenac</item>
    </izvorni_sadrzaj>
    <derivirana_varijabla naziv="DomainObject.Predmet.ProtuStrankaListFormatedWithAdressOIB_1">
      <item>FM GRADITELJSTVO j.d.o.o., OIB 52926933994, Vrhovac 69/A, 47280 Ozalj zastupanog po punomoćniku Mirko Ferenac</item>
    </derivirana_varijabla>
  </DomainObject.Predmet.ProtuStrankaListFormatedWithAdressOIB>
  <DomainObject.Predmet.ProtuStrankaListNazivFormated>
    <izvorni_sadrzaj>
      <item>FM GRADITELJSTVO j.d.o.o.</item>
    </izvorni_sadrzaj>
    <derivirana_varijabla naziv="DomainObject.Predmet.ProtuStrankaListNazivFormated_1">
      <item>FM GRADITELJSTVO j.d.o.o.</item>
    </derivirana_varijabla>
  </DomainObject.Predmet.ProtuStrankaListNazivFormated>
  <DomainObject.Predmet.ProtuStrankaListNazivFormatedOIB>
    <izvorni_sadrzaj>
      <item>FM GRADITELJSTVO j.d.o.o., OIB 52926933994</item>
    </izvorni_sadrzaj>
    <derivirana_varijabla naziv="DomainObject.Predmet.ProtuStrankaListNazivFormatedOIB_1">
      <item>FM GRADITELJSTVO j.d.o.o., OIB 52926933994</item>
    </derivirana_varijabla>
  </DomainObject.Predmet.ProtuStrankaListNazivFormatedOIB>
  <DomainObject.Predmet.OstaliListFormated>
    <izvorni_sadrzaj>
      <item>Mirko Ferenac punomoćnik sudionika u postupku FM GRADITELJSTVO j.d.o.o.</item>
      <item>Karlovačka banka d.d.</item>
    </izvorni_sadrzaj>
    <derivirana_varijabla naziv="DomainObject.Predmet.OstaliListFormated_1">
      <item>Mirko Ferenac punomoćnik sudionika u postupku FM GRADITELJSTVO j.d.o.o.</item>
      <item>Karlovačka banka d.d.</item>
    </derivirana_varijabla>
  </DomainObject.Predmet.OstaliListFormated>
  <DomainObject.Predmet.OstaliListFormatedOIB>
    <izvorni_sadrzaj>
      <item>Mirko Ferenac, OIB 02451894434 punomoćnik sudionika u postupku FM GRADITELJSTVO j.d.o.o.</item>
      <item>Karlovačka banka d.d.</item>
    </izvorni_sadrzaj>
    <derivirana_varijabla naziv="DomainObject.Predmet.OstaliListFormatedOIB_1">
      <item>Mirko Ferenac, OIB 02451894434 punomoćnik sudionika u postupku FM GRADITELJSTVO j.d.o.o.</item>
      <item>Karlovačka banka d.d.</item>
    </derivirana_varijabla>
  </DomainObject.Predmet.OstaliListFormatedOIB>
  <DomainObject.Predmet.OstaliListFormatedWithAdress>
    <izvorni_sadrzaj>
      <item>Mirko Ferenac, Vrhovac 69a, 47280 Vrhovac punomoćnik sudionika u postupku FM GRADITELJSTVO j.d.o.o.</item>
      <item>Karlovačka banka d.d., I. G. Kovačića 1, 47000 Karlovac</item>
    </izvorni_sadrzaj>
    <derivirana_varijabla naziv="DomainObject.Predmet.OstaliListFormatedWithAdress_1">
      <item>Mirko Ferenac, Vrhovac 69a, 47280 Vrhovac punomoćnik sudionika u postupku FM GRADITELJSTVO j.d.o.o.</item>
      <item>Karlovačka banka d.d., I. G. Kovačića 1, 47000 Karlovac</item>
    </derivirana_varijabla>
  </DomainObject.Predmet.OstaliListFormatedWithAdress>
  <DomainObject.Predmet.OstaliListFormatedWithAdressOIB>
    <izvorni_sadrzaj>
      <item>Mirko Ferenac, OIB 02451894434, Vrhovac 69a, 47280 Vrhovac punomoćnik sudionika u postupku FM GRADITELJSTVO j.d.o.o.</item>
      <item>Karlovačka banka d.d., I. G. Kovačića 1, 47000 Karlovac</item>
    </izvorni_sadrzaj>
    <derivirana_varijabla naziv="DomainObject.Predmet.OstaliListFormatedWithAdressOIB_1">
      <item>Mirko Ferenac, OIB 02451894434, Vrhovac 69a, 47280 Vrhovac punomoćnik sudionika u postupku FM GRADITELJSTVO j.d.o.o.</item>
      <item>Karlovačka banka d.d., I. G. Kovačića 1, 47000 Karlovac</item>
    </derivirana_varijabla>
  </DomainObject.Predmet.OstaliListFormatedWithAdressOIB>
  <DomainObject.Predmet.OstaliListNazivFormated>
    <izvorni_sadrzaj>
      <item>Mirko Ferenac</item>
      <item>Karlovačka banka d.d.</item>
    </izvorni_sadrzaj>
    <derivirana_varijabla naziv="DomainObject.Predmet.OstaliListNazivFormated_1">
      <item>Mirko Ferenac</item>
      <item>Karlovačka banka d.d.</item>
    </derivirana_varijabla>
  </DomainObject.Predmet.OstaliListNazivFormated>
  <DomainObject.Predmet.OstaliListNazivFormatedOIB>
    <izvorni_sadrzaj>
      <item>Mirko Ferenac, OIB 02451894434</item>
      <item>Karlovačka banka d.d.</item>
    </izvorni_sadrzaj>
    <derivirana_varijabla naziv="DomainObject.Predmet.OstaliListNazivFormatedOIB_1">
      <item>Mirko Ferenac, OIB 02451894434</item>
      <item>Karlovačka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FM GRADITELJSTVO j.d.o.o.</izvorni_sadrzaj>
    <derivirana_varijabla naziv="DomainObject.Predmet.ProtustrankaIDrugi_1">FM GRADITELJSTVO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FM GRADITELJSTVO j.d.o.o., OIB 52926933994, Vrhovac 69/A, 47280 Ozalj</izvorni_sadrzaj>
    <derivirana_varijabla naziv="DomainObject.Predmet.ProtustrankaIDrugiAdressOIB_1">FM GRADITELJSTVO j.d.o.o., OIB 52926933994, Vrhovac 69/A,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FM GRADITELJSTVO j.d.o.o.</item>
      <item>Mirko Ferenac</item>
      <item>Karlovačka banka d.d.</item>
    </izvorni_sadrzaj>
    <derivirana_varijabla naziv="DomainObject.Predmet.SudioniciListNaziv_1">
      <item>FINA regionalni centar Zagreb, podružnica Karlovac</item>
      <item>FM GRADITELJSTVO j.d.o.o.</item>
      <item>Mirko Ferenac</item>
      <item>Karlovačka banka d.d.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FM GRADITELJSTVO j.d.o.o., OIB 52926933994, Vrhovac 69/A,47280 Ozalj</item>
      <item>Mirko Ferenac, OIB 02451894434, Vrhovac 69a,47280 Vrhovac</item>
      <item>Karlovačka banka d.d., I. G. Kovačića 1,47000 Karlovac</item>
    </izvorni_sadrzaj>
    <derivirana_varijabla naziv="DomainObject.Predmet.SudioniciListAdressOIB_1">
      <item>FINA regionalni centar Zagreb, podružnica Karlovac, OIB 85821130368, Vitezovićeva 1,47000 Karlovac</item>
      <item>FM GRADITELJSTVO j.d.o.o., OIB 52926933994, Vrhovac 69/A,47280 Ozalj</item>
      <item>Mirko Ferenac, OIB 02451894434, Vrhovac 69a,47280 Vrhovac</item>
      <item>Karlovačka banka d.d., I. G.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52926933994</item>
      <item>, OIB 02451894434</item>
      <item>, OIB null</item>
    </izvorni_sadrzaj>
    <derivirana_varijabla naziv="DomainObject.Predmet.SudioniciListNazivOIB_1">
      <item>, OIB 85821130368</item>
      <item>, OIB 52926933994</item>
      <item>, OIB 02451894434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872</properties:Characters>
  <properties:Lines>36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2017-05-23T09:33:00Z</dcterms:created>
  <dc:creator>nmarkovic</dc:creator>
  <cp:lastModifiedBy>Katica Franjić</cp:lastModifiedBy>
  <cp:lastPrinted>2017-05-25T09:43:00Z</cp:lastPrinted>
  <dcterms:modified xmlns:xsi="http://www.w3.org/2001/XMLSchema-instance" xsi:type="dcterms:W3CDTF">2017-05-25T09:43:00Z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