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193a" w14:paraId="004193a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91270" w:rsidP="005371C4" w:rsidR="00691270" w:rsidRPr="006842EA">
      <w:pPr>
        <w:jc w:val="center"/>
      </w:pPr>
    </w:p>
    <w:p w:rsidRDefault="006842EA" w:rsidP="006842EA" w:rsidR="006842EA">
      <w:pPr>
        <w:rPr>
          <w:b/>
        </w:rPr>
      </w:pPr>
    </w:p>
    <w:p w:rsidRDefault="006842EA" w:rsidP="00071BD4" w:rsidR="00366021" w:rsidRPr="006842EA">
      <w:pPr>
        <w:jc w:val="both"/>
      </w:pPr>
      <w:r>
        <w:tab/>
      </w:r>
      <w:r w:rsidR="00D218CE">
        <w:t xml:space="preserve">Trgovački sud u Osijeku, po stečajnoj sutkinji Nadi Roso, u stečajnom postupku predlagatelja Financijska agencija </w:t>
      </w:r>
      <w:r w:rsidR="00AB0B1C">
        <w:t xml:space="preserve">OIB 85821130368, </w:t>
      </w:r>
      <w:r w:rsidR="00D218CE">
        <w:t xml:space="preserve">Regionalni centar Osijek, </w:t>
      </w:r>
      <w:r w:rsidR="00AB0B1C">
        <w:t xml:space="preserve">Podružnica Osijek L. </w:t>
      </w:r>
      <w:proofErr w:type="spellStart"/>
      <w:r w:rsidR="00AB0B1C">
        <w:t>Jagera</w:t>
      </w:r>
      <w:proofErr w:type="spellEnd"/>
      <w:r w:rsidR="00AB0B1C">
        <w:t xml:space="preserve"> 3, Osijek, </w:t>
      </w:r>
      <w:r w:rsidR="00D218CE">
        <w:t xml:space="preserve">za otvaranje stečajnog  postupka nad dužnikom </w:t>
      </w:r>
      <w:r w:rsidR="002835EE" w:rsidRPr="002835EE">
        <w:rPr>
          <w:b/>
        </w:rPr>
        <w:t>ECO TOUR VUKOVAR d.o.o.</w:t>
      </w:r>
      <w:r w:rsidR="00D218CE">
        <w:rPr>
          <w:b/>
        </w:rPr>
        <w:t xml:space="preserve">, </w:t>
      </w:r>
      <w:r w:rsidR="005675F0">
        <w:rPr>
          <w:b/>
        </w:rPr>
        <w:t>Vukovar</w:t>
      </w:r>
      <w:r w:rsidR="00D218CE">
        <w:rPr>
          <w:b/>
        </w:rPr>
        <w:t xml:space="preserve">, </w:t>
      </w:r>
      <w:r w:rsidR="002835EE" w:rsidRPr="002835EE">
        <w:rPr>
          <w:b/>
        </w:rPr>
        <w:t>Marina Držića 35</w:t>
      </w:r>
      <w:r w:rsidR="00D218CE">
        <w:rPr>
          <w:b/>
        </w:rPr>
        <w:t xml:space="preserve">, </w:t>
      </w:r>
      <w:r w:rsidR="002348C5">
        <w:rPr>
          <w:b/>
        </w:rPr>
        <w:t xml:space="preserve">MBS: </w:t>
      </w:r>
      <w:r w:rsidR="002835EE" w:rsidRPr="002835EE">
        <w:rPr>
          <w:b/>
        </w:rPr>
        <w:t>030129427</w:t>
      </w:r>
      <w:r w:rsidR="002348C5">
        <w:rPr>
          <w:b/>
        </w:rPr>
        <w:t xml:space="preserve">, </w:t>
      </w:r>
      <w:r w:rsidR="00D218CE">
        <w:rPr>
          <w:b/>
        </w:rPr>
        <w:t xml:space="preserve">OIB: </w:t>
      </w:r>
      <w:r w:rsidR="002835EE" w:rsidRPr="002835EE">
        <w:rPr>
          <w:b/>
        </w:rPr>
        <w:t>50020993423</w:t>
      </w:r>
      <w:r w:rsidR="00D218CE">
        <w:rPr>
          <w:b/>
        </w:rPr>
        <w:t>,</w:t>
      </w:r>
      <w:r w:rsidR="00D218CE">
        <w:t xml:space="preserve"> dana </w:t>
      </w:r>
      <w:r w:rsidR="002348C5">
        <w:t>7. studenog</w:t>
      </w:r>
      <w:r w:rsidR="00D218CE">
        <w:t xml:space="preserve"> 2016. g.,  </w:t>
      </w:r>
      <w:r w:rsidR="00667C76"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2835EE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2835EE" w:rsidRPr="002835EE">
        <w:rPr>
          <w:b/>
        </w:rPr>
        <w:t>Slavica Anić, OIB: 59428838761</w:t>
      </w:r>
      <w:r w:rsidR="003F4073" w:rsidRPr="002348C5">
        <w:rPr>
          <w:b/>
        </w:rPr>
        <w:t xml:space="preserve">, </w:t>
      </w:r>
      <w:proofErr w:type="spellStart"/>
      <w:r w:rsidR="002835EE" w:rsidRPr="002835EE">
        <w:rPr>
          <w:b/>
        </w:rPr>
        <w:t>Cerna</w:t>
      </w:r>
      <w:proofErr w:type="spellEnd"/>
      <w:r w:rsidR="002835EE" w:rsidRPr="002835EE">
        <w:rPr>
          <w:b/>
        </w:rPr>
        <w:t xml:space="preserve">, Josipa </w:t>
      </w:r>
      <w:proofErr w:type="spellStart"/>
      <w:r w:rsidR="002835EE" w:rsidRPr="002835EE">
        <w:rPr>
          <w:b/>
        </w:rPr>
        <w:t>Jurja</w:t>
      </w:r>
      <w:proofErr w:type="spellEnd"/>
      <w:r w:rsidR="002835EE" w:rsidRPr="002835EE">
        <w:rPr>
          <w:b/>
        </w:rPr>
        <w:t xml:space="preserve"> Strossmayera 103/A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2835EE">
        <w:rPr>
          <w:b/>
        </w:rPr>
        <w:t>ECO TOUR VUKOVAR d.o.o., Vukovar, Marina Držića 35, MBS: 030129427, OIB: 50020993423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2835EE">
        <w:rPr>
          <w:b/>
        </w:rPr>
        <w:t>5</w:t>
      </w:r>
      <w:r w:rsidR="00071BD4">
        <w:rPr>
          <w:b/>
        </w:rPr>
        <w:t>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</w:t>
      </w:r>
      <w:r w:rsidR="002348C5">
        <w:t xml:space="preserve"> </w:t>
      </w:r>
      <w:r w:rsidR="00A80863" w:rsidRPr="006842EA">
        <w:t>Trgovačkog suda u Osijeku broj HR31 2390 0011 3000 0020 0 model HR05 272</w:t>
      </w:r>
      <w:r w:rsidR="005E6FB0" w:rsidRPr="006842EA">
        <w:t>-</w:t>
      </w:r>
      <w:r w:rsidR="00C418D6">
        <w:rPr>
          <w:b/>
        </w:rPr>
        <w:t>1746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787626" w:rsidRPr="002835EE">
        <w:rPr>
          <w:b/>
        </w:rPr>
        <w:t xml:space="preserve">Slavica Anić, </w:t>
      </w:r>
      <w:proofErr w:type="spellStart"/>
      <w:r w:rsidR="00787626" w:rsidRPr="002835EE">
        <w:rPr>
          <w:b/>
        </w:rPr>
        <w:t>Cerna</w:t>
      </w:r>
      <w:proofErr w:type="spellEnd"/>
      <w:r w:rsidR="00787626" w:rsidRPr="002835EE">
        <w:rPr>
          <w:b/>
        </w:rPr>
        <w:t xml:space="preserve">, Josipa </w:t>
      </w:r>
      <w:proofErr w:type="spellStart"/>
      <w:r w:rsidR="00787626" w:rsidRPr="002835EE">
        <w:rPr>
          <w:b/>
        </w:rPr>
        <w:t>Jurja</w:t>
      </w:r>
      <w:proofErr w:type="spellEnd"/>
      <w:r w:rsidR="00787626" w:rsidRPr="002835EE">
        <w:rPr>
          <w:b/>
        </w:rPr>
        <w:t xml:space="preserve"> Strossmayera 103/A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</w:t>
      </w:r>
      <w:r w:rsidR="00787626">
        <w:t>.</w:t>
      </w:r>
      <w:r w:rsidR="000C051B">
        <w:t xml:space="preserve">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53610B">
        <w:t>7. studenog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8064CD" w:rsidRPr="008064CD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3A51FA" w:rsidRPr="003A51FA">
        <w:t xml:space="preserve">Slavica Anić, </w:t>
      </w:r>
      <w:proofErr w:type="spellStart"/>
      <w:r w:rsidR="003A51FA" w:rsidRPr="003A51FA">
        <w:t>Cerna</w:t>
      </w:r>
      <w:proofErr w:type="spellEnd"/>
      <w:r w:rsidR="003A51FA" w:rsidRPr="003A51FA">
        <w:t xml:space="preserve">, Josipa </w:t>
      </w:r>
      <w:proofErr w:type="spellStart"/>
      <w:r w:rsidR="003A51FA" w:rsidRPr="003A51FA">
        <w:t>Jurja</w:t>
      </w:r>
      <w:proofErr w:type="spellEnd"/>
      <w:r w:rsidR="003A51FA" w:rsidRPr="003A51FA">
        <w:t xml:space="preserve"> Strossmayera 103/A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3A51FA">
        <w:t>20</w:t>
      </w:r>
      <w:r w:rsidR="002F385F">
        <w:t>.12.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75D" w:rsidR="008A075D">
      <w:r>
        <w:separator/>
      </w:r>
    </w:p>
  </w:endnote>
  <w:endnote w:id="0" w:type="continuationSeparator">
    <w:p w:rsidRDefault="008A075D" w:rsidR="008A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75D" w:rsidR="008A075D">
      <w:r>
        <w:separator/>
      </w:r>
    </w:p>
  </w:footnote>
  <w:footnote w:id="0" w:type="continuationSeparator">
    <w:p w:rsidRDefault="008A075D" w:rsidR="008A0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52" w:rsidP="00C26F52" w:rsidR="00C26F52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C77A2B">
      <w:t>1746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348C5"/>
    <w:rsid w:val="00252C63"/>
    <w:rsid w:val="00255E1A"/>
    <w:rsid w:val="002835EE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51FA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610B"/>
    <w:rsid w:val="005371C4"/>
    <w:rsid w:val="0054615D"/>
    <w:rsid w:val="005539FD"/>
    <w:rsid w:val="0055624C"/>
    <w:rsid w:val="005675F0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87626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4CD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5D"/>
    <w:rsid w:val="008A0787"/>
    <w:rsid w:val="008B2D6F"/>
    <w:rsid w:val="008B5B3D"/>
    <w:rsid w:val="008C5C4C"/>
    <w:rsid w:val="008D0E0B"/>
    <w:rsid w:val="009001D6"/>
    <w:rsid w:val="0090133C"/>
    <w:rsid w:val="0093450C"/>
    <w:rsid w:val="00935547"/>
    <w:rsid w:val="00947D9B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548B"/>
    <w:rsid w:val="00C418D6"/>
    <w:rsid w:val="00C64210"/>
    <w:rsid w:val="00C77A2B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B2A16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A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B2A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2A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A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B2A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2A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F3F13-18EC-4741-8736-28C23D45B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1502</properties:Characters>
  <properties:Lines>121</properties:Lines>
  <properties:Paragraphs>18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2016-11-08T06:41:00Z</dcterms:modified>
  <cp:revision>65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