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51e2" w14:paraId="59551e2" w:rsidRDefault="000D37A1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01253">
        <w:t>U SLAVONSKOM</w:t>
      </w:r>
      <w:r w:rsidR="00794F25">
        <w:t xml:space="preserve"> BROD</w:t>
      </w:r>
      <w:r w:rsidR="00701253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701253">
        <w:t>1210/2016-23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507FD7">
        <w:t>stečajnom predmetu dužnika</w:t>
      </w:r>
      <w:r w:rsidR="00BC355D">
        <w:t xml:space="preserve"> </w:t>
      </w:r>
      <w:r w:rsidR="00701253">
        <w:t>VANJA d.o.o., za trgovinu, ugostiteljstvo i promet, Požega, Kralja Krešimira 9A, OIB 56766963601</w:t>
      </w:r>
      <w:r w:rsidR="00F312BB">
        <w:t xml:space="preserve"> </w:t>
      </w:r>
      <w:r>
        <w:t xml:space="preserve">odlučujući o nagradi privremenog stečajnog upravitelja, dana </w:t>
      </w:r>
      <w:r w:rsidR="00701253">
        <w:t>18.srpnja</w:t>
      </w:r>
      <w:r w:rsidR="009A5B51">
        <w:t xml:space="preserve"> 2017</w:t>
      </w:r>
      <w:r w:rsidR="00324AAE">
        <w:t>.</w:t>
      </w:r>
      <w:r w:rsidR="00701253">
        <w:t>g.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701253">
        <w:t xml:space="preserve"> Privremenom</w:t>
      </w:r>
      <w:r>
        <w:t xml:space="preserve"> s</w:t>
      </w:r>
      <w:r w:rsidR="00701253">
        <w:t xml:space="preserve">tečajnom upravitelju IVANU PERKOVIĆU, </w:t>
      </w:r>
      <w:proofErr w:type="spellStart"/>
      <w:r w:rsidR="00701253">
        <w:t>dipl.oec</w:t>
      </w:r>
      <w:proofErr w:type="spellEnd"/>
      <w:r w:rsidR="00701253">
        <w:t xml:space="preserve"> iz </w:t>
      </w:r>
      <w:proofErr w:type="spellStart"/>
      <w:r w:rsidR="00701253">
        <w:t>Josipovca</w:t>
      </w:r>
      <w:proofErr w:type="spellEnd"/>
      <w:r w:rsidR="00701253">
        <w:t xml:space="preserve">, Kneza Branimira 9, OIB 81615580056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642DD1">
        <w:t xml:space="preserve">privremenom </w:t>
      </w:r>
      <w:proofErr w:type="spellStart"/>
      <w:r w:rsidR="00642DD1">
        <w:t>steč.upravitelju</w:t>
      </w:r>
      <w:proofErr w:type="spellEnd"/>
      <w:r>
        <w:t xml:space="preserve">  iz sredstava Fonda. </w:t>
      </w:r>
      <w:r w:rsidR="00794F25">
        <w:t xml:space="preserve"> 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>U prethodnom postupku radi utvrđivanja pretpostavki za otvaranje stečajnog postupka nad dužnikom</w:t>
      </w:r>
      <w:r w:rsidR="00316BB9">
        <w:t xml:space="preserve"> </w:t>
      </w:r>
      <w:r w:rsidR="00701253">
        <w:t>VANJA d.o.o. Požega</w:t>
      </w:r>
      <w:r w:rsidR="00010304">
        <w:t xml:space="preserve"> rješenjem posl.br. St-</w:t>
      </w:r>
      <w:r w:rsidR="00701253">
        <w:t>1210/2016-20</w:t>
      </w:r>
      <w:r w:rsidR="00010304">
        <w:t xml:space="preserve"> od </w:t>
      </w:r>
      <w:r w:rsidR="00701253">
        <w:t>30.ožujka</w:t>
      </w:r>
      <w:r w:rsidR="00316BB9">
        <w:t xml:space="preserve"> 2017</w:t>
      </w:r>
      <w:r w:rsidR="00010304">
        <w:t>.</w:t>
      </w:r>
      <w:r w:rsidR="006F5176">
        <w:t xml:space="preserve"> </w:t>
      </w:r>
      <w:r w:rsidR="00010304">
        <w:t>imenovan</w:t>
      </w:r>
      <w:r w:rsidR="00701253">
        <w:t xml:space="preserve"> je privremeni stečajni </w:t>
      </w:r>
      <w:r w:rsidR="00010304">
        <w:t xml:space="preserve">upravitelj </w:t>
      </w:r>
      <w:r w:rsidR="00701253">
        <w:t xml:space="preserve">IVAN PERKOVIĆ, </w:t>
      </w:r>
      <w:proofErr w:type="spellStart"/>
      <w:r w:rsidR="00701253">
        <w:t>dipl.oec</w:t>
      </w:r>
      <w:proofErr w:type="spellEnd"/>
      <w:r w:rsidR="00701253">
        <w:t xml:space="preserve"> iz </w:t>
      </w:r>
      <w:proofErr w:type="spellStart"/>
      <w:r w:rsidR="00701253">
        <w:t>Josipovca</w:t>
      </w:r>
      <w:proofErr w:type="spellEnd"/>
      <w:r w:rsidR="00701253">
        <w:t>, Kneza Branimira 9,</w:t>
      </w:r>
      <w:r w:rsidR="00316BB9">
        <w:t xml:space="preserve"> </w:t>
      </w:r>
      <w:r w:rsidR="00010304">
        <w:t>sa zadatkom ispitati obim, strukturu i vrijednost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701253">
        <w:t>Privremeni stečajni</w:t>
      </w:r>
      <w:r w:rsidR="005753D5">
        <w:t xml:space="preserve"> upravitelj</w:t>
      </w:r>
      <w:r w:rsidR="00701253">
        <w:t xml:space="preserve"> obavio</w:t>
      </w:r>
      <w:r w:rsidR="00316BB9">
        <w:t xml:space="preserve"> je poslove koje </w:t>
      </w:r>
      <w:r w:rsidR="000D37A1">
        <w:t>mu</w:t>
      </w:r>
      <w:r w:rsidR="00010304">
        <w:t xml:space="preserve"> je naložio stečajni sudac rješenjem, te </w:t>
      </w:r>
      <w:r w:rsidR="00701253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701253">
        <w:t>28.04</w:t>
      </w:r>
      <w:r w:rsidR="00316BB9">
        <w:t>.2017</w:t>
      </w:r>
      <w:r w:rsidR="00010304">
        <w:t xml:space="preserve">. </w:t>
      </w:r>
      <w:r w:rsidR="00A16A60">
        <w:t xml:space="preserve">zbog čega </w:t>
      </w:r>
      <w:r w:rsidR="00316BB9">
        <w:t xml:space="preserve"> je </w:t>
      </w:r>
      <w:r w:rsidR="00701253">
        <w:t>istom</w:t>
      </w:r>
      <w:r w:rsidR="00010304">
        <w:t xml:space="preserve">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 xml:space="preserve">uz primjenu odredbe </w:t>
      </w:r>
      <w:r w:rsidR="00010304">
        <w:lastRenderedPageBreak/>
        <w:t>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701253">
        <w:t>18.srpnja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P="00701253" w:rsidR="000436CD">
      <w:r>
        <w:t xml:space="preserve">                                                                                                    </w:t>
      </w:r>
      <w:r w:rsidR="000C3DE4">
        <w:t xml:space="preserve">    Vesna Vukelić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701253">
        <w:t>teč.upravitelju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vjerovniku-predlagatelju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0D37A1"/>
    <w:rsid w:val="00137EF8"/>
    <w:rsid w:val="00146355"/>
    <w:rsid w:val="00161CD6"/>
    <w:rsid w:val="00177FA8"/>
    <w:rsid w:val="001C2BAB"/>
    <w:rsid w:val="001D38ED"/>
    <w:rsid w:val="001D63C6"/>
    <w:rsid w:val="001E3F00"/>
    <w:rsid w:val="002153A1"/>
    <w:rsid w:val="00232EDE"/>
    <w:rsid w:val="00274E53"/>
    <w:rsid w:val="002A7858"/>
    <w:rsid w:val="002B6DC8"/>
    <w:rsid w:val="002D6000"/>
    <w:rsid w:val="002E5EFB"/>
    <w:rsid w:val="003022F4"/>
    <w:rsid w:val="00316BB9"/>
    <w:rsid w:val="00324AAE"/>
    <w:rsid w:val="00326F95"/>
    <w:rsid w:val="00332829"/>
    <w:rsid w:val="00342310"/>
    <w:rsid w:val="00351008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35C8B"/>
    <w:rsid w:val="00445353"/>
    <w:rsid w:val="00446ADB"/>
    <w:rsid w:val="004A1697"/>
    <w:rsid w:val="004B2D74"/>
    <w:rsid w:val="004E6488"/>
    <w:rsid w:val="004E7C2B"/>
    <w:rsid w:val="005001E5"/>
    <w:rsid w:val="00500914"/>
    <w:rsid w:val="00506687"/>
    <w:rsid w:val="00507FD7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01253"/>
    <w:rsid w:val="007278F7"/>
    <w:rsid w:val="00752704"/>
    <w:rsid w:val="00770B6D"/>
    <w:rsid w:val="00794F25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VANJA d.o.o. za trgovinu, ugostiteljstvo i promet</izvorni_sadrzaj>
    <derivirana_varijabla naziv="DomainObject.Predmet.ProtustrankaFormated_1">  VANJA d.o.o. za trgovinu, ugostiteljstvo i promet</derivirana_varijabla>
  </DomainObject.Predmet.ProtustrankaFormated>
  <DomainObject.Predmet.ProtustrankaFormatedOIB>
    <izvorni_sadrzaj>  VANJA d.o.o. za trgovinu, ugostiteljstvo i promet, OIB 56766963601</izvorni_sadrzaj>
    <derivirana_varijabla naziv="DomainObject.Predmet.ProtustrankaFormatedOIB_1">  VANJA d.o.o. za trgovinu, ugostiteljstvo i promet, OIB 56766963601</derivirana_varijabla>
  </DomainObject.Predmet.ProtustrankaFormatedOIB>
  <DomainObject.Predmet.ProtustrankaFormatedWithAdress>
    <izvorni_sadrzaj> VANJA d.o.o. za trgovinu, ugostiteljstvo i promet, Kralja Krešimira 9 A, 34000 Požega</izvorni_sadrzaj>
    <derivirana_varijabla naziv="DomainObject.Predmet.ProtustrankaFormatedWithAdress_1"> VANJA d.o.o. za trgovinu, ugostiteljstvo i promet, Kralja Krešimira 9 A, 34000 Požega</derivirana_varijabla>
  </DomainObject.Predmet.ProtustrankaFormatedWithAdress>
  <DomainObject.Predmet.ProtustrankaFormatedWithAdressOIB>
    <izvorni_sadrzaj> VANJA d.o.o. za trgovinu, ugostiteljstvo i promet, OIB 56766963601, Kralja Krešimira 9 A, 34000 Požega</izvorni_sadrzaj>
    <derivirana_varijabla naziv="DomainObject.Predmet.ProtustrankaFormatedWithAdressOIB_1"> VANJA d.o.o. za trgovinu, ugostiteljstvo i promet, OIB 56766963601, Kralja Krešimira 9 A, 34000 Požega</derivirana_varijabla>
  </DomainObject.Predmet.ProtustrankaFormatedWithAdressOIB>
  <DomainObject.Predmet.ProtustrankaWithAdress>
    <izvorni_sadrzaj>VANJA d.o.o. za trgovinu, ugostiteljstvo i promet Kralja Krešimira 9 A, 34000 Požega</izvorni_sadrzaj>
    <derivirana_varijabla naziv="DomainObject.Predmet.ProtustrankaWithAdress_1">VANJA d.o.o. za trgovinu, ugostiteljstvo i promet Kralja Krešimira 9 A, 34000 Požega</derivirana_varijabla>
  </DomainObject.Predmet.ProtustrankaWithAdress>
  <DomainObject.Predmet.ProtustrankaWithAdressOIB>
    <izvorni_sadrzaj>VANJA d.o.o. za trgovinu, ugostiteljstvo i promet, OIB 56766963601, Kralja Krešimira 9 A, 34000 Požega</izvorni_sadrzaj>
    <derivirana_varijabla naziv="DomainObject.Predmet.ProtustrankaWithAdressOIB_1">VANJA d.o.o. za trgovinu, ugostiteljstvo i promet, OIB 56766963601, Kralja Krešimira 9 A, 34000 Požega</derivirana_varijabla>
  </DomainObject.Predmet.ProtustrankaWithAdressOIB>
  <DomainObject.Predmet.ProtustrankaNazivFormated>
    <izvorni_sadrzaj>VANJA d.o.o. za trgovinu, ugostiteljstvo i promet</izvorni_sadrzaj>
    <derivirana_varijabla naziv="DomainObject.Predmet.ProtustrankaNazivFormated_1">VANJA d.o.o. za trgovinu, ugostiteljstvo i promet</derivirana_varijabla>
  </DomainObject.Predmet.ProtustrankaNazivFormated>
  <DomainObject.Predmet.ProtustrankaNazivFormatedOIB>
    <izvorni_sadrzaj>VANJA d.o.o. za trgovinu, ugostiteljstvo i promet, OIB 56766963601</izvorni_sadrzaj>
    <derivirana_varijabla naziv="DomainObject.Predmet.ProtustrankaNazivFormatedOIB_1">VANJA d.o.o. za trgovinu, ugostiteljstvo i promet, OIB 56766963601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UPRAVA, katančićeva 5 a, 34000 Požega</izvorni_sadrzaj>
    <derivirana_varijabla naziv="DomainObject.Predmet.StrankaFormatedWithAdress_1"> MINISTARSTVO FINANCIJA POREZNA UPRAVA, katančićeva 5 a, 34000 Požega</derivirana_varijabla>
  </DomainObject.Predmet.StrankaFormatedWithAdress>
  <DomainObject.Predmet.StrankaFormatedWithAdressOIB>
    <izvorni_sadrzaj> MINISTARSTVO FINANCIJA POREZNA UPRAVA, katančićeva 5 a, 34000 Požega</izvorni_sadrzaj>
    <derivirana_varijabla naziv="DomainObject.Predmet.StrankaFormatedWithAdressOIB_1"> MINISTARSTVO FINANCIJA POREZNA UPRAVA, katančićeva 5 a, 34000 Požega</derivirana_varijabla>
  </DomainObject.Predmet.StrankaFormatedWithAdressOIB>
  <DomainObject.Predmet.StrankaWithAdress>
    <izvorni_sadrzaj>MINISTARSTVO FINANCIJA POREZNA UPRAVA katančićeva 5 a,34000 Požega</izvorni_sadrzaj>
    <derivirana_varijabla naziv="DomainObject.Predmet.StrankaWithAdress_1">MINISTARSTVO FINANCIJA POREZNA UPRAVA katančićeva 5 a,34000 Požega</derivirana_varijabla>
  </DomainObject.Predmet.StrankaWithAdress>
  <DomainObject.Predmet.StrankaWithAdressOIB>
    <izvorni_sadrzaj>MINISTARSTVO FINANCIJA POREZNA UPRAVA, katančićeva 5 a,34000 Požega</izvorni_sadrzaj>
    <derivirana_varijabla naziv="DomainObject.Predmet.StrankaWithAdressOIB_1">MINISTARSTVO FINANCIJA POREZNA UPRAVA, katančićeva 5 a,34000 Požega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UPRAVA, katančićeva 5 a, 34000 Požega</item>
    </izvorni_sadrzaj>
    <derivirana_varijabla naziv="DomainObject.Predmet.StrankaListFormatedWithAdress_1">
      <item>MINISTARSTVO FINANCIJA POREZNA UPRAVA, katančićeva 5 a, 34000 Požega</item>
    </derivirana_varijabla>
  </DomainObject.Predmet.StrankaListFormatedWithAdress>
  <DomainObject.Predmet.StrankaListFormatedWithAdressOIB>
    <izvorni_sadrzaj>
      <item>MINISTARSTVO FINANCIJA POREZNA UPRAVA, katančićeva 5 a, 34000 Požega</item>
    </izvorni_sadrzaj>
    <derivirana_varijabla naziv="DomainObject.Predmet.StrankaListFormatedWithAdressOIB_1">
      <item>MINISTARSTVO FINANCIJA POREZNA UPRAVA, katančićeva 5 a, 34000 Požega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VANJA d.o.o. za trgovinu, ugostiteljstvo i promet</item>
    </izvorni_sadrzaj>
    <derivirana_varijabla naziv="DomainObject.Predmet.ProtuStrankaListFormated_1">
      <item>VANJA d.o.o. za trgovinu, ugostiteljstvo i promet</item>
    </derivirana_varijabla>
  </DomainObject.Predmet.ProtuStrankaListFormated>
  <DomainObject.Predmet.ProtuStrankaListFormatedOIB>
    <izvorni_sadrzaj>
      <item>VANJA d.o.o. za trgovinu, ugostiteljstvo i promet, OIB 56766963601</item>
    </izvorni_sadrzaj>
    <derivirana_varijabla naziv="DomainObject.Predmet.ProtuStrankaListFormatedOIB_1">
      <item>VANJA d.o.o. za trgovinu, ugostiteljstvo i promet, OIB 56766963601</item>
    </derivirana_varijabla>
  </DomainObject.Predmet.ProtuStrankaListFormatedOIB>
  <DomainObject.Predmet.ProtuStrankaListFormatedWithAdress>
    <izvorni_sadrzaj>
      <item>VANJA d.o.o. za trgovinu, ugostiteljstvo i promet, Kralja Krešimira 9 A, 34000 Požega</item>
    </izvorni_sadrzaj>
    <derivirana_varijabla naziv="DomainObject.Predmet.ProtuStrankaListFormatedWithAdress_1">
      <item>VANJA d.o.o. za trgovinu, ugostiteljstvo i promet, Kralja Krešimira 9 A, 34000 Požega</item>
    </derivirana_varijabla>
  </DomainObject.Predmet.ProtuStrankaListFormatedWithAdress>
  <DomainObject.Predmet.ProtuStrankaListFormatedWithAdressOIB>
    <izvorni_sadrzaj>
      <item>VANJA d.o.o. za trgovinu, ugostiteljstvo i promet, OIB 56766963601, Kralja Krešimira 9 A, 34000 Požega</item>
    </izvorni_sadrzaj>
    <derivirana_varijabla naziv="DomainObject.Predmet.ProtuStrankaListFormatedWithAdressOIB_1">
      <item>VANJA d.o.o. za trgovinu, ugostiteljstvo i promet, OIB 56766963601, Kralja Krešimira 9 A, 34000 Požega</item>
    </derivirana_varijabla>
  </DomainObject.Predmet.ProtuStrankaListFormatedWithAdressOIB>
  <DomainObject.Predmet.ProtuStrankaListNazivFormated>
    <izvorni_sadrzaj>
      <item>VANJA d.o.o. za trgovinu, ugostiteljstvo i promet</item>
    </izvorni_sadrzaj>
    <derivirana_varijabla naziv="DomainObject.Predmet.ProtuStrankaListNazivFormated_1">
      <item>VANJA d.o.o. za trgovinu, ugostiteljstvo i promet</item>
    </derivirana_varijabla>
  </DomainObject.Predmet.ProtuStrankaListNazivFormated>
  <DomainObject.Predmet.ProtuStrankaListNazivFormatedOIB>
    <izvorni_sadrzaj>
      <item>VANJA d.o.o. za trgovinu, ugostiteljstvo i promet, OIB 56766963601</item>
    </izvorni_sadrzaj>
    <derivirana_varijabla naziv="DomainObject.Predmet.ProtuStrankaListNazivFormatedOIB_1">
      <item>VANJA d.o.o. za trgovinu, ugostiteljstvo i promet, OIB 56766963601</item>
    </derivirana_varijabla>
  </DomainObject.Predmet.ProtuStrankaListNazivFormatedOIB>
  <DomainObject.Predmet.OstaliList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Formated>
  <DomainObject.Predmet.OstaliList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FormatedOIB>
  <DomainObject.Predmet.OstaliListFormatedWithAdress>
    <izvorni_sadrzaj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_1"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>
  <DomainObject.Predmet.OstaliListFormatedWithAdressOIB>
    <izvorni_sadrzaj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OIB_1"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OIB>
  <DomainObject.Predmet.OstaliListNaziv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Naziv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NazivFormated>
  <DomainObject.Predmet.OstaliListNaziv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Naziv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VANJA d.o.o. za trgovinu, ugostiteljstvo i promet</izvorni_sadrzaj>
    <derivirana_varijabla naziv="DomainObject.Predmet.ProtustrankaIDrugi_1">VANJA d.o.o. za trgovinu, ugostiteljstvo i promet</derivirana_varijabla>
  </DomainObject.Predmet.ProtustrankaIDrugi>
  <DomainObject.Predmet.StrankaIDrugiAdressOIB>
    <izvorni_sadrzaj>MINISTARSTVO FINANCIJA POREZNA UPRAVA, katančićeva 5 a, 34000 Požega</izvorni_sadrzaj>
    <derivirana_varijabla naziv="DomainObject.Predmet.StrankaIDrugiAdressOIB_1">MINISTARSTVO FINANCIJA POREZNA UPRAVA, katančićeva 5 a, 34000 Požega</derivirana_varijabla>
  </DomainObject.Predmet.StrankaIDrugiAdressOIB>
  <DomainObject.Predmet.ProtustrankaIDrugiAdressOIB>
    <izvorni_sadrzaj>VANJA d.o.o. za trgovinu, ugostiteljstvo i promet, OIB 56766963601, Kralja Krešimira 9 A, 34000 Požega</izvorni_sadrzaj>
    <derivirana_varijabla naziv="DomainObject.Predmet.ProtustrankaIDrugiAdressOIB_1">VANJA d.o.o. za trgovinu, ugostiteljstvo i promet, OIB 56766963601, Kralja Krešimira 9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SudioniciListNaziv_1"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SudioniciListNaziv>
  <DomainObject.Predmet.SudioniciListAdressOIB>
    <izvorni_sadrzaj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izvorni_sadrzaj>
    <derivirana_varijabla naziv="DomainObject.Predmet.SudioniciListAdressOIB_1"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56766963601</item>
      <item>, OIB null</item>
      <item>, OIB null</item>
      <item>, OIB 82230622321</item>
      <item>, OIB null</item>
      <item>, OIB null</item>
      <item>, OIB null</item>
      <item>, OIB null</item>
    </izvorni_sadrzaj>
    <derivirana_varijabla naziv="DomainObject.Predmet.SudioniciListNazivOIB_1">
      <item>, OIB 56766963601</item>
      <item>, OIB null</item>
      <item>, OIB null</item>
      <item>, OIB 82230622321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412</properties:Words>
  <properties:Characters>2300</properties:Characters>
  <properties:Lines>67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2017-07-18T06:27:00Z</dcterms:created>
  <dc:creator>Korisnik</dc:creator>
  <cp:keywords/>
  <cp:lastModifiedBy>wsadmin</cp:lastModifiedBy>
  <cp:lastPrinted>2017-07-18T06:26:00Z</cp:lastPrinted>
  <dcterms:modified xmlns:xsi="http://www.w3.org/2001/XMLSchema-instance" xsi:type="dcterms:W3CDTF">2017-07-18T06:30:00Z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