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770f" w14:paraId="aa3770f" w:rsidRDefault="00E00EF2" w:rsidP="00E00EF2" w:rsidR="00E00EF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0EF2" w:rsidP="00E00EF2" w:rsidR="00E00EF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00EF2" w:rsidP="00E00EF2" w:rsidR="00E00EF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00EF2" w:rsidP="00E00EF2" w:rsidR="00E00EF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00EF2" w:rsidP="00E00EF2" w:rsidR="00E00EF2"/>
    <w:p w:rsidRDefault="00E00EF2" w:rsidP="00E00EF2" w:rsidR="00E00E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00EF2" w:rsidP="00E00EF2" w:rsidR="00E00E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00EF2" w:rsidP="00E00EF2" w:rsidR="00E00E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E00EF2" w:rsidP="00E00EF2" w:rsidR="00E00E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00EF2" w:rsidP="00E00EF2" w:rsidR="00E00E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 w:rsidR="007F1D18">
        <w:rPr>
          <w:rFonts w:cs="Times New Roman" w:eastAsia="Times New Roman"/>
          <w:szCs w:val="24"/>
          <w:lang w:eastAsia="hr-HR"/>
        </w:rPr>
        <w:t>7888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</w:t>
      </w:r>
      <w:r w:rsidR="007F1D18">
        <w:rPr>
          <w:rFonts w:cs="Times New Roman" w:eastAsia="Times New Roman"/>
          <w:szCs w:val="24"/>
          <w:lang w:eastAsia="hr-HR"/>
        </w:rPr>
        <w:t>BIMARIS d. o. o. Buje, Istarska 4, OIB 64948093454</w:t>
      </w:r>
      <w:r>
        <w:rPr>
          <w:rFonts w:cs="Times New Roman" w:eastAsia="Times New Roman"/>
          <w:szCs w:val="24"/>
          <w:lang w:eastAsia="hr-HR"/>
        </w:rPr>
        <w:t>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E00EF2" w:rsidP="00E00EF2" w:rsidR="00E00E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00EF2" w:rsidP="00E00EF2" w:rsidR="00E00E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E00EF2" w:rsidP="00E00EF2" w:rsidR="00E00E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00EF2" w:rsidP="00E00EF2" w:rsidR="00E00EF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7F1D18">
        <w:rPr>
          <w:rFonts w:cs="Times New Roman" w:eastAsia="Times New Roman"/>
          <w:szCs w:val="24"/>
          <w:lang w:eastAsia="hr-HR"/>
        </w:rPr>
        <w:t>BIMARIS d. o. o. Buje, Istarska 4, OIB 64948093454.</w:t>
      </w:r>
    </w:p>
    <w:p w:rsidRDefault="00E00EF2" w:rsidP="00E00EF2" w:rsidR="00E00EF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E00EF2" w:rsidP="00E00EF2" w:rsidR="00E00E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00EF2" w:rsidP="00E00EF2" w:rsidR="00E00E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7F1D18">
        <w:rPr>
          <w:rFonts w:cs="Times New Roman" w:eastAsia="Times New Roman"/>
          <w:szCs w:val="24"/>
          <w:lang w:eastAsia="hr-HR"/>
        </w:rPr>
        <w:t xml:space="preserve">BIMARIS d. o. o. Buje. </w:t>
      </w:r>
      <w:r>
        <w:rPr>
          <w:rFonts w:cs="Times New Roman" w:eastAsia="Times New Roman"/>
          <w:szCs w:val="24"/>
          <w:lang w:eastAsia="hr-HR"/>
        </w:rPr>
        <w:t xml:space="preserve">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F1D18">
        <w:rPr>
          <w:rFonts w:cs="Times New Roman" w:eastAsia="Times New Roman"/>
          <w:szCs w:val="24"/>
          <w:lang w:eastAsia="hr-HR"/>
        </w:rPr>
        <w:t>1372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7F1D18">
        <w:t xml:space="preserve">117.219,71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E00EF2" w:rsidP="00E00EF2" w:rsidR="00E00E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00EF2" w:rsidP="00E00EF2" w:rsidR="00E00E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E00EF2" w:rsidP="00E00EF2" w:rsidR="00E00E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00EF2" w:rsidP="00E00EF2" w:rsidR="00E00E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E00EF2" w:rsidP="00E00EF2" w:rsidR="00E00EF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E00EF2" w:rsidP="00E00EF2" w:rsidR="00E00EF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7F1D18">
        <w:rPr>
          <w:rFonts w:cs="Times New Roman" w:eastAsia="Times New Roman"/>
          <w:szCs w:val="24"/>
          <w:lang w:eastAsia="hr-HR"/>
        </w:rPr>
        <w:t>, v. r.</w:t>
      </w:r>
    </w:p>
    <w:p w:rsidRDefault="00E00EF2" w:rsidP="00E00EF2" w:rsidR="00E00EF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F1D18" w:rsidP="00E00EF2" w:rsidR="007F1D1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00EF2" w:rsidP="00E00EF2" w:rsidR="00E00E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E00EF2" w:rsidP="00E00EF2" w:rsidR="00E00E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E00EF2" w:rsidP="00E00EF2" w:rsidR="00E00E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E00EF2" w:rsidP="00E00EF2" w:rsidR="00E00EF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E00EF2" w:rsidP="00E00EF2" w:rsidR="00E00E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00EF2" w:rsidP="00E00EF2" w:rsidR="00E00EF2" w:rsidRPr="00D05CA9">
      <w:pPr>
        <w:tabs>
          <w:tab w:pos="4116" w:val="left"/>
        </w:tabs>
      </w:pPr>
    </w:p>
    <w:p w:rsidRDefault="00E00EF2" w:rsidP="00E00EF2" w:rsidR="00E00EF2" w:rsidRPr="00D05CA9">
      <w:pPr>
        <w:tabs>
          <w:tab w:pos="4116" w:val="left"/>
        </w:tabs>
      </w:pPr>
    </w:p>
    <w:p w:rsidRDefault="00E00EF2" w:rsidP="00E00EF2" w:rsidR="00E00EF2" w:rsidRPr="00D05CA9">
      <w:pPr>
        <w:tabs>
          <w:tab w:pos="4116" w:val="left"/>
        </w:tabs>
      </w:pPr>
    </w:p>
    <w:p w:rsidRDefault="00E00EF2" w:rsidP="00E00EF2" w:rsidR="00E00EF2" w:rsidRPr="00D05CA9">
      <w:pPr>
        <w:tabs>
          <w:tab w:pos="4116" w:val="left"/>
        </w:tabs>
      </w:pPr>
    </w:p>
    <w:p w:rsidRDefault="00E00EF2" w:rsidP="00E00EF2" w:rsidR="00E00EF2" w:rsidRPr="00D05CA9">
      <w:pPr>
        <w:tabs>
          <w:tab w:pos="4116" w:val="left"/>
        </w:tabs>
      </w:pPr>
    </w:p>
    <w:p w:rsidRDefault="00E00EF2" w:rsidP="00E00EF2" w:rsidR="00E00EF2" w:rsidRPr="00D05CA9">
      <w:pPr>
        <w:tabs>
          <w:tab w:pos="4116" w:val="left"/>
        </w:tabs>
      </w:pPr>
    </w:p>
    <w:p w:rsidRDefault="00E00EF2" w:rsidP="00E00EF2" w:rsidR="00E00EF2" w:rsidRPr="00D05CA9">
      <w:pPr>
        <w:tabs>
          <w:tab w:pos="4116" w:val="left"/>
        </w:tabs>
      </w:pPr>
    </w:p>
    <w:p w:rsidRDefault="00E00EF2" w:rsidP="00E00EF2" w:rsidR="00E00EF2" w:rsidRPr="00D05CA9">
      <w:pPr>
        <w:tabs>
          <w:tab w:pos="4116" w:val="left"/>
        </w:tabs>
      </w:pPr>
    </w:p>
    <w:p w:rsidRDefault="00E00EF2" w:rsidP="00E00EF2" w:rsidR="00E00EF2" w:rsidRPr="00D05CA9">
      <w:pPr>
        <w:tabs>
          <w:tab w:pos="4116" w:val="left"/>
        </w:tabs>
      </w:pPr>
    </w:p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 w:rsidRPr="00D05CA9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E00EF2" w:rsidP="00E00EF2" w:rsidR="00E00EF2"/>
    <w:p w:rsidRDefault="00C61EE1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503" w:rsidP="007F1D18" w:rsidR="00CF1503">
      <w:r>
        <w:separator/>
      </w:r>
    </w:p>
  </w:endnote>
  <w:endnote w:id="0" w:type="continuationSeparator">
    <w:p w:rsidRDefault="00CF1503" w:rsidP="007F1D18" w:rsidR="00CF1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503" w:rsidP="007F1D18" w:rsidR="00CF1503">
      <w:r>
        <w:separator/>
      </w:r>
    </w:p>
  </w:footnote>
  <w:footnote w:id="0" w:type="continuationSeparator">
    <w:p w:rsidRDefault="00CF1503" w:rsidP="007F1D18" w:rsidR="00CF1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503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61EE1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7F1D18">
      <w:t>30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503" w:rsidP="00A81E97" w:rsidR="00A81E97">
    <w:pPr>
      <w:pStyle w:val="Zaglavlje"/>
      <w:jc w:val="right"/>
    </w:pPr>
    <w:r>
      <w:t>11 St-3</w:t>
    </w:r>
    <w:r w:rsidR="007F1D18">
      <w:t>30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47C5"/>
    <w:rsid w:val="007F1D18"/>
    <w:rsid w:val="009A6044"/>
    <w:rsid w:val="00A047C5"/>
    <w:rsid w:val="00BF033F"/>
    <w:rsid w:val="00C61EE1"/>
    <w:rsid w:val="00CF1503"/>
    <w:rsid w:val="00E0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0EF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0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0EF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0E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EF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F1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D1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61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EE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EE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E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E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0EF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0E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0EF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0E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EF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F1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D1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61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EE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EE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E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E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BIMARIS d.o.o. BUJE</izvorni_sadrzaj>
    <derivirana_varijabla naziv="DomainObject.Predmet.ProtustrankaFormated_1">  BIMARIS d.o.o. BUJE</derivirana_varijabla>
  </DomainObject.Predmet.ProtustrankaFormated>
  <DomainObject.Predmet.ProtustrankaFormatedOIB>
    <izvorni_sadrzaj>  BIMARIS d.o.o. BUJE, OIB 64948093454</izvorni_sadrzaj>
    <derivirana_varijabla naziv="DomainObject.Predmet.ProtustrankaFormatedOIB_1">  BIMARIS d.o.o. BUJE, OIB 64948093454</derivirana_varijabla>
  </DomainObject.Predmet.ProtustrankaFormatedOIB>
  <DomainObject.Predmet.ProtustrankaFormatedWithAdress>
    <izvorni_sadrzaj> BIMARIS d.o.o. BUJE, Istarska 4, 52460 Buje</izvorni_sadrzaj>
    <derivirana_varijabla naziv="DomainObject.Predmet.ProtustrankaFormatedWithAdress_1"> BIMARIS d.o.o. BUJE, Istarska 4, 52460 Buje</derivirana_varijabla>
  </DomainObject.Predmet.ProtustrankaFormatedWithAdress>
  <DomainObject.Predmet.ProtustrankaFormatedWithAdressOIB>
    <izvorni_sadrzaj> BIMARIS d.o.o. BUJE, OIB 64948093454, Istarska 4, 52460 Buje</izvorni_sadrzaj>
    <derivirana_varijabla naziv="DomainObject.Predmet.ProtustrankaFormatedWithAdressOIB_1"> BIMARIS d.o.o. BUJE, OIB 64948093454, Istarska 4, 52460 Buje</derivirana_varijabla>
  </DomainObject.Predmet.ProtustrankaFormatedWithAdressOIB>
  <DomainObject.Predmet.ProtustrankaWithAdress>
    <izvorni_sadrzaj>BIMARIS d.o.o. BUJE Istarska 4, 52460 Buje</izvorni_sadrzaj>
    <derivirana_varijabla naziv="DomainObject.Predmet.ProtustrankaWithAdress_1">BIMARIS d.o.o. BUJE Istarska 4, 52460 Buje</derivirana_varijabla>
  </DomainObject.Predmet.ProtustrankaWithAdress>
  <DomainObject.Predmet.ProtustrankaWithAdressOIB>
    <izvorni_sadrzaj>BIMARIS d.o.o. BUJE, OIB 64948093454, Istarska 4, 52460 Buje</izvorni_sadrzaj>
    <derivirana_varijabla naziv="DomainObject.Predmet.ProtustrankaWithAdressOIB_1">BIMARIS d.o.o. BUJE, OIB 64948093454, Istarska 4, 52460 Buje</derivirana_varijabla>
  </DomainObject.Predmet.ProtustrankaWithAdressOIB>
  <DomainObject.Predmet.ProtustrankaNazivFormated>
    <izvorni_sadrzaj>BIMARIS d.o.o. BUJE</izvorni_sadrzaj>
    <derivirana_varijabla naziv="DomainObject.Predmet.ProtustrankaNazivFormated_1">BIMARIS d.o.o. BUJE</derivirana_varijabla>
  </DomainObject.Predmet.ProtustrankaNazivFormated>
  <DomainObject.Predmet.ProtustrankaNazivFormatedOIB>
    <izvorni_sadrzaj>BIMARIS d.o.o. BUJE, OIB 64948093454</izvorni_sadrzaj>
    <derivirana_varijabla naziv="DomainObject.Predmet.ProtustrankaNazivFormatedOIB_1">BIMARIS d.o.o. BUJE, OIB 64948093454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117219.71</izvorni_sadrzaj>
    <derivirana_varijabla naziv="DomainObject.Predmet.TrenutnaVrijednost_1">117219.71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BIMARIS d.o.o. BUJE</item>
    </izvorni_sadrzaj>
    <derivirana_varijabla naziv="DomainObject.Predmet.ProtuStrankaListFormated_1">
      <item>BIMARIS d.o.o. BUJE</item>
    </derivirana_varijabla>
  </DomainObject.Predmet.ProtuStrankaListFormated>
  <DomainObject.Predmet.ProtuStrankaListFormatedOIB>
    <izvorni_sadrzaj>
      <item>BIMARIS d.o.o. BUJE, OIB 64948093454</item>
    </izvorni_sadrzaj>
    <derivirana_varijabla naziv="DomainObject.Predmet.ProtuStrankaListFormatedOIB_1">
      <item>BIMARIS d.o.o. BUJE, OIB 64948093454</item>
    </derivirana_varijabla>
  </DomainObject.Predmet.ProtuStrankaListFormatedOIB>
  <DomainObject.Predmet.ProtuStrankaListFormatedWithAdress>
    <izvorni_sadrzaj>
      <item>BIMARIS d.o.o. BUJE, Istarska 4, 52460 Buje</item>
    </izvorni_sadrzaj>
    <derivirana_varijabla naziv="DomainObject.Predmet.ProtuStrankaListFormatedWithAdress_1">
      <item>BIMARIS d.o.o. BUJE, Istarska 4, 52460 Buje</item>
    </derivirana_varijabla>
  </DomainObject.Predmet.ProtuStrankaListFormatedWithAdress>
  <DomainObject.Predmet.ProtuStrankaListFormatedWithAdressOIB>
    <izvorni_sadrzaj>
      <item>BIMARIS d.o.o. BUJE, OIB 64948093454, Istarska 4, 52460 Buje</item>
    </izvorni_sadrzaj>
    <derivirana_varijabla naziv="DomainObject.Predmet.ProtuStrankaListFormatedWithAdressOIB_1">
      <item>BIMARIS d.o.o. BUJE, OIB 64948093454, Istarska 4, 52460 Buje</item>
    </derivirana_varijabla>
  </DomainObject.Predmet.ProtuStrankaListFormatedWithAdressOIB>
  <DomainObject.Predmet.ProtuStrankaListNazivFormated>
    <izvorni_sadrzaj>
      <item>BIMARIS d.o.o. BUJE</item>
    </izvorni_sadrzaj>
    <derivirana_varijabla naziv="DomainObject.Predmet.ProtuStrankaListNazivFormated_1">
      <item>BIMARIS d.o.o. BUJE</item>
    </derivirana_varijabla>
  </DomainObject.Predmet.ProtuStrankaListNazivFormated>
  <DomainObject.Predmet.ProtuStrankaListNazivFormatedOIB>
    <izvorni_sadrzaj>
      <item>BIMARIS d.o.o. BUJE, OIB 64948093454</item>
    </izvorni_sadrzaj>
    <derivirana_varijabla naziv="DomainObject.Predmet.ProtuStrankaListNazivFormatedOIB_1">
      <item>BIMARIS d.o.o. BUJE, OIB 64948093454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BIMARIS d.o.o. BUJE</izvorni_sadrzaj>
    <derivirana_varijabla naziv="DomainObject.Predmet.ProtustrankaIDrugi_1">BIMARIS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BIMARIS d.o.o. BUJE, OIB 64948093454, Istarska 4, 52460 Buje</izvorni_sadrzaj>
    <derivirana_varijabla naziv="DomainObject.Predmet.ProtustrankaIDrugiAdressOIB_1">BIMARIS d.o.o. BUJE, OIB 64948093454,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BIMARIS d.o.o. BUJE</item>
    </izvorni_sadrzaj>
    <derivirana_varijabla naziv="DomainObject.Predmet.SudioniciListNaziv_1">
      <item>FINANCIJSKA AGENCIJA, RC RIJEKA, PODRUŽNICA PULA, PULA</item>
      <item>BIMARIS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BIMARIS d.o.o. BUJE, OIB 64948093454, Istarska 4,52460 Buje</item>
    </izvorni_sadrzaj>
    <derivirana_varijabla naziv="DomainObject.Predmet.SudioniciListAdressOIB_1">
      <item>FINANCIJSKA AGENCIJA, RC RIJEKA, PODRUŽNICA PULA, PULA, OIB 85821130368, Giardini 5,52100 Pula</item>
      <item>BIMARIS d.o.o. BUJE, OIB 64948093454,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64948093454</item>
    </izvorni_sadrzaj>
    <derivirana_varijabla naziv="DomainObject.Predmet.SudioniciListNazivOIB_1">
      <item>, OIB 85821130368</item>
      <item>, OIB 64948093454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1964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2015-11-23T12:29:00Z</dcterms:created>
  <dc:creator>Mihaela Kaligari</dc:creator>
  <dc:description/>
  <cp:keywords/>
  <cp:lastModifiedBy>Mihaela Kaligari</cp:lastModifiedBy>
  <cp:lastPrinted>2015-11-23T12:42:00Z</cp:lastPrinted>
  <dcterms:modified xmlns:xsi="http://www.w3.org/2001/XMLSchema-instance" xsi:type="dcterms:W3CDTF">2015-12-04T07:53:00Z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