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8532" w14:paraId="fa58532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913386">
        <w:t>2806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043C7">
        <w:t>AURELIA-ORNATRIX j.d.o.o., Zagreb, Martićeva 67/2, OIB: 46566190391</w:t>
      </w:r>
      <w:r w:rsidR="003C198B" w:rsidRPr="00F5405D">
        <w:rPr>
          <w:lang w:val="pt-BR"/>
        </w:rPr>
        <w:t xml:space="preserve">, </w:t>
      </w:r>
      <w:r w:rsidR="00201E40">
        <w:rPr>
          <w:lang w:val="pt-BR"/>
        </w:rPr>
        <w:t>4</w:t>
      </w:r>
      <w:r w:rsidR="00F41640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F41640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043C7">
        <w:t>Zlatice (Ivoš) Kovačević, Zagreb, Avenija Marina Držića 81, OIB: 79974947989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043C7">
        <w:t>2806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C043C7">
        <w:t>20</w:t>
      </w:r>
      <w:r w:rsidR="008D4E48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F41640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043C7">
        <w:t>Zlatica (Ivoš) Kovačević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DF4CCC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DF4CCC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F41640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043C7">
        <w:t>2806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C043C7">
        <w:t>St-2806/16 od 20.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3E0542">
        <w:t>2806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F41640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01E40">
        <w:t>4</w:t>
      </w:r>
      <w:r w:rsidR="00F41640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7070A7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7070A7" w:rsidP="007070A7" w:rsidR="007070A7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7070A7" w:rsidP="007070A7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70A7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913386">
      <w:t>2806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A2841"/>
    <w:rsid w:val="001D4F7B"/>
    <w:rsid w:val="00201E40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0542"/>
    <w:rsid w:val="003E6DD7"/>
    <w:rsid w:val="00403E25"/>
    <w:rsid w:val="0045199A"/>
    <w:rsid w:val="004776CD"/>
    <w:rsid w:val="004A7355"/>
    <w:rsid w:val="004B1113"/>
    <w:rsid w:val="004B7F3F"/>
    <w:rsid w:val="004E5469"/>
    <w:rsid w:val="004E624A"/>
    <w:rsid w:val="004E6735"/>
    <w:rsid w:val="004F022B"/>
    <w:rsid w:val="005071FA"/>
    <w:rsid w:val="005406E5"/>
    <w:rsid w:val="00541F44"/>
    <w:rsid w:val="00555310"/>
    <w:rsid w:val="005640F5"/>
    <w:rsid w:val="00575C7A"/>
    <w:rsid w:val="005C571C"/>
    <w:rsid w:val="005E4DC8"/>
    <w:rsid w:val="005F5721"/>
    <w:rsid w:val="00615C84"/>
    <w:rsid w:val="0063051F"/>
    <w:rsid w:val="00666BA3"/>
    <w:rsid w:val="00685A5E"/>
    <w:rsid w:val="006A079E"/>
    <w:rsid w:val="006A22C0"/>
    <w:rsid w:val="006B708C"/>
    <w:rsid w:val="006E4475"/>
    <w:rsid w:val="007070A7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3386"/>
    <w:rsid w:val="009178E4"/>
    <w:rsid w:val="009345C2"/>
    <w:rsid w:val="009530FB"/>
    <w:rsid w:val="00953F9C"/>
    <w:rsid w:val="00964B7F"/>
    <w:rsid w:val="009A56C5"/>
    <w:rsid w:val="009B1899"/>
    <w:rsid w:val="00A310D5"/>
    <w:rsid w:val="00A34C9C"/>
    <w:rsid w:val="00A34F8C"/>
    <w:rsid w:val="00A45CFF"/>
    <w:rsid w:val="00A57A16"/>
    <w:rsid w:val="00A6657A"/>
    <w:rsid w:val="00A91331"/>
    <w:rsid w:val="00AE690B"/>
    <w:rsid w:val="00AF5E16"/>
    <w:rsid w:val="00B04563"/>
    <w:rsid w:val="00B1395F"/>
    <w:rsid w:val="00B47261"/>
    <w:rsid w:val="00B639DE"/>
    <w:rsid w:val="00B9670D"/>
    <w:rsid w:val="00BA7AA8"/>
    <w:rsid w:val="00C043C7"/>
    <w:rsid w:val="00C20295"/>
    <w:rsid w:val="00C515C3"/>
    <w:rsid w:val="00C7039E"/>
    <w:rsid w:val="00C879AA"/>
    <w:rsid w:val="00CE1064"/>
    <w:rsid w:val="00D345C9"/>
    <w:rsid w:val="00D41DD2"/>
    <w:rsid w:val="00D47D35"/>
    <w:rsid w:val="00D52D3B"/>
    <w:rsid w:val="00D74489"/>
    <w:rsid w:val="00DB06B8"/>
    <w:rsid w:val="00DD7B74"/>
    <w:rsid w:val="00DF4CCC"/>
    <w:rsid w:val="00E07559"/>
    <w:rsid w:val="00E47343"/>
    <w:rsid w:val="00E76B86"/>
    <w:rsid w:val="00E942D5"/>
    <w:rsid w:val="00F246E2"/>
    <w:rsid w:val="00F24D5A"/>
    <w:rsid w:val="00F378C1"/>
    <w:rsid w:val="00F4108B"/>
    <w:rsid w:val="00F41640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0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0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0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0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0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0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0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0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AURELIA-ORNATRIX jednostavno društvo s ograničenom odgovornošću za trgovinu i usluge</izvorni_sadrzaj>
    <derivirana_varijabla naziv="DomainObject.Predmet.ProtustrankaFormated_1">  AURELIA-ORNATRIX jednostavno društvo s ograničenom odgovornošću za trgovinu i usluge</derivirana_varijabla>
  </DomainObject.Predmet.ProtustrankaFormated>
  <DomainObject.Predmet.ProtustrankaFormatedOIB>
    <izvorni_sadrzaj>  AURELIA-ORNATRIX jednostavno društvo s ograničenom odgovornošću za trgovinu i usluge, OIB 46566190391</izvorni_sadrzaj>
    <derivirana_varijabla naziv="DomainObject.Predmet.ProtustrankaFormatedOIB_1">  AURELIA-ORNATRIX jednostavno društvo s ograničenom odgovornošću za trgovinu i usluge, OIB 46566190391</derivirana_varijabla>
  </DomainObject.Predmet.ProtustrankaFormatedOIB>
  <DomainObject.Predmet.ProtustrankaFormatedWithAdress>
    <izvorni_sadrzaj> AURELIA-ORNATRIX jednostavno društvo s ograničenom odgovornošću za trgovinu i usluge, Martićeva 67/2, 10000 Zagreb</izvorni_sadrzaj>
    <derivirana_varijabla naziv="DomainObject.Predmet.ProtustrankaFormatedWithAdress_1"> AURELIA-ORNATRIX jednostavno društvo s ograničenom odgovornošću za trgovinu i usluge, Martićeva 67/2, 10000 Zagreb</derivirana_varijabla>
  </DomainObject.Predmet.ProtustrankaFormatedWithAdress>
  <DomainObject.Predmet.ProtustrankaFormatedWithAdressOIB>
    <izvorni_sadrzaj> AURELIA-ORNATRIX jednostavno društvo s ograničenom odgovornošću za trgovinu i usluge, OIB 46566190391, Martićeva 67/2, 10000 Zagreb</izvorni_sadrzaj>
    <derivirana_varijabla naziv="DomainObject.Predmet.ProtustrankaFormatedWithAdressOIB_1"> AURELIA-ORNATRIX jednostavno društvo s ograničenom odgovornošću za trgovinu i usluge, OIB 46566190391, Martićeva 67/2, 10000 Zagreb</derivirana_varijabla>
  </DomainObject.Predmet.ProtustrankaFormatedWithAdressOIB>
  <DomainObject.Predmet.ProtustrankaWithAdress>
    <izvorni_sadrzaj>AURELIA-ORNATRIX jednostavno društvo s ograničenom odgovornošću za trgovinu i usluge Martićeva 67/2, 10000 Zagreb</izvorni_sadrzaj>
    <derivirana_varijabla naziv="DomainObject.Predmet.ProtustrankaWithAdress_1">AURELIA-ORNATRIX jednostavno društvo s ograničenom odgovornošću za trgovinu i usluge Martićeva 67/2, 10000 Zagreb</derivirana_varijabla>
  </DomainObject.Predmet.ProtustrankaWithAdress>
  <DomainObject.Predmet.ProtustrankaWithAdressOIB>
    <izvorni_sadrzaj>AURELIA-ORNATRIX jednostavno društvo s ograničenom odgovornošću za trgovinu i usluge, OIB 46566190391, Martićeva 67/2, 10000 Zagreb</izvorni_sadrzaj>
    <derivirana_varijabla naziv="DomainObject.Predmet.ProtustrankaWithAdressOIB_1">AURELIA-ORNATRIX jednostavno društvo s ograničenom odgovornošću za trgovinu i usluge, OIB 46566190391, Martićeva 67/2, 10000 Zagreb</derivirana_varijabla>
  </DomainObject.Predmet.ProtustrankaWithAdressOIB>
  <DomainObject.Predmet.ProtustrankaNazivFormated>
    <izvorni_sadrzaj>AURELIA-ORNATRIX jednostavno društvo s ograničenom odgovornošću za trgovinu i usluge</izvorni_sadrzaj>
    <derivirana_varijabla naziv="DomainObject.Predmet.ProtustrankaNazivFormated_1">AURELIA-ORNATRIX jednostavno društvo s ograničenom odgovornošću za trgovinu i usluge</derivirana_varijabla>
  </DomainObject.Predmet.ProtustrankaNazivFormated>
  <DomainObject.Predmet.ProtustrankaNazivFormatedOIB>
    <izvorni_sadrzaj>AURELIA-ORNATRIX jednostavno društvo s ograničenom odgovornošću za trgovinu i usluge, OIB 46566190391</izvorni_sadrzaj>
    <derivirana_varijabla naziv="DomainObject.Predmet.ProtustrankaNazivFormatedOIB_1">AURELIA-ORNATRIX jednostavno društvo s ograničenom odgovornošću za trgovinu i usluge, OIB 46566190391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Zlatica Kovačević</izvorni_sadrzaj>
    <derivirana_varijabla naziv="DomainObject.Predmet.StrankaFormated_1">  FINA Regionalni centar Zagreb; Zlatica Kovačević</derivirana_varijabla>
  </DomainObject.Predmet.StrankaFormated>
  <DomainObject.Predmet.StrankaFormatedOIB>
    <izvorni_sadrzaj>  FINA Regionalni centar Zagreb, OIB 85821130368; Zlatica Kovačević, OIB 79974947989</izvorni_sadrzaj>
    <derivirana_varijabla naziv="DomainObject.Predmet.StrankaFormatedOIB_1">  FINA Regionalni centar Zagreb, OIB 85821130368; Zlatica Kovačević, OIB 79974947989</derivirana_varijabla>
  </DomainObject.Predmet.StrankaFormatedOIB>
  <DomainObject.Predmet.StrankaFormatedWithAdress>
    <izvorni_sadrzaj> FINA Regionalni centar Zagreb, Trg svibanjskih žrtava 1995. br. 1, 10000 Zagreb; Zlatica Kovačević, Avenija Marina Držića 81, 10000 Zagreb</izvorni_sadrzaj>
    <derivirana_varijabla naziv="DomainObject.Predmet.StrankaFormatedWithAdress_1"> FINA Regionalni centar Zagreb, Trg svibanjskih žrtava 1995. br. 1, 10000 Zagreb; Zlatica Kovačević, Avenija Marina Držića 81, 10000 Zagreb</derivirana_varijabla>
  </DomainObject.Predmet.StrankaFormatedWithAdress>
  <DomainObject.Predmet.StrankaFormatedWithAdressOIB>
    <izvorni_sadrzaj> FINA Regionalni centar Zagreb, OIB 85821130368, Trg svibanjskih žrtava 1995. br. 1, 10000 Zagreb; Zlatica Kovačević, OIB 79974947989, Avenija Marina Držića 81, 10000 Zagreb</izvorni_sadrzaj>
    <derivirana_varijabla naziv="DomainObject.Predmet.StrankaFormatedWithAdressOIB_1"> FINA Regionalni centar Zagreb, OIB 85821130368, Trg svibanjskih žrtava 1995. br. 1, 10000 Zagreb; Zlatica Kovačević, OIB 79974947989, Avenija Marina Držića 81, 10000 Zagreb</derivirana_varijabla>
  </DomainObject.Predmet.StrankaFormatedWithAdressOIB>
  <DomainObject.Predmet.StrankaWithAdress>
    <izvorni_sadrzaj>FINA Regionalni centar Zagreb Trg svibanjskih žrtava 1995. br. 1,10000 Zagreb,Zlatica Kovačević Avenija Marina Držića 81,10000 Zagreb</izvorni_sadrzaj>
    <derivirana_varijabla naziv="DomainObject.Predmet.StrankaWithAdress_1">FINA Regionalni centar Zagreb Trg svibanjskih žrtava 1995. br. 1,10000 Zagreb,Zlatica Kovačević Avenija Marina Držića 81,10000 Zagreb</derivirana_varijabla>
  </DomainObject.Predmet.StrankaWithAdress>
  <DomainObject.Predmet.StrankaWithAdressOIB>
    <izvorni_sadrzaj>FINA Regionalni centar Zagreb, OIB 85821130368, Trg svibanjskih žrtava 1995. br. 1,10000 Zagreb,Zlatica Kovačević, OIB 79974947989, Avenija Marina Držića 81,10000 Zagreb</izvorni_sadrzaj>
    <derivirana_varijabla naziv="DomainObject.Predmet.StrankaWithAdressOIB_1">FINA Regionalni centar Zagreb, OIB 85821130368, Trg svibanjskih žrtava 1995. br. 1,10000 Zagreb,Zlatica Kovačević, OIB 79974947989, Avenija Marina Držića 81,10000 Zagreb</derivirana_varijabla>
  </DomainObject.Predmet.StrankaWithAdressOIB>
  <DomainObject.Predmet.StrankaNazivFormated>
    <izvorni_sadrzaj>FINA Regionalni centar Zagreb,Zlatica Kovačević</izvorni_sadrzaj>
    <derivirana_varijabla naziv="DomainObject.Predmet.StrankaNazivFormated_1">FINA Regionalni centar Zagreb,Zlatica Kovačević</derivirana_varijabla>
  </DomainObject.Predmet.StrankaNazivFormated>
  <DomainObject.Predmet.StrankaNazivFormatedOIB>
    <izvorni_sadrzaj>FINA Regionalni centar Zagreb, OIB 85821130368,Zlatica Kovačević, OIB 79974947989</izvorni_sadrzaj>
    <derivirana_varijabla naziv="DomainObject.Predmet.StrankaNazivFormatedOIB_1">FINA Regionalni centar Zagreb, OIB 85821130368,Zlatica Kovačević, OIB 79974947989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Zlatica Kovačević</item>
    </izvorni_sadrzaj>
    <derivirana_varijabla naziv="DomainObject.Predmet.StrankaListFormated_1">
      <item>FINA Regionalni centar Zagreb</item>
      <item>Zlatica Kovačević</item>
    </derivirana_varijabla>
  </DomainObject.Predmet.StrankaListFormated>
  <DomainObject.Predmet.StrankaListFormatedOIB>
    <izvorni_sadrzaj>
      <item>FINA Regionalni centar Zagreb, OIB 85821130368</item>
      <item>Zlatica Kovačević, OIB 79974947989</item>
    </izvorni_sadrzaj>
    <derivirana_varijabla naziv="DomainObject.Predmet.StrankaListFormatedOIB_1">
      <item>FINA Regionalni centar Zagreb, OIB 85821130368</item>
      <item>Zlatica Kovačević, OIB 79974947989</item>
    </derivirana_varijabla>
  </DomainObject.Predmet.StrankaListFormatedOIB>
  <DomainObject.Predmet.StrankaListFormatedWithAdress>
    <izvorni_sadrzaj>
      <item>FINA Regionalni centar Zagreb, Trg svibanjskih žrtava 1995. br. 1, 10000 Zagreb</item>
      <item>Zlatica Kovačević, Avenija Marina Držića 81, 10000 Zagreb</item>
    </izvorni_sadrzaj>
    <derivirana_varijabla naziv="DomainObject.Predmet.StrankaListFormatedWithAdress_1">
      <item>FINA Regionalni centar Zagreb, Trg svibanjskih žrtava 1995. br. 1, 10000 Zagreb</item>
      <item>Zlatica Kovačević, Avenija Marina Držića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Zlatica Kovačević, OIB 79974947989, Avenija Marina Držića 81, 10000 Zagreb</item>
    </izvorni_sadrzaj>
    <derivirana_varijabla naziv="DomainObject.Predmet.StrankaListFormatedWithAdressOIB_1">
      <item>FINA Regionalni centar Zagreb, OIB 85821130368, Trg svibanjskih žrtava 1995. br. 1, 10000 Zagreb</item>
      <item>Zlatica Kovačević, OIB 79974947989, Avenija Marina Držića 81, 10000 Zagreb</item>
    </derivirana_varijabla>
  </DomainObject.Predmet.StrankaListFormatedWithAdressOIB>
  <DomainObject.Predmet.StrankaListNazivFormated>
    <izvorni_sadrzaj>
      <item>FINA Regionalni centar Zagreb</item>
      <item>Zlatica Kovačević</item>
    </izvorni_sadrzaj>
    <derivirana_varijabla naziv="DomainObject.Predmet.StrankaListNazivFormated_1">
      <item>FINA Regionalni centar Zagreb</item>
      <item>Zlatica Kovačević</item>
    </derivirana_varijabla>
  </DomainObject.Predmet.StrankaListNazivFormated>
  <DomainObject.Predmet.StrankaListNazivFormatedOIB>
    <izvorni_sadrzaj>
      <item>FINA Regionalni centar Zagreb, OIB 85821130368</item>
      <item>Zlatica Kovačević, OIB 79974947989</item>
    </izvorni_sadrzaj>
    <derivirana_varijabla naziv="DomainObject.Predmet.StrankaListNazivFormatedOIB_1">
      <item>FINA Regionalni centar Zagreb, OIB 85821130368</item>
      <item>Zlatica Kovačević, OIB 79974947989</item>
    </derivirana_varijabla>
  </DomainObject.Predmet.StrankaListNazivFormatedOIB>
  <DomainObject.Predmet.ProtuStrankaListFormated>
    <izvorni_sadrzaj>
      <item>AURELIA-ORNATRIX jednostavno društvo s ograničenom odgovornošću za trgovinu i usluge</item>
    </izvorni_sadrzaj>
    <derivirana_varijabla naziv="DomainObject.Predmet.ProtuStrankaListFormated_1">
      <item>AURELIA-ORNATRIX jednostavno društvo s ograničenom odgovornošću za trgovinu i usluge</item>
    </derivirana_varijabla>
  </DomainObject.Predmet.ProtuStrankaListFormated>
  <DomainObject.Predmet.ProtuStrankaListFormatedOIB>
    <izvorni_sadrzaj>
      <item>AURELIA-ORNATRIX jednostavno društvo s ograničenom odgovornošću za trgovinu i usluge, OIB 46566190391</item>
    </izvorni_sadrzaj>
    <derivirana_varijabla naziv="DomainObject.Predmet.ProtuStrankaListFormatedOIB_1">
      <item>AURELIA-ORNATRIX jednostavno društvo s ograničenom odgovornošću za trgovinu i usluge, OIB 46566190391</item>
    </derivirana_varijabla>
  </DomainObject.Predmet.ProtuStrankaListFormatedOIB>
  <DomainObject.Predmet.ProtuStrankaListFormatedWithAdress>
    <izvorni_sadrzaj>
      <item>AURELIA-ORNATRIX jednostavno društvo s ograničenom odgovornošću za trgovinu i usluge, Martićeva 67/2, 10000 Zagreb</item>
    </izvorni_sadrzaj>
    <derivirana_varijabla naziv="DomainObject.Predmet.ProtuStrankaListFormatedWithAdress_1">
      <item>AURELIA-ORNATRIX jednostavno društvo s ograničenom odgovornošću za trgovinu i usluge, Martićeva 67/2, 10000 Zagreb</item>
    </derivirana_varijabla>
  </DomainObject.Predmet.ProtuStrankaListFormatedWithAdress>
  <DomainObject.Predmet.ProtuStrankaListFormatedWithAdressOIB>
    <izvorni_sadrzaj>
      <item>AURELIA-ORNATRIX jednostavno društvo s ograničenom odgovornošću za trgovinu i usluge, OIB 46566190391, Martićeva 67/2, 10000 Zagreb</item>
    </izvorni_sadrzaj>
    <derivirana_varijabla naziv="DomainObject.Predmet.ProtuStrankaListFormatedWithAdressOIB_1">
      <item>AURELIA-ORNATRIX jednostavno društvo s ograničenom odgovornošću za trgovinu i usluge, OIB 46566190391, Martićeva 67/2, 10000 Zagreb</item>
    </derivirana_varijabla>
  </DomainObject.Predmet.ProtuStrankaListFormatedWithAdressOIB>
  <DomainObject.Predmet.ProtuStrankaListNazivFormated>
    <izvorni_sadrzaj>
      <item>AURELIA-ORNATRIX jednostavno društvo s ograničenom odgovornošću za trgovinu i usluge</item>
    </izvorni_sadrzaj>
    <derivirana_varijabla naziv="DomainObject.Predmet.ProtuStrankaListNazivFormated_1">
      <item>AURELIA-ORNATRIX jednostavno društvo s ograničenom odgovornošću za trgovinu i usluge</item>
    </derivirana_varijabla>
  </DomainObject.Predmet.ProtuStrankaListNazivFormated>
  <DomainObject.Predmet.ProtuStrankaListNazivFormatedOIB>
    <izvorni_sadrzaj>
      <item>AURELIA-ORNATRIX jednostavno društvo s ograničenom odgovornošću za trgovinu i usluge, OIB 46566190391</item>
    </izvorni_sadrzaj>
    <derivirana_varijabla naziv="DomainObject.Predmet.ProtuStrankaListNazivFormatedOIB_1">
      <item>AURELIA-ORNATRIX jednostavno društvo s ograničenom odgovornošću za trgovinu i usluge, OIB 46566190391</item>
    </derivirana_varijabla>
  </DomainObject.Predmet.ProtuStrankaListNazivFormatedOIB>
  <DomainObject.Predmet.OstaliListFormated>
    <izvorni_sadrzaj>
      <item>SOCIETE GENERALE-SPLITSKA BANKA dioničko društvo</item>
      <item>Zlatica Kovačević</item>
    </izvorni_sadrzaj>
    <derivirana_varijabla naziv="DomainObject.Predmet.OstaliListFormated_1">
      <item>SOCIETE GENERALE-SPLITSKA BANKA dioničko društvo</item>
      <item>Zlatica Kovačević</item>
    </derivirana_varijabla>
  </DomainObject.Predmet.OstaliListFormated>
  <DomainObject.Predmet.OstaliListFormatedOIB>
    <izvorni_sadrzaj>
      <item>SOCIETE GENERALE-SPLITSKA BANKA dioničko društvo, OIB 69326397242</item>
      <item>Zlatica Kovačević, OIB 79974947989</item>
    </izvorni_sadrzaj>
    <derivirana_varijabla naziv="DomainObject.Predmet.OstaliListFormatedOIB_1">
      <item>SOCIETE GENERALE-SPLITSKA BANKA dioničko društvo, OIB 69326397242</item>
      <item>Zlatica Kovačević, OIB 79974947989</item>
    </derivirana_varijabla>
  </DomainObject.Predmet.OstaliListFormatedOIB>
  <DomainObject.Predmet.OstaliListFormatedWithAdress>
    <izvorni_sadrzaj>
      <item>SOCIETE GENERALE-SPLITSKA BANKA dioničko društvo, Ruđera Boškovića 16, 21000 Split</item>
      <item>Zlatica Kovačević, Avenija Marina Držića 81, 10000 Zagreb</item>
    </izvorni_sadrzaj>
    <derivirana_varijabla naziv="DomainObject.Predmet.OstaliListFormatedWithAdress_1">
      <item>SOCIETE GENERALE-SPLITSKA BANKA dioničko društvo, Ruđera Boškovića 16, 21000 Split</item>
      <item>Zlatica Kovačević, Avenija Marina Držića 81,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Zlatica Kovačević, OIB 79974947989, Avenija Marina Držića 81, 10000 Zagreb</item>
    </izvorni_sadrzaj>
    <derivirana_varijabla naziv="DomainObject.Predmet.OstaliListFormatedWithAdressOIB_1">
      <item>SOCIETE GENERALE-SPLITSKA BANKA dioničko društvo, OIB 69326397242, Ruđera Boškovića 16, 21000 Split</item>
      <item>Zlatica Kovačević, OIB 79974947989, Avenija Marina Držića 81, 10000 Zagreb</item>
    </derivirana_varijabla>
  </DomainObject.Predmet.OstaliListFormatedWithAdressOIB>
  <DomainObject.Predmet.OstaliListNazivFormated>
    <izvorni_sadrzaj>
      <item>SOCIETE GENERALE-SPLITSKA BANKA dioničko društvo</item>
      <item>Zlatica Kovačević</item>
    </izvorni_sadrzaj>
    <derivirana_varijabla naziv="DomainObject.Predmet.OstaliListNazivFormated_1">
      <item>SOCIETE GENERALE-SPLITSKA BANKA dioničko društvo</item>
      <item>Zlatica Kovačević</item>
    </derivirana_varijabla>
  </DomainObject.Predmet.OstaliListNazivFormated>
  <DomainObject.Predmet.OstaliListNazivFormatedOIB>
    <izvorni_sadrzaj>
      <item>SOCIETE GENERALE-SPLITSKA BANKA dioničko društvo, OIB 69326397242</item>
      <item>Zlatica Kovačević, OIB 79974947989</item>
    </izvorni_sadrzaj>
    <derivirana_varijabla naziv="DomainObject.Predmet.OstaliListNazivFormatedOIB_1">
      <item>SOCIETE GENERALE-SPLITSKA BANKA dioničko društvo, OIB 69326397242</item>
      <item>Zlatica Kovačević, OIB 79974947989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AURELIA-ORNATRIX jednostavno društvo s ograničenom odgovornošću za trgovinu i usluge</izvorni_sadrzaj>
    <derivirana_varijabla naziv="DomainObject.Predmet.ProtustrankaIDrugi_1">AURELIA-ORNATRIX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AURELIA-ORNATRIX jednostavno društvo s ograničenom odgovornošću za trgovinu i usluge, OIB 46566190391, Martićeva 67/2, 10000 Zagreb</izvorni_sadrzaj>
    <derivirana_varijabla naziv="DomainObject.Predmet.ProtustrankaIDrugiAdressOIB_1">AURELIA-ORNATRIX jednostavno društvo s ograničenom odgovornošću za trgovinu i usluge, OIB 46566190391, Martićeva 67/2,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St-2806/2016-19</izvorni_sadrzaj>
    <derivirana_varijabla naziv="DomainObject.Predmet.OdlukaRjesenje.Oznaka_1">St-2806/2016-19</derivirana_varijabla>
  </DomainObject.Predmet.OdlukaRjesenje.Oznaka>
  <DomainObject.Predmet.SudioniciListNaziv>
    <izvorni_sadrzaj>
      <item>FINA Regionalni centar Zagreb</item>
      <item>AURELIA-ORNATRIX jednostavno društvo s ograničenom odgovornošću za trgovinu i usluge</item>
      <item>SOCIETE GENERALE-SPLITSKA BANKA dioničko društvo</item>
      <item>Zlatica Kovačević</item>
      <item>Zlatica Kovačević</item>
    </izvorni_sadrzaj>
    <derivirana_varijabla naziv="DomainObject.Predmet.SudioniciListNaziv_1">
      <item>FINA Regionalni centar Zagreb</item>
      <item>AURELIA-ORNATRIX jednostavno društvo s ograničenom odgovornošću za trgovinu i usluge</item>
      <item>SOCIETE GENERALE-SPLITSKA BANKA dioničko društvo</item>
      <item>Zlatica Kovačević</item>
      <item>Zlatica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AURELIA-ORNATRIX jednostavno društvo s ograničenom odgovornošću za trgovinu i usluge, OIB 46566190391, Martićeva 67/2,10000 Zagreb</item>
      <item>SOCIETE GENERALE-SPLITSKA BANKA dioničko društvo, OIB 69326397242, Ruđera Boškovića 16,21000 Split</item>
      <item>Zlatica Kovačević, OIB 79974947989, Avenija Marina Držića 81,10000 Zagreb</item>
      <item>Zlatica Kovačević, OIB 79974947989, Avenija Marina Držića 81,10000 Zagreb</item>
    </izvorni_sadrzaj>
    <derivirana_varijabla naziv="DomainObject.Predmet.SudioniciListAdressOIB_1">
      <item>FINA Regionalni centar Zagreb, OIB 85821130368, Trg svibanjskih žrtava 1995. br. 1,10000 Zagreb</item>
      <item>AURELIA-ORNATRIX jednostavno društvo s ograničenom odgovornošću za trgovinu i usluge, OIB 46566190391, Martićeva 67/2,10000 Zagreb</item>
      <item>SOCIETE GENERALE-SPLITSKA BANKA dioničko društvo, OIB 69326397242, Ruđera Boškovića 16,21000 Split</item>
      <item>Zlatica Kovačević, OIB 79974947989, Avenija Marina Držića 81,10000 Zagreb</item>
      <item>Zlatica Kovačević, OIB 79974947989, Avenija Marina Držića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46566190391</item>
      <item>, OIB 69326397242</item>
      <item>, OIB 79974947989</item>
      <item>, OIB 79974947989</item>
    </izvorni_sadrzaj>
    <derivirana_varijabla naziv="DomainObject.Predmet.SudioniciListNazivOIB_1">
      <item>, OIB 85821130368</item>
      <item>, OIB 46566190391</item>
      <item>, OIB 69326397242</item>
      <item>, OIB 79974947989</item>
      <item>, OIB 79974947989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2106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2018-04-05T08:39:00Z</dcterms:created>
  <dc:creator>nmarkovic</dc:creator>
  <cp:lastModifiedBy>Katarina Drndelić</cp:lastModifiedBy>
  <cp:lastPrinted>2018-10-04T06:15:00Z</cp:lastPrinted>
  <dcterms:modified xmlns:xsi="http://www.w3.org/2001/XMLSchema-instance" xsi:type="dcterms:W3CDTF">2018-10-04T11:42:00Z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