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9fbd" w14:paraId="2c19fbd" w:rsidRDefault="002D49EC" w:rsidP="009F3035" w:rsidR="002D49EC" w:rsidRPr="00E8339B">
      <w:pPr>
        <w:tabs>
          <w:tab w:pos="2765" w:val="left"/>
        </w:tabs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83F1C" w:rsidR="009F3035" w:rsidRPr="002A37B5">
        <w:trPr>
          <w:gridAfter w:val="1"/>
          <w:wAfter w:type="dxa" w:w="284"/>
        </w:trPr>
        <w:tc>
          <w:tcPr>
            <w:tcW w:type="dxa" w:w="2943"/>
          </w:tcPr>
          <w:p w:rsidRDefault="009F3035" w:rsidP="00E83F1C" w:rsidR="009F3035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83F1C" w:rsidR="009F3035" w:rsidRPr="002A37B5">
        <w:tc>
          <w:tcPr>
            <w:tcW w:type="dxa" w:w="3227"/>
            <w:gridSpan w:val="2"/>
          </w:tcPr>
          <w:p w:rsidRDefault="009F3035" w:rsidP="00E83F1C" w:rsidR="009F3035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9F3035" w:rsidP="00E83F1C" w:rsidR="009F3035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9F3035" w:rsidP="00E83F1C" w:rsidR="009F3035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9F3035" w:rsidR="004270AE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dužnikom </w:t>
      </w:r>
      <w:r w:rsidR="00B31DFE">
        <w:t>HABITAT d.o.o., Šibenik, Bože Perinčića 26, OIB: 26343225012</w:t>
      </w:r>
      <w:r w:rsidR="000524EB" w:rsidRPr="00E8339B">
        <w:t>,</w:t>
      </w:r>
      <w:r w:rsidR="00E8339B" w:rsidRPr="00E8339B">
        <w:t xml:space="preserve"> </w:t>
      </w:r>
      <w:r w:rsidR="009F3035">
        <w:t>15. ožujka 2018.</w:t>
      </w:r>
      <w:r w:rsidR="001349D9" w:rsidRPr="00E8339B">
        <w:t>,</w:t>
      </w:r>
      <w:r w:rsidR="00360AB6" w:rsidRPr="00E8339B">
        <w:t xml:space="preserve"> </w:t>
      </w:r>
    </w:p>
    <w:p w:rsidRDefault="00721F79" w:rsidP="00721F79" w:rsidR="00721F79">
      <w:pPr>
        <w:jc w:val="center"/>
      </w:pPr>
      <w:r w:rsidRPr="00E8339B">
        <w:t>r i j e š i o  j e</w:t>
      </w:r>
    </w:p>
    <w:p w:rsidRDefault="009F3035" w:rsidP="00721F79" w:rsidR="009F3035" w:rsidRPr="00E8339B">
      <w:pPr>
        <w:jc w:val="center"/>
      </w:pPr>
    </w:p>
    <w:p w:rsidRDefault="009F3035" w:rsidP="009F3035" w:rsidR="009F3035">
      <w:pPr>
        <w:jc w:val="both"/>
      </w:pPr>
      <w:r>
        <w:t xml:space="preserve">I. </w:t>
      </w:r>
      <w:r>
        <w:tab/>
        <w:t>Ročišta radi očitovanja o prijedlogu za otvaranje stečajnog postupka nad dužnikom HABITAT d.o.o., Šibenik, Bože Perinčića 26, OIB: 26343225012 i ročište radi rasprave o pretpostavkama za otvaranje stečajnog postupka nad dužnikom određena za 1. ožujka 2018. u 8,40 sati, a koja ročišta nisu održana zbog bolesti uredujuće sutkinje ponovo se određuju za dan 29. ožujka 2018. u 9,10 sati kod ovog suda, Ulica Franje Tuđmana br. 35, Zadar, sudnica br, 14/I.</w:t>
      </w:r>
    </w:p>
    <w:p w:rsidRDefault="00E8339B" w:rsidP="00E8339B" w:rsidR="00E8339B" w:rsidRPr="00E8339B">
      <w:pPr>
        <w:jc w:val="both"/>
      </w:pPr>
    </w:p>
    <w:p w:rsidRDefault="009F3035" w:rsidP="00E8339B" w:rsidR="00E8339B" w:rsidRPr="00E8339B">
      <w:pPr>
        <w:jc w:val="both"/>
      </w:pPr>
      <w:r>
        <w:t>I</w:t>
      </w:r>
      <w:r w:rsidR="00E8339B" w:rsidRPr="00E8339B">
        <w:t>I.</w:t>
      </w:r>
      <w:r w:rsidR="00E8339B"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</w:t>
      </w:r>
      <w:r w:rsidR="009F3035">
        <w:t>II</w:t>
      </w:r>
      <w:r w:rsidRPr="00E8339B">
        <w:t>.</w:t>
      </w:r>
      <w:r w:rsidRPr="00E8339B">
        <w:tab/>
        <w:t xml:space="preserve">Upozorava se osoba ovlaštena za zastupanje dužnika po zakonu </w:t>
      </w:r>
      <w:r w:rsidR="00B31DFE">
        <w:t>Valter Kiš</w:t>
      </w:r>
      <w:r w:rsidR="00EB057A">
        <w:t xml:space="preserve"> iz </w:t>
      </w:r>
      <w:r w:rsidR="00B31DFE">
        <w:t>Šibenika</w:t>
      </w:r>
      <w:r w:rsidRPr="00E8339B">
        <w:t xml:space="preserve">, da u slučaju neodazivanja istoga ovom pozivu, Sud će temeljem čl. 180. u svezi čl. 178. Stečajnog zakona odrediti njegovo prisilno dovođenje.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9F3035">
        <w:t xml:space="preserve">15. ožujka 2018. </w:t>
      </w:r>
    </w:p>
    <w:p w:rsidRDefault="00E8339B" w:rsidP="00E8339B" w:rsidR="00E8339B" w:rsidRPr="00E8339B">
      <w:pPr>
        <w:jc w:val="right"/>
      </w:pPr>
    </w:p>
    <w:p w:rsidRDefault="00C53890" w:rsidP="00EC2785" w:rsidR="00C53890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C53890" w:rsidP="00EC2785" w:rsidR="00C5389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="00EC2785">
        <w:t>Ana Markač</w:t>
      </w:r>
    </w:p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9F3035">
      <w:r w:rsidRPr="00E8339B">
        <w:t>Protiv ovog rješenja nije dopuštena žalba.</w:t>
      </w:r>
    </w:p>
    <w:p w:rsidRDefault="00EC2785" w:rsidP="00E8339B" w:rsidR="00EC2785"/>
    <w:p w:rsidRDefault="009F3035" w:rsidP="00E8339B" w:rsidR="009F3035" w:rsidRPr="00E8339B"/>
    <w:p w:rsidRDefault="00E8339B" w:rsidP="00E8339B" w:rsidR="00E8339B" w:rsidRPr="00E8339B">
      <w:pPr>
        <w:ind w:firstLine="360"/>
      </w:pPr>
      <w:r w:rsidRPr="00E8339B">
        <w:t xml:space="preserve">Dostaviti: </w:t>
      </w:r>
    </w:p>
    <w:p w:rsidRDefault="00B31DFE" w:rsidP="00E8339B" w:rsidR="00B31DFE">
      <w:pPr>
        <w:numPr>
          <w:ilvl w:val="0"/>
          <w:numId w:val="3"/>
        </w:numPr>
      </w:pPr>
      <w:r>
        <w:t>HABITAT d.o.o., Šibenik, Bože Perinčića 26</w:t>
      </w:r>
      <w:r w:rsidR="00027F5F">
        <w:t xml:space="preserve"> po punomoćniku</w:t>
      </w:r>
    </w:p>
    <w:p w:rsidRDefault="00B31DFE" w:rsidP="00E8339B" w:rsidR="00EB057A">
      <w:pPr>
        <w:numPr>
          <w:ilvl w:val="0"/>
          <w:numId w:val="3"/>
        </w:numPr>
      </w:pPr>
      <w:r>
        <w:t>Valter Kiš, Šibenik, Bukovička 8</w:t>
      </w:r>
    </w:p>
    <w:p w:rsidRDefault="00E8339B" w:rsidP="00E8339B" w:rsidR="00EC2785">
      <w:pPr>
        <w:numPr>
          <w:ilvl w:val="0"/>
          <w:numId w:val="3"/>
        </w:numPr>
      </w:pPr>
      <w:r w:rsidRPr="00E8339B">
        <w:t xml:space="preserve">FINA  </w:t>
      </w:r>
      <w:r w:rsidR="00B31DFE">
        <w:t xml:space="preserve">Šibenik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RH putem ŽDO-a u </w:t>
      </w:r>
      <w:r w:rsidR="00B31DFE">
        <w:t>Šibeniku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Porezna uprava </w:t>
      </w:r>
      <w:r w:rsidR="00B31DFE">
        <w:t>Šibenik</w:t>
      </w:r>
      <w:r w:rsidRPr="00E8339B">
        <w:t xml:space="preserve">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e-Oglasna ploča sudova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u spis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F1060A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2034A2">
      <w:rPr>
        <w:noProof/>
      </w:rPr>
      <w:t>2</w:t>
    </w:r>
    <w:r>
      <w:fldChar w:fldCharType="end"/>
    </w:r>
    <w:r>
      <w:tab/>
      <w:t>Poslovni broj: 2 St-</w:t>
    </w:r>
    <w:r w:rsidR="00B31DFE">
      <w:t>31</w:t>
    </w:r>
    <w:r w:rsidR="00E8339B">
      <w:t>/201</w:t>
    </w:r>
    <w:r w:rsidR="00A01CE5">
      <w:t>8-2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B31DFE">
      <w:t>31</w:t>
    </w:r>
    <w:r w:rsidR="009F3035">
      <w:t>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27F5F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34A2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9F3035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1DFE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389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2785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9F3035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034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4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4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4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4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9F3035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03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4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4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4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4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074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St-31/2018</izvorni_sadrzaj>
    <derivirana_varijabla naziv="DomainObject.Predmet.OznakaBroj_1">St-31/2018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HABITAT d.o.o. za trgovinu</izvorni_sadrzaj>
    <derivirana_varijabla naziv="DomainObject.Predmet.ProtustrankaFormated_1">  HABITAT d.o.o. za trgovinu</derivirana_varijabla>
  </DomainObject.Predmet.ProtustrankaFormated>
  <DomainObject.Predmet.ProtustrankaFormatedOIB>
    <izvorni_sadrzaj>  HABITAT d.o.o. za trgovinu, OIB 26343225012</izvorni_sadrzaj>
    <derivirana_varijabla naziv="DomainObject.Predmet.ProtustrankaFormatedOIB_1">  HABITAT d.o.o. za trgovinu, OIB 26343225012</derivirana_varijabla>
  </DomainObject.Predmet.ProtustrankaFormatedOIB>
  <DomainObject.Predmet.ProtustrankaFormatedWithAdress>
    <izvorni_sadrzaj> HABITAT d.o.o. za trgovinu, Bože Peričića 26, 22000 Šibenik</izvorni_sadrzaj>
    <derivirana_varijabla naziv="DomainObject.Predmet.ProtustrankaFormatedWithAdress_1"> HABITAT d.o.o. za trgovinu, Bože Peričića 26, 22000 Šibenik</derivirana_varijabla>
  </DomainObject.Predmet.ProtustrankaFormatedWithAdress>
  <DomainObject.Predmet.ProtustrankaFormatedWithAdressOIB>
    <izvorni_sadrzaj> HABITAT d.o.o. za trgovinu, OIB 26343225012, Bože Peričića 26, 22000 Šibenik</izvorni_sadrzaj>
    <derivirana_varijabla naziv="DomainObject.Predmet.ProtustrankaFormatedWithAdressOIB_1"> HABITAT d.o.o. za trgovinu, OIB 26343225012, Bože Peričića 26, 22000 Šibenik</derivirana_varijabla>
  </DomainObject.Predmet.ProtustrankaFormatedWithAdressOIB>
  <DomainObject.Predmet.ProtustrankaWithAdress>
    <izvorni_sadrzaj>HABITAT d.o.o. za trgovinu Bože Peričića 26, 22000 Šibenik</izvorni_sadrzaj>
    <derivirana_varijabla naziv="DomainObject.Predmet.ProtustrankaWithAdress_1">HABITAT d.o.o. za trgovinu Bože Peričića 26, 22000 Šibenik</derivirana_varijabla>
  </DomainObject.Predmet.ProtustrankaWithAdress>
  <DomainObject.Predmet.ProtustrankaWithAdressOIB>
    <izvorni_sadrzaj>HABITAT d.o.o. za trgovinu, OIB 26343225012, Bože Peričića 26, 22000 Šibenik</izvorni_sadrzaj>
    <derivirana_varijabla naziv="DomainObject.Predmet.ProtustrankaWithAdressOIB_1">HABITAT d.o.o. za trgovinu, OIB 26343225012, Bože Peričića 26, 22000 Šibenik</derivirana_varijabla>
  </DomainObject.Predmet.ProtustrankaWithAdressOIB>
  <DomainObject.Predmet.ProtustrankaNazivFormated>
    <izvorni_sadrzaj>HABITAT d.o.o. za trgovinu</izvorni_sadrzaj>
    <derivirana_varijabla naziv="DomainObject.Predmet.ProtustrankaNazivFormated_1">HABITAT d.o.o. za trgovinu</derivirana_varijabla>
  </DomainObject.Predmet.ProtustrankaNazivFormated>
  <DomainObject.Predmet.ProtustrankaNazivFormatedOIB>
    <izvorni_sadrzaj>HABITAT d.o.o. za trgovinu, OIB 26343225012</izvorni_sadrzaj>
    <derivirana_varijabla naziv="DomainObject.Predmet.ProtustrankaNazivFormatedOIB_1">HABITAT d.o.o. za trgovinu, OIB 26343225012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HABITAT d.o.o. za trgovinu</item>
    </izvorni_sadrzaj>
    <derivirana_varijabla naziv="DomainObject.Predmet.ProtuStrankaListFormated_1">
      <item>HABITAT d.o.o. za trgovinu</item>
    </derivirana_varijabla>
  </DomainObject.Predmet.ProtuStrankaListFormated>
  <DomainObject.Predmet.ProtuStrankaListFormatedOIB>
    <izvorni_sadrzaj>
      <item>HABITAT d.o.o. za trgovinu, OIB 26343225012</item>
    </izvorni_sadrzaj>
    <derivirana_varijabla naziv="DomainObject.Predmet.ProtuStrankaListFormatedOIB_1">
      <item>HABITAT d.o.o. za trgovinu, OIB 26343225012</item>
    </derivirana_varijabla>
  </DomainObject.Predmet.ProtuStrankaListFormatedOIB>
  <DomainObject.Predmet.ProtuStrankaListFormatedWithAdress>
    <izvorni_sadrzaj>
      <item>HABITAT d.o.o. za trgovinu, Bože Peričića 26, 22000 Šibenik</item>
    </izvorni_sadrzaj>
    <derivirana_varijabla naziv="DomainObject.Predmet.ProtuStrankaListFormatedWithAdress_1">
      <item>HABITAT d.o.o. za trgovinu, Bože Peričića 26, 22000 Šibenik</item>
    </derivirana_varijabla>
  </DomainObject.Predmet.ProtuStrankaListFormatedWithAdress>
  <DomainObject.Predmet.ProtuStrankaListFormatedWithAdressOIB>
    <izvorni_sadrzaj>
      <item>HABITAT d.o.o. za trgovinu, OIB 26343225012, Bože Peričića 26, 22000 Šibenik</item>
    </izvorni_sadrzaj>
    <derivirana_varijabla naziv="DomainObject.Predmet.ProtuStrankaListFormatedWithAdressOIB_1">
      <item>HABITAT d.o.o. za trgovinu, OIB 26343225012, Bože Peričića 26, 22000 Šibenik</item>
    </derivirana_varijabla>
  </DomainObject.Predmet.ProtuStrankaListFormatedWithAdressOIB>
  <DomainObject.Predmet.ProtuStrankaListNazivFormated>
    <izvorni_sadrzaj>
      <item>HABITAT d.o.o. za trgovinu</item>
    </izvorni_sadrzaj>
    <derivirana_varijabla naziv="DomainObject.Predmet.ProtuStrankaListNazivFormated_1">
      <item>HABITAT d.o.o. za trgovinu</item>
    </derivirana_varijabla>
  </DomainObject.Predmet.ProtuStrankaListNazivFormated>
  <DomainObject.Predmet.ProtuStrankaListNazivFormatedOIB>
    <izvorni_sadrzaj>
      <item>HABITAT d.o.o. za trgovinu, OIB 26343225012</item>
    </izvorni_sadrzaj>
    <derivirana_varijabla naziv="DomainObject.Predmet.ProtuStrankaListNazivFormatedOIB_1">
      <item>HABITAT d.o.o. za trgovinu, OIB 26343225012</item>
    </derivirana_varijabla>
  </DomainObject.Predmet.ProtuStrankaListNazivFormatedOIB>
  <DomainObject.Predmet.OstaliListFormated>
    <izvorni_sadrzaj>
      <item>Marko Mijat</item>
      <item>Valter Kiš</item>
    </izvorni_sadrzaj>
    <derivirana_varijabla naziv="DomainObject.Predmet.OstaliListFormated_1">
      <item>Marko Mijat</item>
      <item>Valter Kiš</item>
    </derivirana_varijabla>
  </DomainObject.Predmet.OstaliListFormated>
  <DomainObject.Predmet.OstaliListFormatedOIB>
    <izvorni_sadrzaj>
      <item>Marko Mijat</item>
      <item>Valter Kiš, OIB 11660596820</item>
    </izvorni_sadrzaj>
    <derivirana_varijabla naziv="DomainObject.Predmet.OstaliListFormatedOIB_1">
      <item>Marko Mijat</item>
      <item>Valter Kiš, OIB 11660596820</item>
    </derivirana_varijabla>
  </DomainObject.Predmet.OstaliListFormatedOIB>
  <DomainObject.Predmet.OstaliListFormatedWithAdress>
    <izvorni_sadrzaj>
      <item>Marko Mijat, Obala I. J. Cote 27, 22211 Vodice</item>
      <item>Valter Kiš, Bukovačka 8, 22000 Šibenik</item>
    </izvorni_sadrzaj>
    <derivirana_varijabla naziv="DomainObject.Predmet.OstaliListFormatedWithAdress_1">
      <item>Marko Mijat, Obala I. J. Cote 27, 22211 Vodice</item>
      <item>Valter Kiš, Bukovačka 8, 22000 Šibenik</item>
    </derivirana_varijabla>
  </DomainObject.Predmet.OstaliListFormatedWithAdress>
  <DomainObject.Predmet.OstaliListFormatedWithAdressOIB>
    <izvorni_sadrzaj>
      <item>Marko Mijat, Obala I. J. Cote 27, 22211 Vodice</item>
      <item>Valter Kiš, OIB 11660596820, Bukovačka 8, 22000 Šibenik</item>
    </izvorni_sadrzaj>
    <derivirana_varijabla naziv="DomainObject.Predmet.OstaliListFormatedWithAdressOIB_1">
      <item>Marko Mijat, Obala I. J. Cote 27, 22211 Vodice</item>
      <item>Valter Kiš, OIB 11660596820, Bukovačka 8, 22000 Šibenik</item>
    </derivirana_varijabla>
  </DomainObject.Predmet.OstaliListFormatedWithAdressOIB>
  <DomainObject.Predmet.OstaliListNazivFormated>
    <izvorni_sadrzaj>
      <item>Marko Mijat</item>
      <item>Valter Kiš</item>
    </izvorni_sadrzaj>
    <derivirana_varijabla naziv="DomainObject.Predmet.OstaliListNazivFormated_1">
      <item>Marko Mijat</item>
      <item>Valter Kiš</item>
    </derivirana_varijabla>
  </DomainObject.Predmet.OstaliListNazivFormated>
  <DomainObject.Predmet.OstaliListNazivFormatedOIB>
    <izvorni_sadrzaj>
      <item>Marko Mijat</item>
      <item>Valter Kiš, OIB 11660596820</item>
    </izvorni_sadrzaj>
    <derivirana_varijabla naziv="DomainObject.Predmet.OstaliListNazivFormatedOIB_1">
      <item>Marko Mijat</item>
      <item>Valter Kiš, OIB 11660596820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HABITAT d.o.o. za trgovinu</izvorni_sadrzaj>
    <derivirana_varijabla naziv="DomainObject.Predmet.ProtustrankaIDrugi_1">HABITAT d.o.o. za trgovinu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HABITAT d.o.o. za trgovinu, OIB 26343225012, Bože Peričića 26, 22000 Šibenik</izvorni_sadrzaj>
    <derivirana_varijabla naziv="DomainObject.Predmet.ProtustrankaIDrugiAdressOIB_1">HABITAT d.o.o. za trgovinu, OIB 26343225012, Bože Peričića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HABITAT d.o.o. za trgovinu</item>
      <item>FINA-Podružnica Šibenik</item>
      <item>Marko Mijat</item>
      <item>Valter Kiš</item>
    </izvorni_sadrzaj>
    <derivirana_varijabla naziv="DomainObject.Predmet.SudioniciListNaziv_1">
      <item>HABITAT d.o.o. za trgovinu</item>
      <item>FINA-Podružnica Šibenik</item>
      <item>Marko Mijat</item>
      <item>Valter Kiš</item>
    </derivirana_varijabla>
  </DomainObject.Predmet.SudioniciListNaziv>
  <DomainObject.Predmet.SudioniciListAdressOIB>
    <izvorni_sadrzaj>
      <item>HABITAT d.o.o. za trgovinu, OIB 26343225012, Bože Peričića 26,22000 Šibenik</item>
      <item>FINA-Podružnica Šibenik, OIB 85821130368, Perivoj L. Marune 1,22000 Šibenik</item>
      <item>Marko Mijat, Obala I. J. Cote 27,22211 Vodice</item>
      <item>Valter Kiš, OIB 11660596820, Bukovačka 8,22000 Šibenik</item>
    </izvorni_sadrzaj>
    <derivirana_varijabla naziv="DomainObject.Predmet.SudioniciListAdressOIB_1">
      <item>HABITAT d.o.o. za trgovinu, OIB 26343225012, Bože Peričića 26,22000 Šibenik</item>
      <item>FINA-Podružnica Šibenik, OIB 85821130368, Perivoj L. Marune 1,22000 Šibenik</item>
      <item>Marko Mijat, Obala I. J. Cote 27,22211 Vodice</item>
      <item>Valter Kiš, OIB 11660596820, Bukovačka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26343225012</item>
      <item>, OIB 85821130368</item>
      <item>, OIB null</item>
      <item>, OIB 11660596820</item>
    </izvorni_sadrzaj>
    <derivirana_varijabla naziv="DomainObject.Predmet.SudioniciListNazivOIB_1">
      <item>, OIB 26343225012</item>
      <item>, OIB 85821130368</item>
      <item>, OIB null</item>
      <item>, OIB 11660596820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DA85F-F655-4DE8-AE05-8762D0E40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257</properties:Words>
  <properties:Characters>1244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2018-03-14T14:06:00Z</dcterms:created>
  <dc:creator>Administrator</dc:creator>
  <cp:lastModifiedBy>Anita Ivandić</cp:lastModifiedBy>
  <cp:lastPrinted>2018-03-14T14:07:00Z</cp:lastPrinted>
  <dcterms:modified xmlns:xsi="http://www.w3.org/2001/XMLSchema-instance" xsi:type="dcterms:W3CDTF">2018-03-16T08:45:00Z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(St-31-18 ponovo pozivanje 15.3.2018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