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ea77" w14:paraId="60eea77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1D7685" w:rsidRPr="006B21FF">
        <w:rPr>
          <w:b/>
        </w:rPr>
        <w:t xml:space="preserve">CYDONIA j.d.o.o. Osijek, M. </w:t>
      </w:r>
      <w:proofErr w:type="spellStart"/>
      <w:r w:rsidR="001D7685" w:rsidRPr="006B21FF">
        <w:rPr>
          <w:b/>
        </w:rPr>
        <w:t>Kišpatića</w:t>
      </w:r>
      <w:proofErr w:type="spellEnd"/>
      <w:r w:rsidR="001D7685" w:rsidRPr="006B21FF">
        <w:rPr>
          <w:b/>
        </w:rPr>
        <w:t xml:space="preserve"> 7, OIB: 81416373260, MBS: 030125967</w:t>
      </w:r>
      <w:r w:rsidRPr="002A0C8C">
        <w:t xml:space="preserve">, dana </w:t>
      </w:r>
      <w:r w:rsidR="00070CCC">
        <w:t>2</w:t>
      </w:r>
      <w:r w:rsidR="001D7685">
        <w:t>8</w:t>
      </w:r>
      <w:r w:rsidR="00070CCC">
        <w:t>. studenog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1F0A08" w:rsidRPr="006B21FF">
        <w:rPr>
          <w:b/>
        </w:rPr>
        <w:t xml:space="preserve">CYDONIA j.d.o.o. Osijek, M. </w:t>
      </w:r>
      <w:proofErr w:type="spellStart"/>
      <w:r w:rsidR="001F0A08" w:rsidRPr="006B21FF">
        <w:rPr>
          <w:b/>
        </w:rPr>
        <w:t>Kišpatića</w:t>
      </w:r>
      <w:proofErr w:type="spellEnd"/>
      <w:r w:rsidR="001F0A08" w:rsidRPr="006B21FF">
        <w:rPr>
          <w:b/>
        </w:rPr>
        <w:t xml:space="preserve"> 7, OIB: 81416373260, MBS: 030125967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950EDC">
        <w:rPr>
          <w:b/>
        </w:rPr>
        <w:t>182</w:t>
      </w:r>
      <w:r w:rsidR="001F0A08">
        <w:rPr>
          <w:b/>
        </w:rPr>
        <w:t>5</w:t>
      </w:r>
      <w:r w:rsidRPr="002A0C8C">
        <w:rPr>
          <w:b/>
        </w:rPr>
        <w:t>-1</w:t>
      </w:r>
      <w:r w:rsidR="00950EDC">
        <w:rPr>
          <w:b/>
        </w:rPr>
        <w:t>6</w:t>
      </w:r>
      <w:r w:rsidRPr="002A0C8C">
        <w:t xml:space="preserve"> kod Hrvatske poštanske banke iznos od </w:t>
      </w:r>
      <w:r w:rsidR="00CA3665">
        <w:rPr>
          <w:b/>
        </w:rPr>
        <w:t>5</w:t>
      </w:r>
      <w:r w:rsidRPr="002A0C8C">
        <w:rPr>
          <w:b/>
        </w:rPr>
        <w:t>0.000,00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EB6671">
        <w:t>1</w:t>
      </w:r>
      <w:r w:rsidR="00424F5A">
        <w:t>3</w:t>
      </w:r>
      <w:r w:rsidR="00EB6671">
        <w:t>. lipnja 2016</w:t>
      </w:r>
      <w:r w:rsidRPr="002A0C8C">
        <w:t xml:space="preserve">. g. prijedlog za otvaranje  stečajnog postupka nad dužnikom </w:t>
      </w:r>
      <w:r w:rsidR="00A531A7">
        <w:rPr>
          <w:b/>
        </w:rPr>
        <w:t xml:space="preserve">CYDONIA j.d.o.o. Osijek, M. </w:t>
      </w:r>
      <w:proofErr w:type="spellStart"/>
      <w:r w:rsidR="00A531A7">
        <w:rPr>
          <w:b/>
        </w:rPr>
        <w:t>Kišpatića</w:t>
      </w:r>
      <w:proofErr w:type="spellEnd"/>
      <w:r w:rsidR="00A531A7">
        <w:rPr>
          <w:b/>
        </w:rPr>
        <w:t xml:space="preserve"> 7, OIB: 81416373260, MBS: 030125967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A531A7">
        <w:t xml:space="preserve">e </w:t>
      </w:r>
      <w:r w:rsidRPr="002A0C8C">
        <w:t>stečajn</w:t>
      </w:r>
      <w:r w:rsidR="00A531A7">
        <w:t>e</w:t>
      </w:r>
      <w:r w:rsidRPr="002A0C8C">
        <w:t xml:space="preserve"> upravitelj</w:t>
      </w:r>
      <w:r w:rsidR="00A531A7">
        <w:t>ice</w:t>
      </w:r>
      <w:r w:rsidRPr="002A0C8C">
        <w:t xml:space="preserve"> određen</w:t>
      </w:r>
      <w:r w:rsidR="00A531A7">
        <w:t>e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St-1825/16-4</w:t>
      </w:r>
      <w:r w:rsidR="00A531A7" w:rsidRPr="00C0699C">
        <w:t xml:space="preserve"> </w:t>
      </w:r>
      <w:r w:rsidR="00EB6671" w:rsidRPr="00C0699C">
        <w:t xml:space="preserve">od </w:t>
      </w:r>
      <w:r w:rsidR="00A531A7">
        <w:t>28. rujna 2016. g.</w:t>
      </w:r>
      <w:r w:rsidRPr="002A0C8C">
        <w:t>, koje je usmeno izni</w:t>
      </w:r>
      <w:r w:rsidR="00A531A7">
        <w:t>jela</w:t>
      </w:r>
      <w:r w:rsidRPr="002A0C8C">
        <w:t xml:space="preserve"> na ročištu održanom dana </w:t>
      </w:r>
      <w:r w:rsidR="00FB127A">
        <w:t>16</w:t>
      </w:r>
      <w:r w:rsidRPr="002A0C8C">
        <w:t xml:space="preserve">. </w:t>
      </w:r>
      <w:r w:rsidR="00A531A7">
        <w:t xml:space="preserve">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64CBA">
        <w:t>1.</w:t>
      </w:r>
      <w:r w:rsidR="00A531A7">
        <w:t xml:space="preserve"> </w:t>
      </w:r>
      <w:r w:rsidR="00164CBA">
        <w:t>ruj</w:t>
      </w:r>
      <w:r w:rsidR="00A531A7">
        <w:t>na</w:t>
      </w:r>
      <w:r w:rsidR="00164CBA">
        <w:t xml:space="preserve"> 2015</w:t>
      </w:r>
      <w:r w:rsidR="000A42C8">
        <w:t xml:space="preserve">. godine, blokirano neprekidno u razdoblju od </w:t>
      </w:r>
      <w:r w:rsidR="00127D25">
        <w:t>568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127D25">
        <w:t>5</w:t>
      </w:r>
      <w:r w:rsidR="000A42C8">
        <w:t>0.000,00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3840CA">
        <w:rPr>
          <w:sz w:val="24"/>
        </w:rPr>
        <w:t>2</w:t>
      </w:r>
      <w:r w:rsidR="00416CBF">
        <w:rPr>
          <w:sz w:val="24"/>
        </w:rPr>
        <w:t>8</w:t>
      </w:r>
      <w:r w:rsidR="003840CA">
        <w:rPr>
          <w:sz w:val="24"/>
        </w:rPr>
        <w:t>. studenog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9232C0">
        <w:t>2</w:t>
      </w:r>
      <w:r w:rsidR="000C076B">
        <w:t>8</w:t>
      </w:r>
      <w:r w:rsidR="009232C0">
        <w:t>.12.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2A0" w:rsidR="006B22A0">
      <w:r>
        <w:separator/>
      </w:r>
    </w:p>
  </w:endnote>
  <w:endnote w:id="0" w:type="continuationSeparator">
    <w:p w:rsidRDefault="006B22A0" w:rsidR="006B2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2A0" w:rsidR="006B22A0">
      <w:r>
        <w:separator/>
      </w:r>
    </w:p>
  </w:footnote>
  <w:footnote w:id="0" w:type="continuationSeparator">
    <w:p w:rsidRDefault="006B22A0" w:rsidR="006B2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A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St-1825/16-15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70CCC">
      <w:t>182</w:t>
    </w:r>
    <w:r w:rsidR="00750F69">
      <w:t>5</w:t>
    </w:r>
    <w:r w:rsidR="00070CCC">
      <w:t>/16-1</w:t>
    </w:r>
    <w:r w:rsidR="00750F69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94440-617D-42B9-9A88-B2AE20CCA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2308</properties:Characters>
  <properties:Lines>141</properties:Lines>
  <properties:Paragraphs>20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2016-11-28T07:21:00Z</dcterms:modified>
  <cp:revision>175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