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4732" w14:paraId="afd4732" w:rsidRDefault="00F546B4" w:rsidP="00F546B4" w:rsidR="00F546B4" w:rsidRPr="00B935F4">
      <w:pPr>
        <w:jc w:val="both"/>
        <w15:collapsed w:val="false"/>
      </w:pPr>
      <w:bookmarkStart w:name="_GoBack" w:id="0"/>
      <w:bookmarkEnd w:id="0"/>
      <w:r w:rsidRPr="00B935F4">
        <w:t xml:space="preserve">                 </w:t>
      </w:r>
      <w:r w:rsidRPr="00B935F4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B935F4">
      <w:pPr>
        <w:jc w:val="both"/>
      </w:pPr>
      <w:r w:rsidRPr="00B935F4">
        <w:t xml:space="preserve">   REPUBLIKA HRVATSKA</w:t>
      </w:r>
    </w:p>
    <w:p w:rsidRDefault="00F546B4" w:rsidP="00F546B4" w:rsidR="00F546B4" w:rsidRPr="00B935F4">
      <w:pPr>
        <w:jc w:val="both"/>
      </w:pPr>
      <w:r w:rsidRPr="00B935F4">
        <w:t>TRGOVAČKI SUD U PAZINU</w:t>
      </w:r>
    </w:p>
    <w:p w:rsidRDefault="00F546B4" w:rsidP="00F546B4" w:rsidR="00F546B4" w:rsidRPr="00B935F4">
      <w:pPr>
        <w:jc w:val="both"/>
      </w:pPr>
      <w:r w:rsidRPr="00B935F4">
        <w:t xml:space="preserve">     52000 Pazin, </w:t>
      </w:r>
      <w:proofErr w:type="spellStart"/>
      <w:r w:rsidRPr="00B935F4">
        <w:t>Drševka</w:t>
      </w:r>
      <w:proofErr w:type="spellEnd"/>
      <w:r w:rsidRPr="00B935F4">
        <w:t xml:space="preserve"> 1</w:t>
      </w:r>
      <w:r w:rsidRPr="00B935F4">
        <w:tab/>
      </w:r>
      <w:r w:rsidRPr="00B935F4">
        <w:tab/>
      </w:r>
      <w:r w:rsidRPr="00B935F4">
        <w:tab/>
      </w:r>
      <w:r w:rsidRPr="00B935F4">
        <w:tab/>
      </w:r>
      <w:r w:rsidRPr="00B935F4">
        <w:tab/>
      </w:r>
      <w:r w:rsidRPr="00B935F4">
        <w:tab/>
        <w:t xml:space="preserve">      </w:t>
      </w:r>
    </w:p>
    <w:p w:rsidRDefault="00E07D99" w:rsidP="00B935F4" w:rsidR="00B935F4" w:rsidRPr="00B935F4">
      <w:pPr>
        <w:pStyle w:val="Zaglavlje"/>
        <w:jc w:val="right"/>
      </w:pPr>
      <w:r>
        <w:t>1 St-</w:t>
      </w:r>
      <w:r w:rsidR="007C0FCB">
        <w:t>57/2019</w:t>
      </w:r>
      <w:r w:rsidR="00425E9C">
        <w:t>-</w:t>
      </w:r>
      <w:r w:rsidR="007C0FCB">
        <w:t>27</w:t>
      </w:r>
    </w:p>
    <w:p w:rsidRDefault="008678DD" w:rsidP="00F546B4" w:rsidR="008678DD" w:rsidRPr="00B935F4">
      <w:pPr>
        <w:jc w:val="both"/>
      </w:pPr>
    </w:p>
    <w:p w:rsidRDefault="00F546B4" w:rsidP="00F546B4" w:rsidR="00F546B4" w:rsidRPr="00B935F4">
      <w:pPr>
        <w:jc w:val="center"/>
      </w:pPr>
      <w:r w:rsidRPr="00B935F4">
        <w:t>R E P U B L I K A  H R V A T S K A</w:t>
      </w:r>
    </w:p>
    <w:p w:rsidRDefault="00F546B4" w:rsidP="00F546B4" w:rsidR="00F546B4" w:rsidRPr="00B935F4">
      <w:pPr>
        <w:jc w:val="center"/>
      </w:pPr>
    </w:p>
    <w:p w:rsidRDefault="00F546B4" w:rsidP="00F546B4" w:rsidR="00F546B4" w:rsidRPr="00B935F4">
      <w:pPr>
        <w:jc w:val="center"/>
      </w:pPr>
      <w:r w:rsidRPr="00B935F4">
        <w:t>R J E Š E N J E</w:t>
      </w:r>
    </w:p>
    <w:p w:rsidRDefault="00F546B4" w:rsidP="00F546B4" w:rsidR="00F546B4" w:rsidRPr="00B935F4">
      <w:pPr>
        <w:jc w:val="center"/>
      </w:pPr>
    </w:p>
    <w:p w:rsidRDefault="00F546B4" w:rsidP="007C0FCB" w:rsidR="00F546B4" w:rsidRPr="007C0FCB">
      <w:pPr>
        <w:ind w:firstLine="708"/>
        <w:jc w:val="both"/>
      </w:pPr>
      <w:r w:rsidRPr="007C0FCB">
        <w:t xml:space="preserve">Trgovački sud u Pazinu, po stečajnom sucu </w:t>
      </w:r>
      <w:r w:rsidR="00381586" w:rsidRPr="007C0FCB">
        <w:t>Damiru Rabaru</w:t>
      </w:r>
      <w:r w:rsidRPr="007C0FCB">
        <w:t xml:space="preserve">, u stečajnom </w:t>
      </w:r>
      <w:r w:rsidR="001A1123" w:rsidRPr="007C0FCB">
        <w:t xml:space="preserve">postupku nad stečajnim dužnikom </w:t>
      </w:r>
      <w:r w:rsidR="007C0FCB" w:rsidRPr="007C0FCB">
        <w:t xml:space="preserve">Stečajna masa iza DNJEPAR d.o.o. u stečaju, Rijeka, </w:t>
      </w:r>
      <w:proofErr w:type="spellStart"/>
      <w:r w:rsidR="007C0FCB" w:rsidRPr="007C0FCB">
        <w:t>Mosorska</w:t>
      </w:r>
      <w:proofErr w:type="spellEnd"/>
      <w:r w:rsidR="007C0FCB" w:rsidRPr="007C0FCB">
        <w:t xml:space="preserve"> 9, OIB: 90368238864</w:t>
      </w:r>
      <w:r w:rsidR="00C360F2" w:rsidRPr="007C0FCB">
        <w:t>,</w:t>
      </w:r>
      <w:r w:rsidR="00057DD4" w:rsidRPr="007C0FCB">
        <w:t xml:space="preserve"> </w:t>
      </w:r>
      <w:r w:rsidR="00620B62" w:rsidRPr="007C0FCB">
        <w:t xml:space="preserve">na održanom ispitnom ročištu dana </w:t>
      </w:r>
      <w:r w:rsidR="007C0FCB">
        <w:t>7. svibnja</w:t>
      </w:r>
      <w:r w:rsidR="00B935F4" w:rsidRPr="007C0FCB">
        <w:t xml:space="preserve"> </w:t>
      </w:r>
      <w:r w:rsidR="00620B62" w:rsidRPr="007C0FCB">
        <w:t>201</w:t>
      </w:r>
      <w:r w:rsidR="00B935F4" w:rsidRPr="007C0FCB">
        <w:t>9</w:t>
      </w:r>
      <w:r w:rsidRPr="007C0FCB">
        <w:t>.</w:t>
      </w:r>
      <w:r w:rsidR="00620B62" w:rsidRPr="007C0FCB">
        <w:t>,</w:t>
      </w:r>
    </w:p>
    <w:p w:rsidRDefault="00F546B4" w:rsidP="00F546B4" w:rsidR="00F546B4" w:rsidRPr="00B935F4">
      <w:pPr>
        <w:jc w:val="center"/>
      </w:pPr>
    </w:p>
    <w:p w:rsidRDefault="00F546B4" w:rsidP="00F546B4" w:rsidR="00F546B4" w:rsidRPr="00B935F4">
      <w:pPr>
        <w:jc w:val="center"/>
      </w:pPr>
      <w:r w:rsidRPr="00B935F4">
        <w:t>r i j e š i o  j e</w:t>
      </w:r>
    </w:p>
    <w:p w:rsidRDefault="00F546B4" w:rsidP="00F546B4" w:rsidR="00F546B4" w:rsidRPr="00B935F4">
      <w:pPr>
        <w:jc w:val="center"/>
      </w:pPr>
    </w:p>
    <w:p w:rsidRDefault="00E07D99" w:rsidP="00832731" w:rsidR="00712213" w:rsidRPr="00B935F4">
      <w:pPr>
        <w:jc w:val="both"/>
      </w:pPr>
      <w:r>
        <w:tab/>
      </w:r>
      <w:r w:rsidR="00F546B4" w:rsidRPr="00B935F4">
        <w:t xml:space="preserve">U stečajnom postupku nad dužnikom </w:t>
      </w:r>
      <w:r w:rsidR="007C0FCB" w:rsidRPr="007C0FCB">
        <w:t xml:space="preserve">Stečajna masa iza DNJEPAR d.o.o. u stečaju, Rijeka, </w:t>
      </w:r>
      <w:proofErr w:type="spellStart"/>
      <w:r w:rsidR="007C0FCB" w:rsidRPr="007C0FCB">
        <w:t>Mosorska</w:t>
      </w:r>
      <w:proofErr w:type="spellEnd"/>
      <w:r w:rsidR="007C0FCB" w:rsidRPr="007C0FCB">
        <w:t xml:space="preserve"> 9, OIB: 90368238864</w:t>
      </w:r>
      <w:r w:rsidR="00C360F2" w:rsidRPr="00B935F4">
        <w:t>,</w:t>
      </w:r>
      <w:r w:rsidR="00645AFB" w:rsidRPr="00B935F4">
        <w:t xml:space="preserve"> </w:t>
      </w:r>
      <w:r w:rsidR="00F546B4" w:rsidRPr="00B935F4">
        <w:t>utvrđene su</w:t>
      </w:r>
      <w:r w:rsidR="00712213" w:rsidRPr="00B935F4">
        <w:t xml:space="preserve">  tražbine </w:t>
      </w:r>
      <w:r w:rsidR="00673A33" w:rsidRPr="00B935F4">
        <w:t>drugog</w:t>
      </w:r>
      <w:r w:rsidR="00712213" w:rsidRPr="00B935F4">
        <w:t xml:space="preserve"> višeg isplatnog reda:</w:t>
      </w:r>
    </w:p>
    <w:p w:rsidRDefault="009C6CB9" w:rsidP="00712213" w:rsidR="009C6CB9" w:rsidRPr="00B935F4">
      <w:pPr>
        <w:jc w:val="both"/>
      </w:pPr>
    </w:p>
    <w:p w:rsidRDefault="007C0FCB" w:rsidP="00425E9C" w:rsidR="00260835">
      <w:pPr>
        <w:pStyle w:val="Odlomakpopisa"/>
        <w:numPr>
          <w:ilvl w:val="0"/>
          <w:numId w:val="5"/>
        </w:numPr>
        <w:jc w:val="both"/>
      </w:pPr>
      <w:r>
        <w:t xml:space="preserve">IGOR KUNCHENKO, Ukrajina, Kijev, </w:t>
      </w:r>
      <w:proofErr w:type="spellStart"/>
      <w:r>
        <w:t>Raisy</w:t>
      </w:r>
      <w:proofErr w:type="spellEnd"/>
      <w:r>
        <w:t xml:space="preserve"> </w:t>
      </w:r>
      <w:proofErr w:type="spellStart"/>
      <w:r>
        <w:t>Okipnoi</w:t>
      </w:r>
      <w:proofErr w:type="spellEnd"/>
      <w:r>
        <w:t xml:space="preserve"> 18/68, </w:t>
      </w:r>
      <w:r w:rsidRPr="00BD3A85">
        <w:t xml:space="preserve">OIB: </w:t>
      </w:r>
      <w:r>
        <w:t>229497977183, zastupan</w:t>
      </w:r>
      <w:r w:rsidRPr="00BD3A85">
        <w:t xml:space="preserve"> po </w:t>
      </w:r>
      <w:r>
        <w:t xml:space="preserve">punomoćniku Bojanu </w:t>
      </w:r>
      <w:proofErr w:type="spellStart"/>
      <w:r>
        <w:t>Šikanjiću</w:t>
      </w:r>
      <w:proofErr w:type="spellEnd"/>
      <w:r>
        <w:t>, odvjetniku iz Rijeke</w:t>
      </w:r>
      <w:r w:rsidRPr="00BD3A85">
        <w:t>,</w:t>
      </w:r>
      <w:r>
        <w:t xml:space="preserve"> </w:t>
      </w:r>
      <w:r w:rsidRPr="00BD3A85">
        <w:t xml:space="preserve">u iznosu od </w:t>
      </w:r>
      <w:r>
        <w:t>1.039.563,50</w:t>
      </w:r>
      <w:r w:rsidRPr="00BD3A85">
        <w:t xml:space="preserve"> kn</w:t>
      </w:r>
      <w:r w:rsidR="004B53A1" w:rsidRPr="00B935F4">
        <w:t>.</w:t>
      </w:r>
    </w:p>
    <w:p w:rsidRDefault="004B53A1" w:rsidP="00260835" w:rsidR="004B53A1" w:rsidRPr="00B935F4">
      <w:pPr>
        <w:ind w:firstLine="708"/>
      </w:pPr>
    </w:p>
    <w:p w:rsidRDefault="00F546B4" w:rsidP="00F546B4" w:rsidR="00F546B4" w:rsidRPr="00B935F4">
      <w:pPr>
        <w:ind w:left="360"/>
        <w:jc w:val="center"/>
      </w:pPr>
      <w:r w:rsidRPr="00B935F4">
        <w:t>Obrazloženje</w:t>
      </w:r>
    </w:p>
    <w:p w:rsidRDefault="00F546B4" w:rsidP="00F546B4" w:rsidR="00F546B4" w:rsidRPr="00B935F4">
      <w:pPr>
        <w:ind w:left="360"/>
        <w:jc w:val="center"/>
      </w:pPr>
    </w:p>
    <w:p w:rsidRDefault="00F546B4" w:rsidP="00F546B4" w:rsidR="00F546B4" w:rsidRPr="00B935F4">
      <w:pPr>
        <w:jc w:val="both"/>
      </w:pPr>
      <w:r w:rsidRPr="00B935F4">
        <w:tab/>
        <w:t xml:space="preserve">Na ispitnom ročištu održanom </w:t>
      </w:r>
      <w:r w:rsidR="007C0FCB">
        <w:t>7. svibnja</w:t>
      </w:r>
      <w:r w:rsidR="00B935F4" w:rsidRPr="00B935F4">
        <w:t xml:space="preserve"> 2019</w:t>
      </w:r>
      <w:r w:rsidRPr="00B935F4">
        <w:t>. ispitane su prijave tražbina prema svojim iznosima i redu. Stečajni je sudac temeljem čl. 264. Stečajnog zakona (dalje: SZ, NN 71/15</w:t>
      </w:r>
      <w:r w:rsidR="00B935F4" w:rsidRPr="00B935F4">
        <w:t>, 104/17</w:t>
      </w:r>
      <w:r w:rsidRPr="00B935F4">
        <w:t>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111C0D" w:rsidRPr="00B935F4">
      <w:pPr>
        <w:jc w:val="both"/>
      </w:pPr>
      <w:r w:rsidRPr="00B935F4">
        <w:tab/>
        <w:t>Tražbin</w:t>
      </w:r>
      <w:r w:rsidR="00F92FCF" w:rsidRPr="00B935F4">
        <w:t>e</w:t>
      </w:r>
      <w:r w:rsidRPr="00B935F4">
        <w:t xml:space="preserve"> drugog višeg isplatnog reda označen</w:t>
      </w:r>
      <w:r w:rsidR="0017554B" w:rsidRPr="00B935F4">
        <w:t>a</w:t>
      </w:r>
      <w:r w:rsidRPr="00B935F4">
        <w:t xml:space="preserve"> u st. I. 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AC61BE" w:rsidR="00AC61BE" w:rsidRPr="00B935F4">
      <w:pPr>
        <w:jc w:val="both"/>
      </w:pPr>
      <w:r w:rsidRPr="00B935F4">
        <w:tab/>
      </w:r>
      <w:r w:rsidR="00804F40" w:rsidRPr="00B935F4">
        <w:tab/>
      </w:r>
    </w:p>
    <w:p w:rsidRDefault="00F546B4" w:rsidP="00F546B4" w:rsidR="00F546B4" w:rsidRPr="00B935F4">
      <w:pPr>
        <w:ind w:firstLine="708"/>
        <w:jc w:val="center"/>
      </w:pPr>
      <w:r w:rsidRPr="00B935F4">
        <w:t>U Pazin</w:t>
      </w:r>
      <w:r w:rsidR="00810499" w:rsidRPr="00B935F4">
        <w:t>u</w:t>
      </w:r>
      <w:r w:rsidR="00832731">
        <w:t>,</w:t>
      </w:r>
      <w:r w:rsidRPr="00B935F4">
        <w:t xml:space="preserve"> </w:t>
      </w:r>
      <w:r w:rsidR="007C0FCB">
        <w:t>7. svibnja</w:t>
      </w:r>
      <w:r w:rsidR="00B935F4" w:rsidRPr="00B935F4">
        <w:t xml:space="preserve"> 2019</w:t>
      </w:r>
      <w:r w:rsidRPr="00B935F4">
        <w:t>.</w:t>
      </w:r>
    </w:p>
    <w:p w:rsidRDefault="00F546B4" w:rsidP="00AC61BE" w:rsidR="00F546B4" w:rsidRPr="00B935F4"/>
    <w:p w:rsidRDefault="00F546B4" w:rsidP="00F546B4" w:rsidR="00F546B4" w:rsidRPr="00B935F4">
      <w:pPr>
        <w:ind w:firstLine="708" w:left="5664"/>
        <w:jc w:val="center"/>
      </w:pPr>
      <w:r w:rsidRPr="00B935F4">
        <w:t>Stečajni sudac</w:t>
      </w:r>
    </w:p>
    <w:p w:rsidRDefault="00F546B4" w:rsidP="00F546B4" w:rsidR="00F546B4">
      <w:pPr>
        <w:ind w:firstLine="708" w:left="4956"/>
        <w:jc w:val="center"/>
      </w:pPr>
      <w:r w:rsidRPr="00B935F4">
        <w:t xml:space="preserve">          </w:t>
      </w:r>
      <w:r w:rsidR="00CF7408" w:rsidRPr="00B935F4">
        <w:t>Damir Rabar</w:t>
      </w:r>
      <w:r w:rsidR="00336A57">
        <w:t>, v.r.</w:t>
      </w:r>
    </w:p>
    <w:p w:rsidRDefault="00976A31" w:rsidP="00F546B4" w:rsidR="00976A31" w:rsidRPr="00B935F4">
      <w:pPr>
        <w:ind w:firstLine="708" w:left="4956"/>
        <w:jc w:val="center"/>
      </w:pPr>
    </w:p>
    <w:p w:rsidRDefault="00645AFB" w:rsidP="00F546B4" w:rsidR="00645AFB" w:rsidRPr="00B935F4">
      <w:pPr>
        <w:ind w:firstLine="708" w:left="4956"/>
        <w:jc w:val="center"/>
      </w:pPr>
    </w:p>
    <w:p w:rsidRDefault="00F546B4" w:rsidP="00F546B4" w:rsidR="00F546B4" w:rsidRPr="00B935F4">
      <w:pPr>
        <w:jc w:val="both"/>
      </w:pPr>
      <w:r w:rsidRPr="00B935F4">
        <w:t>UPUTA O PRAVNOM LIJEKU:</w:t>
      </w:r>
    </w:p>
    <w:p w:rsidRDefault="00F546B4" w:rsidP="00F546B4" w:rsidR="00F546B4" w:rsidRPr="00B935F4">
      <w:pPr>
        <w:ind w:firstLine="708"/>
        <w:jc w:val="both"/>
      </w:pPr>
      <w:r w:rsidRPr="00B935F4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B935F4">
      <w:pPr>
        <w:ind w:left="7080"/>
        <w:jc w:val="both"/>
      </w:pPr>
    </w:p>
    <w:p w:rsidRDefault="00F546B4" w:rsidP="00F546B4" w:rsidR="00F546B4" w:rsidRPr="00B935F4">
      <w:r w:rsidRPr="00B935F4">
        <w:t xml:space="preserve">DNA:  </w:t>
      </w:r>
    </w:p>
    <w:p w:rsidRDefault="00F546B4" w:rsidP="006748E7" w:rsidR="00AB2B9B" w:rsidRPr="00B935F4">
      <w:pPr>
        <w:pStyle w:val="Odlomakpopisa"/>
        <w:numPr>
          <w:ilvl w:val="0"/>
          <w:numId w:val="2"/>
        </w:numPr>
        <w:jc w:val="both"/>
      </w:pPr>
      <w:r w:rsidRPr="00B935F4">
        <w:t>e-oglasna ploča suda 8 dana (čl. 265. st. 2. SZ-a)</w:t>
      </w:r>
    </w:p>
    <w:p w:rsidRDefault="00AB2B9B" w:rsidP="006748E7" w:rsidR="00AB2B9B" w:rsidRPr="00B935F4">
      <w:pPr>
        <w:jc w:val="both"/>
      </w:pPr>
    </w:p>
    <w:sectPr w:rsidSect="00832731" w:rsidR="00AB2B9B" w:rsidRPr="00B935F4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304" w:right="1418" w:top="13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F77" w:rsidP="00F546B4" w:rsidR="00E14F77">
      <w:r>
        <w:separator/>
      </w:r>
    </w:p>
  </w:endnote>
  <w:endnote w:id="0" w:type="continuationSeparator">
    <w:p w:rsidRDefault="00E14F77" w:rsidP="00F546B4" w:rsidR="00E14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F77" w:rsidP="00F546B4" w:rsidR="00E14F77">
      <w:r>
        <w:separator/>
      </w:r>
    </w:p>
  </w:footnote>
  <w:footnote w:id="0" w:type="continuationSeparator">
    <w:p w:rsidRDefault="00E14F77" w:rsidP="00F546B4" w:rsidR="00E14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0F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="00425E9C">
      <w:t>1 St-</w:t>
    </w:r>
    <w:r w:rsidR="00832731">
      <w:t>400</w:t>
    </w:r>
    <w:r w:rsidR="00425E9C">
      <w:t>/2018-2</w:t>
    </w:r>
    <w:r w:rsidR="00832731">
      <w:t>4</w:t>
    </w: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255AC3"/>
    <w:multiLevelType w:val="hybridMultilevel"/>
    <w:tmpl w:val="9246180A"/>
    <w:lvl w:tplc="9BC2DE44" w:ilvl="0">
      <w:start w:val="1"/>
      <w:numFmt w:val="decimal"/>
      <w:lvlText w:val="%1.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8679B"/>
    <w:rsid w:val="001A1123"/>
    <w:rsid w:val="001A2CB0"/>
    <w:rsid w:val="001B30F3"/>
    <w:rsid w:val="0021176A"/>
    <w:rsid w:val="00230D9A"/>
    <w:rsid w:val="00237CF8"/>
    <w:rsid w:val="00246214"/>
    <w:rsid w:val="00256CA5"/>
    <w:rsid w:val="00260835"/>
    <w:rsid w:val="00264A9F"/>
    <w:rsid w:val="00285A1C"/>
    <w:rsid w:val="00294006"/>
    <w:rsid w:val="002A3BCA"/>
    <w:rsid w:val="002C3D7A"/>
    <w:rsid w:val="00310464"/>
    <w:rsid w:val="00315C61"/>
    <w:rsid w:val="00336A57"/>
    <w:rsid w:val="00352465"/>
    <w:rsid w:val="003613FF"/>
    <w:rsid w:val="00381586"/>
    <w:rsid w:val="00385459"/>
    <w:rsid w:val="003A5DF1"/>
    <w:rsid w:val="003B29B3"/>
    <w:rsid w:val="003C0A0A"/>
    <w:rsid w:val="003D419E"/>
    <w:rsid w:val="003F4F09"/>
    <w:rsid w:val="00422377"/>
    <w:rsid w:val="00425E9C"/>
    <w:rsid w:val="004522F1"/>
    <w:rsid w:val="0045297D"/>
    <w:rsid w:val="00454BD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F1E07"/>
    <w:rsid w:val="005F51F6"/>
    <w:rsid w:val="00603386"/>
    <w:rsid w:val="00620B62"/>
    <w:rsid w:val="00630075"/>
    <w:rsid w:val="006415DB"/>
    <w:rsid w:val="00645AFB"/>
    <w:rsid w:val="006479A8"/>
    <w:rsid w:val="006502CC"/>
    <w:rsid w:val="0066742A"/>
    <w:rsid w:val="00673A33"/>
    <w:rsid w:val="006748E7"/>
    <w:rsid w:val="00684FCB"/>
    <w:rsid w:val="0069326E"/>
    <w:rsid w:val="00696021"/>
    <w:rsid w:val="006B346A"/>
    <w:rsid w:val="006F3547"/>
    <w:rsid w:val="00700D85"/>
    <w:rsid w:val="007075BA"/>
    <w:rsid w:val="00712213"/>
    <w:rsid w:val="00717E92"/>
    <w:rsid w:val="0078523D"/>
    <w:rsid w:val="007A260B"/>
    <w:rsid w:val="007C0FC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1DF8"/>
    <w:rsid w:val="00832731"/>
    <w:rsid w:val="0083408F"/>
    <w:rsid w:val="00844C7C"/>
    <w:rsid w:val="008678DD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76A31"/>
    <w:rsid w:val="00985388"/>
    <w:rsid w:val="0098701B"/>
    <w:rsid w:val="009C6CB9"/>
    <w:rsid w:val="009D201C"/>
    <w:rsid w:val="009E5785"/>
    <w:rsid w:val="009F0789"/>
    <w:rsid w:val="009F31D9"/>
    <w:rsid w:val="00A05DB7"/>
    <w:rsid w:val="00A20B44"/>
    <w:rsid w:val="00A42DC4"/>
    <w:rsid w:val="00A62A75"/>
    <w:rsid w:val="00A755A7"/>
    <w:rsid w:val="00A8384B"/>
    <w:rsid w:val="00A94944"/>
    <w:rsid w:val="00AB2B9B"/>
    <w:rsid w:val="00AC238F"/>
    <w:rsid w:val="00AC61BE"/>
    <w:rsid w:val="00AC658C"/>
    <w:rsid w:val="00AD219A"/>
    <w:rsid w:val="00AD464B"/>
    <w:rsid w:val="00AD7500"/>
    <w:rsid w:val="00B7627F"/>
    <w:rsid w:val="00B935F4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E07D99"/>
    <w:rsid w:val="00E14F77"/>
    <w:rsid w:val="00E243C8"/>
    <w:rsid w:val="00E37200"/>
    <w:rsid w:val="00E40CA9"/>
    <w:rsid w:val="00E54154"/>
    <w:rsid w:val="00E56383"/>
    <w:rsid w:val="00E86B17"/>
    <w:rsid w:val="00E90DD2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92FCF"/>
    <w:rsid w:val="00FA3066"/>
    <w:rsid w:val="00FC2A77"/>
    <w:rsid w:val="00FE14EF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533E11E1-DA7B-47E8-9F64-3AD44287EA7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0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rsid w:val="00425E9C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St-57/2019</izvorni_sadrzaj>
    <derivirana_varijabla naziv="DomainObject.Predmet.OznakaBroj_1">St-57/2019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DNJEPAR d.o.o. u stečaju</izvorni_sadrzaj>
    <derivirana_varijabla naziv="DomainObject.Predmet.ProtustrankaFormated_1">  Stečajna masa iza DNJEPAR d.o.o. u stečaju</derivirana_varijabla>
  </DomainObject.Predmet.ProtustrankaFormated>
  <DomainObject.Predmet.ProtustrankaFormatedOIB>
    <izvorni_sadrzaj>  Stečajna masa iza DNJEPAR d.o.o. u stečaju, OIB 90368238864</izvorni_sadrzaj>
    <derivirana_varijabla naziv="DomainObject.Predmet.ProtustrankaFormatedOIB_1">  Stečajna masa iza DNJEPAR d.o.o. u stečaju, OIB 90368238864</derivirana_varijabla>
  </DomainObject.Predmet.ProtustrankaFormatedOIB>
  <DomainObject.Predmet.ProtustrankaFormatedWithAdress>
    <izvorni_sadrzaj> Stečajna masa iza DNJEPAR d.o.o. u stečaju, Mosorska 9, 51000 Rijeka</izvorni_sadrzaj>
    <derivirana_varijabla naziv="DomainObject.Predmet.ProtustrankaFormatedWithAdress_1"> Stečajna masa iza DNJEPAR d.o.o. u stečaju, Mosorska 9, 51000 Rijeka</derivirana_varijabla>
  </DomainObject.Predmet.ProtustrankaFormatedWithAdress>
  <DomainObject.Predmet.ProtustrankaFormatedWithAdressOIB>
    <izvorni_sadrzaj> Stečajna masa iza DNJEPAR d.o.o. u stečaju, OIB 90368238864, Mosorska 9, 51000 Rijeka</izvorni_sadrzaj>
    <derivirana_varijabla naziv="DomainObject.Predmet.ProtustrankaFormatedWithAdressOIB_1"> Stečajna masa iza DNJEPAR d.o.o. u stečaju, OIB 90368238864, Mosorska 9, 51000 Rijeka</derivirana_varijabla>
  </DomainObject.Predmet.ProtustrankaFormatedWithAdressOIB>
  <DomainObject.Predmet.ProtustrankaWithAdress>
    <izvorni_sadrzaj>Stečajna masa iza DNJEPAR d.o.o. u stečaju Mosorska 9, 51000 Rijeka</izvorni_sadrzaj>
    <derivirana_varijabla naziv="DomainObject.Predmet.ProtustrankaWithAdress_1">Stečajna masa iza DNJEPAR d.o.o. u stečaju Mosorska 9, 51000 Rijeka</derivirana_varijabla>
  </DomainObject.Predmet.ProtustrankaWithAdress>
  <DomainObject.Predmet.ProtustrankaWithAdressOIB>
    <izvorni_sadrzaj>Stečajna masa iza DNJEPAR d.o.o. u stečaju, OIB 90368238864, Mosorska 9, 51000 Rijeka</izvorni_sadrzaj>
    <derivirana_varijabla naziv="DomainObject.Predmet.ProtustrankaWithAdressOIB_1">Stečajna masa iza DNJEPAR d.o.o. u stečaju, OIB 90368238864, Mosorska 9, 51000 Rijeka</derivirana_varijabla>
  </DomainObject.Predmet.ProtustrankaWithAdressOIB>
  <DomainObject.Predmet.ProtustrankaNazivFormated>
    <izvorni_sadrzaj>Stečajna masa iza DNJEPAR d.o.o. u stečaju</izvorni_sadrzaj>
    <derivirana_varijabla naziv="DomainObject.Predmet.ProtustrankaNazivFormated_1">Stečajna masa iza DNJEPAR d.o.o. u stečaju</derivirana_varijabla>
  </DomainObject.Predmet.ProtustrankaNazivFormated>
  <DomainObject.Predmet.ProtustrankaNazivFormatedOIB>
    <izvorni_sadrzaj>Stečajna masa iza DNJEPAR d.o.o. u stečaju, OIB 90368238864</izvorni_sadrzaj>
    <derivirana_varijabla naziv="DomainObject.Predmet.ProtustrankaNazivFormatedOIB_1">Stečajna masa iza DNJEPAR d.o.o. u stečaju, OIB 90368238864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Kunchenko, Kijev, Ukrajina</izvorni_sadrzaj>
    <derivirana_varijabla naziv="DomainObject.Predmet.StrankaFormated_1">  Igor Kunchenko, Kijev, Ukrajina</derivirana_varijabla>
  </DomainObject.Predmet.StrankaFormated>
  <DomainObject.Predmet.StrankaFormatedOIB>
    <izvorni_sadrzaj>  Igor Kunchenko, Kijev, Ukrajina, OIB 04972258220</izvorni_sadrzaj>
    <derivirana_varijabla naziv="DomainObject.Predmet.StrankaFormatedOIB_1">  Igor Kunchenko, Kijev, Ukrajina, OIB 04972258220</derivirana_varijabla>
  </DomainObject.Predmet.StrankaFormatedOIB>
  <DomainObject.Predmet.StrankaFormatedWithAdress>
    <izvorni_sadrzaj> Igor Kunchenko, Kijev, Ukrajina, str. Reyterskaya 2/6, 0 Kijev</izvorni_sadrzaj>
    <derivirana_varijabla naziv="DomainObject.Predmet.StrankaFormatedWithAdress_1"> Igor Kunchenko, Kijev, Ukrajina, str. Reyterskaya 2/6, 0 Kijev</derivirana_varijabla>
  </DomainObject.Predmet.StrankaFormatedWithAdress>
  <DomainObject.Predmet.StrankaFormatedWithAdressOIB>
    <izvorni_sadrzaj> Igor Kunchenko, Kijev, Ukrajina, OIB 04972258220, str. Reyterskaya 2/6, 0 Kijev</izvorni_sadrzaj>
    <derivirana_varijabla naziv="DomainObject.Predmet.StrankaFormatedWithAdressOIB_1"> Igor Kunchenko, Kijev, Ukrajina, OIB 04972258220, str. Reyterskaya 2/6, 0 Kijev</derivirana_varijabla>
  </DomainObject.Predmet.StrankaFormatedWithAdressOIB>
  <DomainObject.Predmet.StrankaWithAdress>
    <izvorni_sadrzaj>Igor Kunchenko, Kijev, Ukrajina str. Reyterskaya 2/6,0 Kijev</izvorni_sadrzaj>
    <derivirana_varijabla naziv="DomainObject.Predmet.StrankaWithAdress_1">Igor Kunchenko, Kijev, Ukrajina str. Reyterskaya 2/6,0 Kijev</derivirana_varijabla>
  </DomainObject.Predmet.StrankaWithAdress>
  <DomainObject.Predmet.StrankaWithAdressOIB>
    <izvorni_sadrzaj>Igor Kunchenko, Kijev, Ukrajina, OIB 04972258220, str. Reyterskaya 2/6,0 Kijev</izvorni_sadrzaj>
    <derivirana_varijabla naziv="DomainObject.Predmet.StrankaWithAdressOIB_1">Igor Kunchenko, Kijev, Ukrajina, OIB 04972258220, str. Reyterskaya 2/6,0 Kijev</derivirana_varijabla>
  </DomainObject.Predmet.StrankaWithAdressOIB>
  <DomainObject.Predmet.StrankaNazivFormated>
    <izvorni_sadrzaj>Igor Kunchenko, Kijev, Ukrajina</izvorni_sadrzaj>
    <derivirana_varijabla naziv="DomainObject.Predmet.StrankaNazivFormated_1">Igor Kunchenko, Kijev, Ukrajina</derivirana_varijabla>
  </DomainObject.Predmet.StrankaNazivFormated>
  <DomainObject.Predmet.StrankaNazivFormatedOIB>
    <izvorni_sadrzaj>Igor Kunchenko, Kijev, Ukrajina, OIB 04972258220</izvorni_sadrzaj>
    <derivirana_varijabla naziv="DomainObject.Predmet.StrankaNazivFormatedOIB_1">Igor Kunchenko, Kijev, Ukrajina, OIB 04972258220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Igor Kunchenko, Kijev, Ukrajina</item>
    </izvorni_sadrzaj>
    <derivirana_varijabla naziv="DomainObject.Predmet.StrankaListFormated_1">
      <item>Igor Kunchenko, Kijev, Ukrajina</item>
    </derivirana_varijabla>
  </DomainObject.Predmet.StrankaListFormated>
  <DomainObject.Predmet.StrankaListFormatedOIB>
    <izvorni_sadrzaj>
      <item>Igor Kunchenko, Kijev, Ukrajina, OIB 04972258220</item>
    </izvorni_sadrzaj>
    <derivirana_varijabla naziv="DomainObject.Predmet.StrankaListFormatedOIB_1">
      <item>Igor Kunchenko, Kijev, Ukrajina, OIB 04972258220</item>
    </derivirana_varijabla>
  </DomainObject.Predmet.StrankaListFormatedOIB>
  <DomainObject.Predmet.StrankaListFormatedWithAdress>
    <izvorni_sadrzaj>
      <item>Igor Kunchenko, Kijev, Ukrajina, str. Reyterskaya 2/6, 0 Kijev</item>
    </izvorni_sadrzaj>
    <derivirana_varijabla naziv="DomainObject.Predmet.StrankaListFormatedWithAdress_1">
      <item>Igor Kunchenko, Kijev, Ukrajina, str. Reyterskaya 2/6, 0 Kijev</item>
    </derivirana_varijabla>
  </DomainObject.Predmet.StrankaListFormatedWithAdress>
  <DomainObject.Predmet.StrankaListFormatedWithAdressOIB>
    <izvorni_sadrzaj>
      <item>Igor Kunchenko, Kijev, Ukrajina, OIB 04972258220, str. Reyterskaya 2/6, 0 Kijev</item>
    </izvorni_sadrzaj>
    <derivirana_varijabla naziv="DomainObject.Predmet.StrankaListFormatedWithAdressOIB_1">
      <item>Igor Kunchenko, Kijev, Ukrajina, OIB 04972258220, str. Reyterskaya 2/6, 0 Kijev</item>
    </derivirana_varijabla>
  </DomainObject.Predmet.StrankaListFormatedWithAdressOIB>
  <DomainObject.Predmet.StrankaListNazivFormated>
    <izvorni_sadrzaj>
      <item>Igor Kunchenko, Kijev, Ukrajina</item>
    </izvorni_sadrzaj>
    <derivirana_varijabla naziv="DomainObject.Predmet.StrankaListNazivFormated_1">
      <item>Igor Kunchenko, Kijev, Ukrajina</item>
    </derivirana_varijabla>
  </DomainObject.Predmet.StrankaListNazivFormated>
  <DomainObject.Predmet.StrankaListNazivFormatedOIB>
    <izvorni_sadrzaj>
      <item>Igor Kunchenko, Kijev, Ukrajina, OIB 04972258220</item>
    </izvorni_sadrzaj>
    <derivirana_varijabla naziv="DomainObject.Predmet.StrankaListNazivFormatedOIB_1">
      <item>Igor Kunchenko, Kijev, Ukrajina, OIB 04972258220</item>
    </derivirana_varijabla>
  </DomainObject.Predmet.StrankaListNazivFormatedOIB>
  <DomainObject.Predmet.ProtuStrankaListFormated>
    <izvorni_sadrzaj>
      <item>Stečajna masa iza DNJEPAR d.o.o. u stečaju</item>
    </izvorni_sadrzaj>
    <derivirana_varijabla naziv="DomainObject.Predmet.ProtuStrankaListFormated_1">
      <item>Stečajna masa iza DNJEPAR d.o.o. u stečaju</item>
    </derivirana_varijabla>
  </DomainObject.Predmet.ProtuStrankaListFormated>
  <DomainObject.Predmet.ProtuStrankaListFormatedOIB>
    <izvorni_sadrzaj>
      <item>Stečajna masa iza DNJEPAR d.o.o. u stečaju, OIB 90368238864</item>
    </izvorni_sadrzaj>
    <derivirana_varijabla naziv="DomainObject.Predmet.ProtuStrankaListFormatedOIB_1">
      <item>Stečajna masa iza DNJEPAR d.o.o. u stečaju, OIB 90368238864</item>
    </derivirana_varijabla>
  </DomainObject.Predmet.ProtuStrankaListFormatedOIB>
  <DomainObject.Predmet.ProtuStrankaListFormatedWithAdress>
    <izvorni_sadrzaj>
      <item>Stečajna masa iza DNJEPAR d.o.o. u stečaju, Mosorska 9, 51000 Rijeka</item>
    </izvorni_sadrzaj>
    <derivirana_varijabla naziv="DomainObject.Predmet.ProtuStrankaListFormatedWithAdress_1">
      <item>Stečajna masa iza DNJEPAR d.o.o. u stečaju, Mosorska 9, 51000 Rijeka</item>
    </derivirana_varijabla>
  </DomainObject.Predmet.ProtuStrankaListFormatedWithAdress>
  <DomainObject.Predmet.ProtuStrankaListFormatedWithAdressOIB>
    <izvorni_sadrzaj>
      <item>Stečajna masa iza DNJEPAR d.o.o. u stečaju, OIB 90368238864, Mosorska 9, 51000 Rijeka</item>
    </izvorni_sadrzaj>
    <derivirana_varijabla naziv="DomainObject.Predmet.ProtuStrankaListFormatedWithAdressOIB_1">
      <item>Stečajna masa iza DNJEPAR d.o.o. u stečaju, OIB 90368238864, Mosorska 9, 51000 Rijeka</item>
    </derivirana_varijabla>
  </DomainObject.Predmet.ProtuStrankaListFormatedWithAdressOIB>
  <DomainObject.Predmet.ProtuStrankaListNazivFormated>
    <izvorni_sadrzaj>
      <item>Stečajna masa iza DNJEPAR d.o.o. u stečaju</item>
    </izvorni_sadrzaj>
    <derivirana_varijabla naziv="DomainObject.Predmet.ProtuStrankaListNazivFormated_1">
      <item>Stečajna masa iza DNJEPAR d.o.o. u stečaju</item>
    </derivirana_varijabla>
  </DomainObject.Predmet.ProtuStrankaListNazivFormated>
  <DomainObject.Predmet.ProtuStrankaListNazivFormatedOIB>
    <izvorni_sadrzaj>
      <item>Stečajna masa iza DNJEPAR d.o.o. u stečaju, OIB 90368238864</item>
    </izvorni_sadrzaj>
    <derivirana_varijabla naziv="DomainObject.Predmet.ProtuStrankaListNazivFormatedOIB_1">
      <item>Stečajna masa iza DNJEPAR d.o.o. u stečaju, OIB 90368238864</item>
    </derivirana_varijabla>
  </DomainObject.Predmet.ProtuStrankaListNazivFormatedOIB>
  <DomainObject.Predmet.OstaliListFormated>
    <izvorni_sadrzaj>
      <item>Bojan Šikanjić</item>
    </izvorni_sadrzaj>
    <derivirana_varijabla naziv="DomainObject.Predmet.OstaliListFormated_1">
      <item>Bojan Šikanjić</item>
    </derivirana_varijabla>
  </DomainObject.Predmet.OstaliListFormated>
  <DomainObject.Predmet.OstaliListFormatedOIB>
    <izvorni_sadrzaj>
      <item>Bojan Šikanjić, OIB 07379681618</item>
    </izvorni_sadrzaj>
    <derivirana_varijabla naziv="DomainObject.Predmet.OstaliListFormatedOIB_1">
      <item>Bojan Šikanjić, OIB 07379681618</item>
    </derivirana_varijabla>
  </DomainObject.Predmet.OstaliListFormatedOIB>
  <DomainObject.Predmet.OstaliListFormatedWithAdress>
    <izvorni_sadrzaj>
      <item>Bojan Šikanjić, Vukovarska 10a, 51000 Rijeka</item>
    </izvorni_sadrzaj>
    <derivirana_varijabla naziv="DomainObject.Predmet.OstaliListFormatedWithAdress_1">
      <item>Bojan Šikanjić, Vukovarska 10a, 51000 Rijeka</item>
    </derivirana_varijabla>
  </DomainObject.Predmet.OstaliListFormatedWithAdress>
  <DomainObject.Predmet.OstaliListFormatedWithAdressOIB>
    <izvorni_sadrzaj>
      <item>Bojan Šikanjić, OIB 07379681618, Vukovarska 10a, 51000 Rijeka</item>
    </izvorni_sadrzaj>
    <derivirana_varijabla naziv="DomainObject.Predmet.OstaliListFormatedWithAdressOIB_1">
      <item>Bojan Šikanjić, OIB 07379681618, Vukovarska 10a, 51000 Rijeka</item>
    </derivirana_varijabla>
  </DomainObject.Predmet.OstaliListFormatedWithAdressOIB>
  <DomainObject.Predmet.OstaliListNazivFormated>
    <izvorni_sadrzaj>
      <item>Bojan Šikanjić</item>
    </izvorni_sadrzaj>
    <derivirana_varijabla naziv="DomainObject.Predmet.OstaliListNazivFormated_1">
      <item>Bojan Šikanjić</item>
    </derivirana_varijabla>
  </DomainObject.Predmet.OstaliListNazivFormated>
  <DomainObject.Predmet.OstaliListNazivFormatedOIB>
    <izvorni_sadrzaj>
      <item>Bojan Šikanjić, OIB 07379681618</item>
    </izvorni_sadrzaj>
    <derivirana_varijabla naziv="DomainObject.Predmet.OstaliListNazivFormatedOIB_1">
      <item>Bojan Šikanjić, OIB 07379681618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Kunchenko, Kijev, Ukrajina</izvorni_sadrzaj>
    <derivirana_varijabla naziv="DomainObject.Predmet.StrankaIDrugi_1">Igor Kunchenko, Kijev, Ukrajina</derivirana_varijabla>
  </DomainObject.Predmet.StrankaIDrugi>
  <DomainObject.Predmet.ProtustrankaIDrugi>
    <izvorni_sadrzaj>Stečajna masa iza DNJEPAR d.o.o. u stečaju</izvorni_sadrzaj>
    <derivirana_varijabla naziv="DomainObject.Predmet.ProtustrankaIDrugi_1">Stečajna masa iza DNJEPAR d.o.o. u stečaju</derivirana_varijabla>
  </DomainObject.Predmet.ProtustrankaIDrugi>
  <DomainObject.Predmet.StrankaIDrugiAdressOIB>
    <izvorni_sadrzaj>Igor Kunchenko, Kijev, Ukrajina, OIB 04972258220, str. Reyterskaya 2/6, 0 Kijev</izvorni_sadrzaj>
    <derivirana_varijabla naziv="DomainObject.Predmet.StrankaIDrugiAdressOIB_1">Igor Kunchenko, Kijev, Ukrajina, OIB 04972258220, str. Reyterskaya 2/6, 0 Kijev</derivirana_varijabla>
  </DomainObject.Predmet.StrankaIDrugiAdressOIB>
  <DomainObject.Predmet.ProtustrankaIDrugiAdressOIB>
    <izvorni_sadrzaj>Stečajna masa iza DNJEPAR d.o.o. u stečaju, OIB 90368238864, Mosorska 9, 51000 Rijeka</izvorni_sadrzaj>
    <derivirana_varijabla naziv="DomainObject.Predmet.ProtustrankaIDrugiAdressOIB_1">Stečajna masa iza DNJEPAR d.o.o. u stečaju, OIB 90368238864, Mosorska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Kunchenko, Kijev, Ukrajina</item>
      <item>Stečajna masa iza DNJEPAR d.o.o. u stečaju</item>
      <item>Bojan Šikanjić</item>
    </izvorni_sadrzaj>
    <derivirana_varijabla naziv="DomainObject.Predmet.SudioniciListNaziv_1">
      <item>Igor Kunchenko, Kijev, Ukrajina</item>
      <item>Stečajna masa iza DNJEPAR d.o.o. u stečaju</item>
      <item>Bojan Šikanjić</item>
    </derivirana_varijabla>
  </DomainObject.Predmet.SudioniciListNaziv>
  <DomainObject.Predmet.SudioniciListAdressOIB>
    <izvorni_sadrzaj>
      <item>Igor Kunchenko, Kijev, Ukrajina, OIB 04972258220, str. Reyterskaya 2/6,0 Kijev</item>
      <item>Stečajna masa iza DNJEPAR d.o.o. u stečaju, OIB 90368238864, Mosorska 9,51000 Rijeka</item>
      <item>Bojan Šikanjić, OIB 07379681618, Vukovarska 10a,51000 Rijeka</item>
    </izvorni_sadrzaj>
    <derivirana_varijabla naziv="DomainObject.Predmet.SudioniciListAdressOIB_1">
      <item>Igor Kunchenko, Kijev, Ukrajina, OIB 04972258220, str. Reyterskaya 2/6,0 Kijev</item>
      <item>Stečajna masa iza DNJEPAR d.o.o. u stečaju, OIB 90368238864, Mosorska 9,51000 Rijeka</item>
      <item>Bojan Šikanjić, OIB 07379681618, Vukovarska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04972258220</item>
      <item>, OIB 90368238864</item>
      <item>, OIB 07379681618</item>
    </izvorni_sadrzaj>
    <derivirana_varijabla naziv="DomainObject.Predmet.SudioniciListNazivOIB_1">
      <item>, OIB 04972258220</item>
      <item>, OIB 90368238864</item>
      <item>, OIB 07379681618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1459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2019-05-07T11:01:00Z</dcterms:created>
  <dc:creator>Jasmina Matika</dc:creator>
  <cp:lastModifiedBy>Lorena Paris Aničić</cp:lastModifiedBy>
  <cp:lastPrinted>2019-05-07T11:04:00Z</cp:lastPrinted>
  <dcterms:modified xmlns:xsi="http://www.w3.org/2001/XMLSchema-instance" xsi:type="dcterms:W3CDTF">2019-05-07T11:06:00Z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