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16d4" w14:paraId="a7116d4" w:rsidRDefault="009C0FD7" w:rsidP="009C0FD7" w:rsidR="009C0FD7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9C0FD7" w:rsidP="009C0FD7" w:rsidR="009C0FD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9C0FD7" w:rsidP="009C0FD7" w:rsidR="009C0FD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9C0FD7" w:rsidP="009C0FD7" w:rsidR="009C0FD7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St-878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16-9</w:t>
      </w:r>
    </w:p>
    <w:p w:rsidRDefault="009C0FD7" w:rsidP="009C0FD7" w:rsidR="009C0FD7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9C0FD7" w:rsidP="009C0FD7" w:rsidR="009C0FD7" w:rsidRPr="000A3A0F">
      <w:pPr>
        <w:jc w:val="both"/>
        <w:rPr>
          <w:sz w:val="23"/>
          <w:szCs w:val="23"/>
        </w:rPr>
      </w:pPr>
    </w:p>
    <w:p w:rsidRDefault="009C0FD7" w:rsidP="009C0FD7" w:rsidR="009C0FD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9C0FD7" w:rsidP="009C0FD7" w:rsidR="009C0FD7" w:rsidRPr="000A3A0F">
      <w:pPr>
        <w:rPr>
          <w:sz w:val="23"/>
          <w:szCs w:val="23"/>
        </w:rPr>
      </w:pPr>
    </w:p>
    <w:p w:rsidRDefault="009C0FD7" w:rsidP="009C0FD7" w:rsidR="009C0FD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9C0FD7" w:rsidP="009C0FD7" w:rsidR="009C0FD7" w:rsidRPr="000A3A0F">
      <w:pPr>
        <w:rPr>
          <w:sz w:val="23"/>
          <w:szCs w:val="23"/>
        </w:rPr>
      </w:pPr>
    </w:p>
    <w:p w:rsidRDefault="009C0FD7" w:rsidP="009C0FD7" w:rsidR="009C0FD7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MIRT d.o.o. Pula, Epulonova 14, OIB: 89458350524</w:t>
      </w:r>
      <w:r>
        <w:rPr>
          <w:sz w:val="23"/>
          <w:szCs w:val="23"/>
        </w:rPr>
        <w:t xml:space="preserve">, </w:t>
      </w:r>
      <w:r w:rsidRPr="00E67BEF">
        <w:rPr>
          <w:sz w:val="23"/>
          <w:szCs w:val="23"/>
        </w:rPr>
        <w:t>30</w:t>
      </w:r>
      <w:r w:rsidR="00E67BEF" w:rsidRPr="00E67BEF">
        <w:rPr>
          <w:sz w:val="23"/>
          <w:szCs w:val="23"/>
        </w:rPr>
        <w:t>.</w:t>
      </w:r>
      <w:r w:rsidRPr="00E67BEF">
        <w:rPr>
          <w:sz w:val="23"/>
          <w:szCs w:val="23"/>
        </w:rPr>
        <w:t xml:space="preserve"> rujna </w:t>
      </w:r>
      <w:r w:rsidRPr="0042033B">
        <w:rPr>
          <w:sz w:val="23"/>
          <w:szCs w:val="23"/>
        </w:rPr>
        <w:t xml:space="preserve">2016. </w:t>
      </w:r>
    </w:p>
    <w:p w:rsidRDefault="009C0FD7" w:rsidP="009C0FD7" w:rsidR="009C0FD7" w:rsidRPr="000A3A0F">
      <w:pPr>
        <w:jc w:val="both"/>
        <w:rPr>
          <w:sz w:val="23"/>
          <w:szCs w:val="23"/>
        </w:rPr>
      </w:pPr>
    </w:p>
    <w:p w:rsidRDefault="009C0FD7" w:rsidP="009C0FD7" w:rsidR="009C0FD7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9C0FD7" w:rsidP="009C0FD7" w:rsidR="009C0FD7" w:rsidRPr="000A3A0F">
      <w:pPr>
        <w:jc w:val="both"/>
        <w:rPr>
          <w:sz w:val="23"/>
          <w:szCs w:val="23"/>
        </w:rPr>
      </w:pPr>
    </w:p>
    <w:p w:rsidRDefault="009C0FD7" w:rsidP="009C0FD7" w:rsidR="009C0FD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 xml:space="preserve">MIRT d.o.o. Pula, Epulonova 14, OIB: 89458350524, </w:t>
      </w:r>
      <w:r w:rsidRPr="000A3A0F">
        <w:rPr>
          <w:sz w:val="23"/>
          <w:szCs w:val="23"/>
        </w:rPr>
        <w:t xml:space="preserve">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878-16</w:t>
      </w:r>
      <w:r w:rsidRPr="000A3A0F">
        <w:rPr>
          <w:bCs w:val="false"/>
          <w:sz w:val="23"/>
          <w:szCs w:val="23"/>
        </w:rPr>
        <w:t xml:space="preserve">.  </w:t>
      </w:r>
    </w:p>
    <w:p w:rsidRDefault="009C0FD7" w:rsidP="009C0FD7" w:rsidR="009C0FD7" w:rsidRPr="000A3A0F">
      <w:pPr>
        <w:jc w:val="both"/>
        <w:rPr>
          <w:sz w:val="23"/>
          <w:szCs w:val="23"/>
        </w:rPr>
      </w:pPr>
    </w:p>
    <w:p w:rsidRDefault="009C0FD7" w:rsidP="009C0FD7" w:rsidR="009C0FD7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9C0FD7" w:rsidP="009C0FD7" w:rsidR="009C0FD7" w:rsidRPr="000A3A0F">
      <w:pPr>
        <w:jc w:val="both"/>
        <w:rPr>
          <w:bCs w:val="false"/>
          <w:sz w:val="23"/>
          <w:szCs w:val="23"/>
        </w:rPr>
      </w:pPr>
    </w:p>
    <w:p w:rsidRDefault="009C0FD7" w:rsidP="009C0FD7" w:rsidR="009C0FD7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9C0FD7" w:rsidP="009C0FD7" w:rsidR="009C0FD7" w:rsidRPr="000A3A0F">
      <w:pPr>
        <w:jc w:val="both"/>
        <w:rPr>
          <w:sz w:val="23"/>
          <w:szCs w:val="23"/>
          <w:lang w:val="pl-PL"/>
        </w:rPr>
      </w:pPr>
    </w:p>
    <w:p w:rsidRDefault="009C0FD7" w:rsidP="009C0FD7" w:rsidR="009C0FD7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9C0FD7" w:rsidP="009C0FD7" w:rsidR="009C0FD7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 xml:space="preserve">120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9C0FD7" w:rsidP="009C0FD7" w:rsidR="009C0FD7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9C0FD7" w:rsidP="009C0FD7" w:rsidR="009C0FD7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9C0FD7" w:rsidP="009C0FD7" w:rsidR="009C0FD7" w:rsidRPr="000A3A0F">
      <w:pPr>
        <w:rPr>
          <w:sz w:val="23"/>
          <w:szCs w:val="23"/>
        </w:rPr>
      </w:pPr>
    </w:p>
    <w:p w:rsidRDefault="009C0FD7" w:rsidP="009C0FD7" w:rsidR="009C0FD7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Pr="00E67BEF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9C0FD7" w:rsidP="009C0FD7" w:rsidR="009C0FD7">
      <w:pPr>
        <w:ind w:firstLine="720" w:left="2880"/>
        <w:jc w:val="both"/>
        <w:rPr>
          <w:sz w:val="23"/>
          <w:szCs w:val="23"/>
        </w:rPr>
      </w:pPr>
    </w:p>
    <w:p w:rsidRDefault="009C0FD7" w:rsidP="009C0FD7" w:rsidR="009C0FD7" w:rsidRPr="000A3A0F">
      <w:pPr>
        <w:ind w:firstLine="720" w:left="2880"/>
        <w:jc w:val="both"/>
        <w:rPr>
          <w:sz w:val="23"/>
          <w:szCs w:val="23"/>
        </w:rPr>
      </w:pPr>
    </w:p>
    <w:p w:rsidRDefault="009C0FD7" w:rsidP="009C0FD7" w:rsidR="009C0FD7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9C0FD7" w:rsidP="009C0FD7" w:rsidR="009C0FD7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9C0FD7" w:rsidP="009C0FD7" w:rsidR="009C0FD7" w:rsidRPr="000A3A0F">
      <w:pPr>
        <w:jc w:val="both"/>
        <w:rPr>
          <w:sz w:val="23"/>
          <w:szCs w:val="23"/>
        </w:rPr>
      </w:pPr>
    </w:p>
    <w:p w:rsidRDefault="009C0FD7" w:rsidP="009C0FD7" w:rsidR="009C0FD7">
      <w:pPr>
        <w:jc w:val="both"/>
        <w:rPr>
          <w:sz w:val="23"/>
          <w:szCs w:val="23"/>
        </w:rPr>
      </w:pPr>
    </w:p>
    <w:p w:rsidRDefault="009C0FD7" w:rsidP="009C0FD7" w:rsidR="009C0FD7">
      <w:pPr>
        <w:jc w:val="both"/>
        <w:rPr>
          <w:sz w:val="23"/>
          <w:szCs w:val="23"/>
        </w:rPr>
      </w:pPr>
    </w:p>
    <w:p w:rsidRDefault="009C0FD7" w:rsidP="009C0FD7" w:rsidR="009C0FD7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9C0FD7" w:rsidP="009C0FD7" w:rsidR="009C0FD7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9C0FD7" w:rsidP="009C0FD7" w:rsidR="009C0FD7" w:rsidRPr="00D95430"/>
    <w:p w:rsidRDefault="009C0FD7" w:rsidP="009C0FD7" w:rsidR="009C0FD7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9C0FD7" w:rsidP="009C0FD7" w:rsidR="009C0FD7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Pr="00E67BEF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9C0FD7" w:rsidP="009C0FD7" w:rsidR="009C0FD7">
      <w:pPr>
        <w:jc w:val="both"/>
      </w:pPr>
    </w:p>
    <w:p w:rsidRDefault="009C0FD7" w:rsidP="009C0FD7" w:rsidR="009C0FD7" w:rsidRPr="00D95430">
      <w:pPr>
        <w:ind w:left="360"/>
        <w:jc w:val="both"/>
      </w:pPr>
    </w:p>
    <w:p w:rsidRDefault="009C0FD7" w:rsidP="009C0FD7" w:rsidR="009C0FD7" w:rsidRPr="00D95430">
      <w:pPr>
        <w:jc w:val="both"/>
      </w:pPr>
    </w:p>
    <w:p w:rsidRDefault="009C0FD7" w:rsidP="009C0FD7" w:rsidR="009C0FD7"/>
    <w:p w:rsidRDefault="009C0FD7" w:rsidP="009C0FD7" w:rsidR="009C0FD7"/>
    <w:p w:rsidRDefault="009C0FD7" w:rsidP="009C0FD7" w:rsidR="009C0FD7"/>
    <w:p w:rsidRDefault="009C0FD7" w:rsidP="009C0FD7" w:rsidR="009C0FD7"/>
    <w:p w:rsidRDefault="009C0FD7" w:rsidP="009C0FD7" w:rsidR="009C0FD7"/>
    <w:p w:rsidRDefault="009C0FD7" w:rsidP="009C0FD7" w:rsidR="009C0FD7"/>
    <w:p w:rsidRDefault="009C0FD7" w:rsidP="009C0FD7" w:rsidR="009C0FD7"/>
    <w:p w:rsidRDefault="009C0FD7" w:rsidP="009C0FD7" w:rsidR="009C0FD7"/>
    <w:p w:rsidRDefault="009C0FD7" w:rsidP="009C0FD7" w:rsidR="009C0FD7"/>
    <w:p w:rsidRDefault="009C0FD7" w:rsidP="009C0FD7" w:rsidR="009C0FD7"/>
    <w:p w:rsidRDefault="009C0FD7" w:rsidP="009C0FD7" w:rsidR="009C0FD7"/>
    <w:p w:rsidRDefault="00F21BA4" w:rsidR="00F21BA4"/>
    <w:sectPr w:rsidSect="00092984" w:rsidR="00F21BA4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D7" w:rsidP="009C0FD7" w:rsidR="009C0FD7">
      <w:r>
        <w:separator/>
      </w:r>
    </w:p>
  </w:endnote>
  <w:endnote w:id="0" w:type="continuationSeparator">
    <w:p w:rsidRDefault="009C0FD7" w:rsidP="009C0FD7" w:rsidR="009C0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D7" w:rsidP="009C0FD7" w:rsidR="009C0FD7">
      <w:r>
        <w:separator/>
      </w:r>
    </w:p>
  </w:footnote>
  <w:footnote w:id="0" w:type="continuationSeparator">
    <w:p w:rsidRDefault="009C0FD7" w:rsidP="009C0FD7" w:rsidR="009C0F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9C0FD7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077F3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St-878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16-9</w:t>
        </w:r>
      </w:p>
    </w:sdtContent>
  </w:sdt>
  <w:p w:rsidRDefault="000077F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FD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FD7"/>
    <w:rsid w:val="000077F3"/>
    <w:rsid w:val="009C0FD7"/>
    <w:rsid w:val="00E67BEF"/>
    <w:rsid w:val="00F2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0FD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0F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D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0F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0FD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0F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D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7F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7F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7F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7F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FD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0F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D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0F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0FD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0F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D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7F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7F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7F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7F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 d.o.o. PULA</izvorni_sadrzaj>
    <derivirana_varijabla naziv="DomainObject.Predmet.ProtustrankaFormated_1">  MIRT d.o.o. PULA</derivirana_varijabla>
  </DomainObject.Predmet.ProtustrankaFormated>
  <DomainObject.Predmet.ProtustrankaFormatedOIB>
    <izvorni_sadrzaj>  MIRT d.o.o. PULA, OIB 89458350524</izvorni_sadrzaj>
    <derivirana_varijabla naziv="DomainObject.Predmet.ProtustrankaFormatedOIB_1">  MIRT d.o.o. PULA, OIB 89458350524</derivirana_varijabla>
  </DomainObject.Predmet.ProtustrankaFormatedOIB>
  <DomainObject.Predmet.ProtustrankaFormatedWithAdress>
    <izvorni_sadrzaj> MIRT d.o.o. PULA, Epulonova 14, 52100 Pula</izvorni_sadrzaj>
    <derivirana_varijabla naziv="DomainObject.Predmet.ProtustrankaFormatedWithAdress_1"> MIRT d.o.o. PULA, Epulonova 14, 52100 Pula</derivirana_varijabla>
  </DomainObject.Predmet.ProtustrankaFormatedWithAdress>
  <DomainObject.Predmet.ProtustrankaFormatedWithAdressOIB>
    <izvorni_sadrzaj> MIRT d.o.o. PULA, OIB 89458350524, Epulonova 14, 52100 Pula</izvorni_sadrzaj>
    <derivirana_varijabla naziv="DomainObject.Predmet.ProtustrankaFormatedWithAdressOIB_1"> MIRT d.o.o. PULA, OIB 89458350524, Epulonova 14, 52100 Pula</derivirana_varijabla>
  </DomainObject.Predmet.ProtustrankaFormatedWithAdressOIB>
  <DomainObject.Predmet.ProtustrankaWithAdress>
    <izvorni_sadrzaj>MIRT d.o.o. PULA Epulonova 14, 52100 Pula</izvorni_sadrzaj>
    <derivirana_varijabla naziv="DomainObject.Predmet.ProtustrankaWithAdress_1">MIRT d.o.o. PULA Epulonova 14, 52100 Pula</derivirana_varijabla>
  </DomainObject.Predmet.ProtustrankaWithAdress>
  <DomainObject.Predmet.ProtustrankaWithAdressOIB>
    <izvorni_sadrzaj>MIRT d.o.o. PULA, OIB 89458350524, Epulonova 14, 52100 Pula</izvorni_sadrzaj>
    <derivirana_varijabla naziv="DomainObject.Predmet.ProtustrankaWithAdressOIB_1">MIRT d.o.o. PULA, OIB 89458350524, Epulonova 14, 52100 Pula</derivirana_varijabla>
  </DomainObject.Predmet.ProtustrankaWithAdressOIB>
  <DomainObject.Predmet.ProtustrankaNazivFormated>
    <izvorni_sadrzaj>MIRT d.o.o. PULA</izvorni_sadrzaj>
    <derivirana_varijabla naziv="DomainObject.Predmet.ProtustrankaNazivFormated_1">MIRT d.o.o. PULA</derivirana_varijabla>
  </DomainObject.Predmet.ProtustrankaNazivFormated>
  <DomainObject.Predmet.ProtustrankaNazivFormatedOIB>
    <izvorni_sadrzaj>MIRT d.o.o. PULA, OIB 89458350524</izvorni_sadrzaj>
    <derivirana_varijabla naziv="DomainObject.Predmet.ProtustrankaNazivFormatedOIB_1">MIRT d.o.o. PULA, OIB 89458350524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MIRT d.o.o. PULA</item>
    </izvorni_sadrzaj>
    <derivirana_varijabla naziv="DomainObject.Predmet.ProtuStrankaListFormated_1">
      <item>MIRT d.o.o. PULA</item>
    </derivirana_varijabla>
  </DomainObject.Predmet.ProtuStrankaListFormated>
  <DomainObject.Predmet.ProtuStrankaListFormatedOIB>
    <izvorni_sadrzaj>
      <item>MIRT d.o.o. PULA, OIB 89458350524</item>
    </izvorni_sadrzaj>
    <derivirana_varijabla naziv="DomainObject.Predmet.ProtuStrankaListFormatedOIB_1">
      <item>MIRT d.o.o. PULA, OIB 89458350524</item>
    </derivirana_varijabla>
  </DomainObject.Predmet.ProtuStrankaListFormatedOIB>
  <DomainObject.Predmet.ProtuStrankaListFormatedWithAdress>
    <izvorni_sadrzaj>
      <item>MIRT d.o.o. PULA, Epulonova 14, 52100 Pula</item>
    </izvorni_sadrzaj>
    <derivirana_varijabla naziv="DomainObject.Predmet.ProtuStrankaListFormatedWithAdress_1">
      <item>MIRT d.o.o. PULA, Epulonova 14, 52100 Pula</item>
    </derivirana_varijabla>
  </DomainObject.Predmet.ProtuStrankaListFormatedWithAdress>
  <DomainObject.Predmet.ProtuStrankaListFormatedWithAdressOIB>
    <izvorni_sadrzaj>
      <item>MIRT d.o.o. PULA, OIB 89458350524, Epulonova 14, 52100 Pula</item>
    </izvorni_sadrzaj>
    <derivirana_varijabla naziv="DomainObject.Predmet.ProtuStrankaListFormatedWithAdressOIB_1">
      <item>MIRT d.o.o. PULA, OIB 89458350524, Epulonova 14, 52100 Pula</item>
    </derivirana_varijabla>
  </DomainObject.Predmet.ProtuStrankaListFormatedWithAdressOIB>
  <DomainObject.Predmet.ProtuStrankaListNazivFormated>
    <izvorni_sadrzaj>
      <item>MIRT d.o.o. PULA</item>
    </izvorni_sadrzaj>
    <derivirana_varijabla naziv="DomainObject.Predmet.ProtuStrankaListNazivFormated_1">
      <item>MIRT d.o.o. PULA</item>
    </derivirana_varijabla>
  </DomainObject.Predmet.ProtuStrankaListNazivFormated>
  <DomainObject.Predmet.ProtuStrankaListNazivFormatedOIB>
    <izvorni_sadrzaj>
      <item>MIRT d.o.o. PULA, OIB 89458350524</item>
    </izvorni_sadrzaj>
    <derivirana_varijabla naziv="DomainObject.Predmet.ProtuStrankaListNazivFormatedOIB_1">
      <item>MIRT d.o.o. PULA, OIB 89458350524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MIRT d.o.o. PULA</izvorni_sadrzaj>
    <derivirana_varijabla naziv="DomainObject.Predmet.ProtustrankaIDrugi_1">MIRT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MIRT d.o.o. PULA, OIB 89458350524, Epulonova 14, 52100 Pula</izvorni_sadrzaj>
    <derivirana_varijabla naziv="DomainObject.Predmet.ProtustrankaIDrugiAdressOIB_1">MIRT d.o.o. PULA, OIB 89458350524, Epulonova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MIRT d.o.o. PULA</item>
    </izvorni_sadrzaj>
    <derivirana_varijabla naziv="DomainObject.Predmet.SudioniciListNaziv_1">
      <item>FINANCIJSKA AGENCIJA, RC RIJEKA, PODRUŽNICA PULA, PULA</item>
      <item>MIRT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MIRT d.o.o. PULA, OIB 89458350524, Epulonova 14,52100 Pula</item>
    </izvorni_sadrzaj>
    <derivirana_varijabla naziv="DomainObject.Predmet.SudioniciListAdressOIB_1">
      <item>FINANCIJSKA AGENCIJA, RC RIJEKA, PODRUŽNICA PULA, PULA, OIB 85821130368, Giardini 5,52100 Pula</item>
      <item>MIRT d.o.o. PULA, OIB 89458350524, Epulonova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89458350524</item>
    </izvorni_sadrzaj>
    <derivirana_varijabla naziv="DomainObject.Predmet.SudioniciListNazivOIB_1">
      <item>, OIB 85821130368</item>
      <item>, OIB 89458350524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2218</properties:Characters>
  <properties:Lines>71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2016-09-30T06:21:00Z</dcterms:created>
  <dc:creator>Jasmina Matika</dc:creator>
  <cp:lastModifiedBy>Jasmina Matika</cp:lastModifiedBy>
  <cp:lastPrinted>2016-09-30T07:08:00Z</cp:lastPrinted>
  <dcterms:modified xmlns:xsi="http://www.w3.org/2001/XMLSchema-instance" xsi:type="dcterms:W3CDTF">2016-09-30T07:52:00Z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