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2265" w14:paraId="04e2265" w:rsidRDefault="00952271" w:rsidP="00952271" w:rsidR="00952271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310</w:t>
      </w:r>
      <w:r>
        <w:rPr>
          <w:szCs w:val="24"/>
        </w:rPr>
        <w:t>/2015-5</w:t>
      </w:r>
    </w:p>
    <w:p w:rsidRDefault="00952271" w:rsidP="00952271" w:rsidR="0095227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952271" w:rsidP="00952271" w:rsidR="0095227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952271" w:rsidP="00952271" w:rsidR="0095227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952271" w:rsidP="00952271" w:rsidR="00952271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952271" w:rsidP="00952271" w:rsidR="00952271">
      <w:pPr>
        <w:rPr>
          <w:szCs w:val="24"/>
        </w:rPr>
      </w:pPr>
    </w:p>
    <w:p w:rsidRDefault="00952271" w:rsidP="00952271" w:rsidR="00952271">
      <w:pPr>
        <w:rPr>
          <w:szCs w:val="24"/>
        </w:rPr>
      </w:pPr>
    </w:p>
    <w:p w:rsidRDefault="00952271" w:rsidP="00952271" w:rsidR="00952271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952271" w:rsidP="00952271" w:rsidR="00952271">
      <w:pPr>
        <w:rPr>
          <w:szCs w:val="24"/>
        </w:rPr>
      </w:pPr>
    </w:p>
    <w:p w:rsidRDefault="00952271" w:rsidP="00952271" w:rsidR="00952271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952271" w:rsidP="00952271" w:rsidR="00952271">
      <w:pPr>
        <w:rPr>
          <w:szCs w:val="24"/>
        </w:rPr>
      </w:pPr>
    </w:p>
    <w:p w:rsidRDefault="00952271" w:rsidP="00952271" w:rsidR="00952271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KARTING UDRUGA ŽUPANIJE MEĐIMURSKE, OIB: 19791526863 sa sjedištem u </w:t>
      </w:r>
      <w:proofErr w:type="spellStart"/>
      <w:r>
        <w:t>Mihovljanska</w:t>
      </w:r>
      <w:proofErr w:type="spellEnd"/>
      <w:r>
        <w:t xml:space="preserve"> 62, Čakovec 40000</w:t>
      </w:r>
      <w:r>
        <w:t>, dana 27. siječnja 2016. godine</w:t>
      </w:r>
    </w:p>
    <w:p w:rsidRDefault="00952271" w:rsidP="00952271" w:rsidR="00952271">
      <w:pPr>
        <w:jc w:val="both"/>
      </w:pPr>
    </w:p>
    <w:p w:rsidRDefault="00952271" w:rsidP="00952271" w:rsidR="00952271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952271" w:rsidP="00952271" w:rsidR="00952271">
      <w:pPr>
        <w:rPr>
          <w:szCs w:val="24"/>
        </w:rPr>
      </w:pPr>
    </w:p>
    <w:p w:rsidRDefault="00952271" w:rsidP="00952271" w:rsidR="00952271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KARTING UDRUGA ŽUPANIJE MEĐIMURSKE, OIB: 19791526863 sa sjedištem u </w:t>
      </w:r>
      <w:proofErr w:type="spellStart"/>
      <w:r>
        <w:t>Mihovljanska</w:t>
      </w:r>
      <w:proofErr w:type="spellEnd"/>
      <w:r>
        <w:t xml:space="preserve"> 62, Čakovec 40000</w:t>
      </w:r>
      <w:r>
        <w:rPr>
          <w:szCs w:val="24"/>
        </w:rPr>
        <w:t>, s danom 27. siječnja 2016. u 14,00 sati.</w:t>
      </w:r>
    </w:p>
    <w:p w:rsidRDefault="00952271" w:rsidP="00952271" w:rsidR="00952271">
      <w:pPr>
        <w:jc w:val="both"/>
        <w:rPr>
          <w:szCs w:val="24"/>
        </w:rPr>
      </w:pPr>
    </w:p>
    <w:p w:rsidRDefault="00952271" w:rsidP="00952271" w:rsidR="00952271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KARTING UDRUGA ŽUPANIJE MEĐIMURSKE, OIB: 19791526863 sa sjedištem u </w:t>
      </w:r>
      <w:proofErr w:type="spellStart"/>
      <w:r>
        <w:t>Mihovljanska</w:t>
      </w:r>
      <w:proofErr w:type="spellEnd"/>
      <w:r>
        <w:t xml:space="preserve"> 62, Čakovec 40000.</w:t>
      </w:r>
    </w:p>
    <w:p w:rsidRDefault="00952271" w:rsidP="00952271" w:rsidR="00952271">
      <w:pPr>
        <w:jc w:val="both"/>
      </w:pPr>
    </w:p>
    <w:p w:rsidRDefault="00952271" w:rsidP="00952271" w:rsidR="00952271">
      <w:pPr>
        <w:jc w:val="both"/>
      </w:pPr>
      <w:r>
        <w:tab/>
        <w:t xml:space="preserve">III Za stečajnog upravitelja imenuje se </w:t>
      </w:r>
      <w:r>
        <w:t>Zdenko Krstić, Županijska 2, Osijek, OIB: 13827089798.</w:t>
      </w:r>
    </w:p>
    <w:p w:rsidRDefault="00952271" w:rsidP="00952271" w:rsidR="00952271">
      <w:pPr>
        <w:jc w:val="both"/>
        <w:rPr>
          <w:color w:val="FF0000"/>
        </w:rPr>
      </w:pPr>
    </w:p>
    <w:p w:rsidRDefault="00952271" w:rsidP="00952271" w:rsidR="00952271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952271" w:rsidP="00952271" w:rsidR="00952271">
      <w:pPr>
        <w:jc w:val="both"/>
        <w:rPr>
          <w:szCs w:val="24"/>
        </w:rPr>
      </w:pPr>
    </w:p>
    <w:p w:rsidRDefault="00952271" w:rsidP="00952271" w:rsidR="00952271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KARTING UDRUGA ŽUPANIJE MEĐIMURSKE, OIB: 19791526863 sa sjedištem u </w:t>
      </w:r>
      <w:proofErr w:type="spellStart"/>
      <w:r>
        <w:t>Mihovljanska</w:t>
      </w:r>
      <w:proofErr w:type="spellEnd"/>
      <w:r>
        <w:t xml:space="preserve"> 62, Čakovec 40000</w:t>
      </w:r>
      <w:r>
        <w:rPr>
          <w:szCs w:val="24"/>
        </w:rPr>
        <w:t>, bit će brisan iz registra</w:t>
      </w:r>
      <w:r>
        <w:rPr>
          <w:szCs w:val="24"/>
        </w:rPr>
        <w:t xml:space="preserve"> udruga</w:t>
      </w:r>
      <w:r>
        <w:rPr>
          <w:szCs w:val="24"/>
        </w:rPr>
        <w:t>.</w:t>
      </w:r>
    </w:p>
    <w:p w:rsidRDefault="00952271" w:rsidP="00952271" w:rsidR="00952271">
      <w:pPr>
        <w:rPr>
          <w:szCs w:val="24"/>
        </w:rPr>
      </w:pPr>
    </w:p>
    <w:p w:rsidRDefault="00952271" w:rsidP="00952271" w:rsidR="00952271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952271" w:rsidP="00952271" w:rsidR="00952271">
      <w:pPr>
        <w:rPr>
          <w:szCs w:val="24"/>
        </w:rPr>
      </w:pPr>
    </w:p>
    <w:p w:rsidRDefault="00952271" w:rsidP="00952271" w:rsidR="00952271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29</w:t>
      </w:r>
      <w:r>
        <w:rPr>
          <w:szCs w:val="24"/>
        </w:rPr>
        <w:t xml:space="preserve">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952271" w:rsidP="00952271" w:rsidR="00952271">
      <w:pPr>
        <w:rPr>
          <w:szCs w:val="24"/>
        </w:rPr>
      </w:pPr>
    </w:p>
    <w:p w:rsidRDefault="00952271" w:rsidP="00952271" w:rsidR="00952271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52271" w:rsidP="00952271" w:rsidR="00952271">
      <w:pPr>
        <w:rPr>
          <w:szCs w:val="24"/>
        </w:rPr>
      </w:pPr>
    </w:p>
    <w:p w:rsidRDefault="00952271" w:rsidP="00952271" w:rsidR="00952271">
      <w:pPr>
        <w:rPr>
          <w:szCs w:val="24"/>
        </w:rPr>
      </w:pPr>
    </w:p>
    <w:p w:rsidRDefault="00952271" w:rsidP="00952271" w:rsidR="00952271">
      <w:pPr>
        <w:jc w:val="center"/>
        <w:rPr>
          <w:szCs w:val="24"/>
        </w:rPr>
      </w:pPr>
      <w:r>
        <w:rPr>
          <w:szCs w:val="24"/>
        </w:rPr>
        <w:t>U Varaždinu, 27. siječnja 2016.</w:t>
      </w:r>
    </w:p>
    <w:p w:rsidRDefault="00952271" w:rsidP="00952271" w:rsidR="00952271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952271" w:rsidP="00952271" w:rsidR="00952271">
      <w:pPr>
        <w:rPr>
          <w:szCs w:val="24"/>
        </w:rPr>
      </w:pPr>
      <w:r>
        <w:rPr>
          <w:szCs w:val="24"/>
        </w:rPr>
        <w:t xml:space="preserve">     </w:t>
      </w:r>
    </w:p>
    <w:p w:rsidRDefault="00952271" w:rsidP="00952271" w:rsidR="0095227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952271" w:rsidP="00952271" w:rsidR="00952271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952271" w:rsidP="00952271" w:rsidR="00952271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</w:p>
    <w:p w:rsidRDefault="00952271" w:rsidP="00952271" w:rsidR="00952271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952271" w:rsidP="00952271" w:rsidR="00952271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952271" w:rsidP="00952271" w:rsidR="00952271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52271" w:rsidP="00952271" w:rsidR="00952271">
      <w:pPr>
        <w:rPr>
          <w:szCs w:val="24"/>
        </w:rPr>
      </w:pPr>
    </w:p>
    <w:p w:rsidRDefault="00952271" w:rsidP="00952271" w:rsidR="00952271">
      <w:pPr>
        <w:rPr>
          <w:szCs w:val="24"/>
        </w:rPr>
      </w:pPr>
    </w:p>
    <w:p w:rsidRDefault="00952271" w:rsidP="00952271" w:rsidR="00952271">
      <w:pPr>
        <w:rPr>
          <w:szCs w:val="24"/>
        </w:rPr>
      </w:pPr>
      <w:r>
        <w:rPr>
          <w:szCs w:val="24"/>
        </w:rPr>
        <w:t>DNA:</w:t>
      </w:r>
    </w:p>
    <w:p w:rsidRDefault="00952271" w:rsidP="00952271" w:rsidR="00952271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952271" w:rsidP="00952271" w:rsidR="00952271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952271" w:rsidP="00952271" w:rsidR="0095227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KARTING UDRUGA ŽUPANIJE MEĐIMURSKE, OIB: 19791526863 sa sjedištem u </w:t>
      </w:r>
      <w:proofErr w:type="spellStart"/>
      <w:r>
        <w:t>Mihovljanska</w:t>
      </w:r>
      <w:proofErr w:type="spellEnd"/>
      <w:r>
        <w:t xml:space="preserve"> 62, Čakovec 40000</w:t>
      </w:r>
    </w:p>
    <w:p w:rsidRDefault="00952271" w:rsidP="00952271" w:rsidR="00952271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proofErr w:type="spellStart"/>
      <w:r>
        <w:t>Apolo</w:t>
      </w:r>
      <w:proofErr w:type="spellEnd"/>
      <w:r>
        <w:t>-</w:t>
      </w:r>
      <w:proofErr w:type="spellStart"/>
      <w:r>
        <w:t>Paul</w:t>
      </w:r>
      <w:proofErr w:type="spellEnd"/>
      <w:r>
        <w:t xml:space="preserve"> Jakopović, Koprivnica, Ivana Meštrovića 23, OIB: 90327498700</w:t>
      </w:r>
    </w:p>
    <w:p w:rsidRDefault="00952271" w:rsidP="00952271" w:rsidR="0095227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Ured državne uprave Čakovec, R. Boškovića 2</w:t>
      </w:r>
    </w:p>
    <w:p w:rsidRDefault="00952271" w:rsidP="00952271" w:rsidR="0095227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952271" w:rsidP="00952271" w:rsidR="00952271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Zdenko Krstić, Županijska 2, Osijek</w:t>
      </w:r>
    </w:p>
    <w:p w:rsidRDefault="00952271" w:rsidP="00952271" w:rsidR="0095227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952271" w:rsidP="00952271" w:rsidR="00952271">
      <w:pPr>
        <w:rPr>
          <w:szCs w:val="24"/>
        </w:rPr>
      </w:pPr>
    </w:p>
    <w:p w:rsidRDefault="00952271" w:rsidP="00952271" w:rsidR="00952271">
      <w:pPr>
        <w:rPr>
          <w:szCs w:val="24"/>
        </w:rPr>
      </w:pPr>
    </w:p>
    <w:p w:rsidRDefault="00952271" w:rsidP="00952271" w:rsidR="00952271">
      <w:pPr>
        <w:rPr>
          <w:szCs w:val="24"/>
        </w:rPr>
      </w:pPr>
    </w:p>
    <w:p w:rsidRDefault="00952271" w:rsidP="00952271" w:rsidR="00952271">
      <w:pPr>
        <w:rPr>
          <w:szCs w:val="24"/>
        </w:rPr>
      </w:pPr>
    </w:p>
    <w:p w:rsidRDefault="00952271" w:rsidP="00952271" w:rsidR="00952271">
      <w:pPr>
        <w:rPr>
          <w:szCs w:val="24"/>
        </w:rPr>
      </w:pPr>
    </w:p>
    <w:p w:rsidRDefault="00952271" w:rsidP="00952271" w:rsidR="00952271"/>
    <w:p w:rsidRDefault="00952271" w:rsidP="00952271" w:rsidR="00952271"/>
    <w:p w:rsidRDefault="00DA0242" w:rsidP="00952271" w:rsidR="00DA0242" w:rsidRPr="00952271"/>
    <w:sectPr w:rsidSect="00EB0D4C" w:rsidR="00DA0242" w:rsidRPr="0095227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2271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52271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52271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2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St-310/2015-5</izvorni_sadrzaj>
    <derivirana_varijabla naziv="DomainObject.Oznaka_1">St-310/2015-5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St-310/2015</izvorni_sadrzaj>
    <derivirana_varijabla naziv="DomainObject.Predmet.OznakaBroj_1">St-310/2015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Karting udruga županije Međimurske</izvorni_sadrzaj>
    <derivirana_varijabla naziv="DomainObject.Predmet.ProtustrankaFormated_1">  Karting udruga županije Međimurske</derivirana_varijabla>
  </DomainObject.Predmet.ProtustrankaFormated>
  <DomainObject.Predmet.ProtustrankaFormatedOIB>
    <izvorni_sadrzaj>  Karting udruga županije Međimurske, OIB 19791526863</izvorni_sadrzaj>
    <derivirana_varijabla naziv="DomainObject.Predmet.ProtustrankaFormatedOIB_1">  Karting udruga županije Međimurske, OIB 19791526863</derivirana_varijabla>
  </DomainObject.Predmet.ProtustrankaFormatedOIB>
  <DomainObject.Predmet.ProtustrankaFormatedWithAdress>
    <izvorni_sadrzaj> Karting udruga županije Međimurske, Mihovljanska 62, 40000 Čakovec</izvorni_sadrzaj>
    <derivirana_varijabla naziv="DomainObject.Predmet.ProtustrankaFormatedWithAdress_1"> Karting udruga županije Međimurske, Mihovljanska 62, 40000 Čakovec</derivirana_varijabla>
  </DomainObject.Predmet.ProtustrankaFormatedWithAdress>
  <DomainObject.Predmet.ProtustrankaFormatedWithAdressOIB>
    <izvorni_sadrzaj> Karting udruga županije Međimurske, OIB 19791526863, Mihovljanska 62, 40000 Čakovec</izvorni_sadrzaj>
    <derivirana_varijabla naziv="DomainObject.Predmet.ProtustrankaFormatedWithAdressOIB_1"> Karting udruga županije Međimurske, OIB 19791526863, Mihovljanska 62, 40000 Čakovec</derivirana_varijabla>
  </DomainObject.Predmet.ProtustrankaFormatedWithAdressOIB>
  <DomainObject.Predmet.ProtustrankaWithAdress>
    <izvorni_sadrzaj>Karting udruga županije Međimurske Mihovljanska 62, 40000 Čakovec</izvorni_sadrzaj>
    <derivirana_varijabla naziv="DomainObject.Predmet.ProtustrankaWithAdress_1">Karting udruga županije Međimurske Mihovljanska 62, 40000 Čakovec</derivirana_varijabla>
  </DomainObject.Predmet.ProtustrankaWithAdress>
  <DomainObject.Predmet.ProtustrankaWithAdressOIB>
    <izvorni_sadrzaj>Karting udruga županije Međimurske, OIB 19791526863, Mihovljanska 62, 40000 Čakovec</izvorni_sadrzaj>
    <derivirana_varijabla naziv="DomainObject.Predmet.ProtustrankaWithAdressOIB_1">Karting udruga županije Međimurske, OIB 19791526863, Mihovljanska 62, 40000 Čakovec</derivirana_varijabla>
  </DomainObject.Predmet.ProtustrankaWithAdressOIB>
  <DomainObject.Predmet.ProtustrankaNazivFormated>
    <izvorni_sadrzaj>Karting udruga županije Međimurske</izvorni_sadrzaj>
    <derivirana_varijabla naziv="DomainObject.Predmet.ProtustrankaNazivFormated_1">Karting udruga županije Međimurske</derivirana_varijabla>
  </DomainObject.Predmet.ProtustrankaNazivFormated>
  <DomainObject.Predmet.ProtustrankaNazivFormatedOIB>
    <izvorni_sadrzaj>Karting udruga županije Međimurske, OIB 19791526863</izvorni_sadrzaj>
    <derivirana_varijabla naziv="DomainObject.Predmet.ProtustrankaNazivFormatedOIB_1">Karting udruga županije Međimurske, OIB 19791526863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16895.34</izvorni_sadrzaj>
    <derivirana_varijabla naziv="DomainObject.Predmet.TrenutnaVrijednost_1">16895.34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Karting udruga županije Međimurske</item>
    </izvorni_sadrzaj>
    <derivirana_varijabla naziv="DomainObject.Predmet.ProtuStrankaListFormated_1">
      <item>Karting udruga županije Međimurske</item>
    </derivirana_varijabla>
  </DomainObject.Predmet.ProtuStrankaListFormated>
  <DomainObject.Predmet.ProtuStrankaListFormatedOIB>
    <izvorni_sadrzaj>
      <item>Karting udruga županije Međimurske, OIB 19791526863</item>
    </izvorni_sadrzaj>
    <derivirana_varijabla naziv="DomainObject.Predmet.ProtuStrankaListFormatedOIB_1">
      <item>Karting udruga županije Međimurske, OIB 19791526863</item>
    </derivirana_varijabla>
  </DomainObject.Predmet.ProtuStrankaListFormatedOIB>
  <DomainObject.Predmet.ProtuStrankaListFormatedWithAdress>
    <izvorni_sadrzaj>
      <item>Karting udruga županije Međimurske, Mihovljanska 62, 40000 Čakovec</item>
    </izvorni_sadrzaj>
    <derivirana_varijabla naziv="DomainObject.Predmet.ProtuStrankaListFormatedWithAdress_1">
      <item>Karting udruga županije Međimurske, Mihovljanska 62, 40000 Čakovec</item>
    </derivirana_varijabla>
  </DomainObject.Predmet.ProtuStrankaListFormatedWithAdress>
  <DomainObject.Predmet.ProtuStrankaListFormatedWithAdressOIB>
    <izvorni_sadrzaj>
      <item>Karting udruga županije Međimurske, OIB 19791526863, Mihovljanska 62, 40000 Čakovec</item>
    </izvorni_sadrzaj>
    <derivirana_varijabla naziv="DomainObject.Predmet.ProtuStrankaListFormatedWithAdressOIB_1">
      <item>Karting udruga županije Međimurske, OIB 19791526863, Mihovljanska 62, 40000 Čakovec</item>
    </derivirana_varijabla>
  </DomainObject.Predmet.ProtuStrankaListFormatedWithAdressOIB>
  <DomainObject.Predmet.ProtuStrankaListNazivFormated>
    <izvorni_sadrzaj>
      <item>Karting udruga županije Međimurske</item>
    </izvorni_sadrzaj>
    <derivirana_varijabla naziv="DomainObject.Predmet.ProtuStrankaListNazivFormated_1">
      <item>Karting udruga županije Međimurske</item>
    </derivirana_varijabla>
  </DomainObject.Predmet.ProtuStrankaListNazivFormated>
  <DomainObject.Predmet.ProtuStrankaListNazivFormatedOIB>
    <izvorni_sadrzaj>
      <item>Karting udruga županije Međimurske, OIB 19791526863</item>
    </izvorni_sadrzaj>
    <derivirana_varijabla naziv="DomainObject.Predmet.ProtuStrankaListNazivFormatedOIB_1">
      <item>Karting udruga županije Međimurske, OIB 19791526863</item>
    </derivirana_varijabla>
  </DomainObject.Predmet.ProtuStrankaListNazivFormatedOIB>
  <DomainObject.Predmet.OstaliListFormated>
    <izvorni_sadrzaj>
      <item>e-Oglasna</item>
      <item>Mario Blažon</item>
    </izvorni_sadrzaj>
    <derivirana_varijabla naziv="DomainObject.Predmet.OstaliListFormated_1">
      <item>e-Oglasna</item>
      <item>Mario Blažon</item>
    </derivirana_varijabla>
  </DomainObject.Predmet.OstaliListFormated>
  <DomainObject.Predmet.OstaliListFormatedOIB>
    <izvorni_sadrzaj>
      <item>e-Oglasna</item>
      <item>Mario Blažon, OIB 01253370282</item>
    </izvorni_sadrzaj>
    <derivirana_varijabla naziv="DomainObject.Predmet.OstaliListFormatedOIB_1">
      <item>e-Oglasna</item>
      <item>Mario Blažon, OIB 01253370282</item>
    </derivirana_varijabla>
  </DomainObject.Predmet.OstaliListFormatedOIB>
  <DomainObject.Predmet.OstaliListFormatedWithAdress>
    <izvorni_sadrzaj>
      <item>e-Oglasna</item>
      <item>Mario Blažon, Mihovljanska Ulica 62, 40000 Čakovec</item>
    </izvorni_sadrzaj>
    <derivirana_varijabla naziv="DomainObject.Predmet.OstaliListFormatedWithAdress_1">
      <item>e-Oglasna</item>
      <item>Mario Blažon, Mihovljanska Ulica 62, 40000 Čakovec</item>
    </derivirana_varijabla>
  </DomainObject.Predmet.OstaliListFormatedWithAdress>
  <DomainObject.Predmet.OstaliListFormatedWithAdressOIB>
    <izvorni_sadrzaj>
      <item>e-Oglasna</item>
      <item>Mario Blažon, OIB 01253370282, Mihovljanska Ulica 62, 40000 Čakovec</item>
    </izvorni_sadrzaj>
    <derivirana_varijabla naziv="DomainObject.Predmet.OstaliListFormatedWithAdressOIB_1">
      <item>e-Oglasna</item>
      <item>Mario Blažon, OIB 01253370282, Mihovljanska Ulica 62, 40000 Čakovec</item>
    </derivirana_varijabla>
  </DomainObject.Predmet.OstaliListFormatedWithAdressOIB>
  <DomainObject.Predmet.OstaliListNazivFormated>
    <izvorni_sadrzaj>
      <item>e-Oglasna</item>
      <item>Mario Blažon</item>
    </izvorni_sadrzaj>
    <derivirana_varijabla naziv="DomainObject.Predmet.OstaliListNazivFormated_1">
      <item>e-Oglasna</item>
      <item>Mario Blažon</item>
    </derivirana_varijabla>
  </DomainObject.Predmet.OstaliListNazivFormated>
  <DomainObject.Predmet.OstaliListNazivFormatedOIB>
    <izvorni_sadrzaj>
      <item>e-Oglasna</item>
      <item>Mario Blažon, OIB 01253370282</item>
    </izvorni_sadrzaj>
    <derivirana_varijabla naziv="DomainObject.Predmet.OstaliListNazivFormatedOIB_1">
      <item>e-Oglasna</item>
      <item>Mario Blažon, OIB 01253370282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St-310/2015-5</izvorni_sadrzaj>
    <derivirana_varijabla naziv="DomainObject.PoslovniBrojDokumenta_1">St-310/2015-5</derivirana_varijabla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Karting udruga županije Međimurske</izvorni_sadrzaj>
    <derivirana_varijabla naziv="DomainObject.Predmet.ProtustrankaIDrugi_1">Karting udruga županije Međimurske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Karting udruga županije Međimurske, OIB 19791526863, Mihovljanska 62, 40000 Čakovec</izvorni_sadrzaj>
    <derivirana_varijabla naziv="DomainObject.Predmet.ProtustrankaIDrugiAdressOIB_1">Karting udruga županije Međimurske, OIB 19791526863, Mihovljanska 62,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Karting udruga županije Međimurske</item>
      <item>e-Oglasna</item>
      <item>Mario Blažon</item>
    </izvorni_sadrzaj>
    <derivirana_varijabla naziv="DomainObject.Predmet.SudioniciListNaziv_1">
      <item>Financijska agencija RC Podružnica Varaždin</item>
      <item>Karting udruga županije Međimurske</item>
      <item>e-Oglasna</item>
      <item>Mario Blažon</item>
    </derivirana_varijabla>
  </DomainObject.Predmet.SudioniciListNaziv>
  <DomainObject.Predmet.SudioniciListAdressOIB>
    <izvorni_sadrzaj>
      <item>Financijska agencija RC Podružnica Varaždin, OIB 85821130368, A.Cesarca 2,42000 Varaždin</item>
      <item>Karting udruga županije Međimurske, OIB 19791526863, Mihovljanska 62,40000 Čakovec</item>
      <item>e-Oglasna</item>
      <item>Mario Blažon, OIB 01253370282, Mihovljanska Ulica 62,40000 Čakovec</item>
    </izvorni_sadrzaj>
    <derivirana_varijabla naziv="DomainObject.Predmet.SudioniciListAdressOIB_1">
      <item>Financijska agencija RC Podružnica Varaždin, OIB 85821130368, A.Cesarca 2,42000 Varaždin</item>
      <item>Karting udruga županije Međimurske, OIB 19791526863, Mihovljanska 62,40000 Čakovec</item>
      <item>e-Oglasna</item>
      <item>Mario Blažon, OIB 01253370282, Mihovljanska Ulica 62,40000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55A4E3-105D-4C5D-826D-3890C77F72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2879</properties:Characters>
  <properties:Lines>89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2016-01-27T08:01:00Z</cp:lastPrinted>
  <dcterms:modified xmlns:xsi="http://www.w3.org/2001/XMLSchema-instance" xsi:type="dcterms:W3CDTF">2016-01-27T08:01:00Z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