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c62f" w14:paraId="105c62f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9975F5">
        <w:rPr>
          <w:bCs/>
        </w:rPr>
        <w:t>259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9975F5">
        <w:t xml:space="preserve">STOJČEVIĆ GRADNJA j.d.o.o. za građenje, Zadar, Put </w:t>
      </w:r>
      <w:proofErr w:type="spellStart"/>
      <w:r w:rsidR="009975F5">
        <w:t>Bokanjca</w:t>
      </w:r>
      <w:proofErr w:type="spellEnd"/>
      <w:r w:rsidR="009975F5">
        <w:t xml:space="preserve"> 17, OIB: 92280202568</w:t>
      </w:r>
      <w:r w:rsidR="00C947ED">
        <w:t xml:space="preserve">, povodom zahtjeva Financijske agencije, Regionalnog centra Split, Podružnice Zadar, Ivana Danila 4, OIB: 85821130368 od </w:t>
      </w:r>
      <w:r w:rsidR="009975F5">
        <w:t>24</w:t>
      </w:r>
      <w:r w:rsidR="00A57491">
        <w:t xml:space="preserve">. </w:t>
      </w:r>
      <w:r w:rsidR="00CA1811">
        <w:t>srpnja</w:t>
      </w:r>
      <w:r w:rsidR="00757DF3">
        <w:t xml:space="preserve"> 2018</w:t>
      </w:r>
      <w:r w:rsidR="00C947ED">
        <w:t xml:space="preserve">., </w:t>
      </w:r>
      <w:r w:rsidR="00714BF1">
        <w:t>16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9975F5">
        <w:t xml:space="preserve">STOJČEVIĆ GRADNJA j.d.o.o. za građenje, Zadar, Put </w:t>
      </w:r>
      <w:proofErr w:type="spellStart"/>
      <w:r w:rsidR="009975F5">
        <w:t>Bokanjca</w:t>
      </w:r>
      <w:proofErr w:type="spellEnd"/>
      <w:r w:rsidR="009975F5">
        <w:t xml:space="preserve"> 17, OIB: 92280202568</w:t>
      </w:r>
      <w:r w:rsidR="00A57491">
        <w:t>,</w:t>
      </w:r>
      <w:r>
        <w:t xml:space="preserve"> na temelju neizvršenih osnova za plaćanje iznosi </w:t>
      </w:r>
      <w:r w:rsidR="009975F5">
        <w:t>20.571,89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9975F5">
        <w:rPr>
          <w:color w:themeColor="text1" w:val="000000"/>
        </w:rPr>
        <w:t>Martina Stojčević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14BF1">
        <w:t>16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CC78E1" w:rsidP="00CC78E1" w:rsidR="00CC78E1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  <w:t xml:space="preserve">    Sudska savjetnica     </w:t>
      </w:r>
    </w:p>
    <w:p w:rsidRDefault="00CC78E1" w:rsidP="00CC78E1" w:rsidR="00CC78E1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Anamarija Kovačić Milković,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9975F5">
      <w:rPr>
        <w:bCs/>
      </w:rPr>
      <w:t>259</w:t>
    </w:r>
    <w:r w:rsidR="00CA1811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CC78E1"/>
    <w:rsid w:val="00D54EC3"/>
    <w:rsid w:val="00D82541"/>
    <w:rsid w:val="00DA7158"/>
    <w:rsid w:val="00DB66B2"/>
    <w:rsid w:val="00E13686"/>
    <w:rsid w:val="00E8100C"/>
    <w:rsid w:val="00F81FA4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350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St-259/2018</izvorni_sadrzaj>
    <derivirana_varijabla naziv="DomainObject.Predmet.OznakaBroj_1">St-259/2018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STOJČEVIĆ GRADNJA jednostavno društvo s ograničenom odgovornošću za građenje</izvorni_sadrzaj>
    <derivirana_varijabla naziv="DomainObject.Predmet.ProtustrankaFormated_1">  STOJČEVIĆ GRADNJA jednostavno društvo s ograničenom odgovornošću za građenje</derivirana_varijabla>
  </DomainObject.Predmet.ProtustrankaFormated>
  <DomainObject.Predmet.ProtustrankaFormatedOIB>
    <izvorni_sadrzaj>  STOJČEVIĆ GRADNJA jednostavno društvo s ograničenom odgovornošću za građenje, OIB 92280202568</izvorni_sadrzaj>
    <derivirana_varijabla naziv="DomainObject.Predmet.ProtustrankaFormatedOIB_1">  STOJČEVIĆ GRADNJA jednostavno društvo s ograničenom odgovornošću za građenje, OIB 92280202568</derivirana_varijabla>
  </DomainObject.Predmet.ProtustrankaFormatedOIB>
  <DomainObject.Predmet.ProtustrankaFormatedWithAdress>
    <izvorni_sadrzaj> STOJČEVIĆ GRADNJA jednostavno društvo s ograničenom odgovornošću za građenje, Put Bokanjca 17, 23000 Zadar</izvorni_sadrzaj>
    <derivirana_varijabla naziv="DomainObject.Predmet.ProtustrankaFormatedWithAdress_1"> STOJČEVIĆ GRADNJA jednostavno društvo s ograničenom odgovornošću za građenje, Put Bokanjca 17, 23000 Zadar</derivirana_varijabla>
  </DomainObject.Predmet.ProtustrankaFormatedWithAdress>
  <DomainObject.Predmet.ProtustrankaFormatedWithAdressOIB>
    <izvorni_sadrzaj> STOJČEVIĆ GRADNJA jednostavno društvo s ograničenom odgovornošću za građenje, OIB 92280202568, Put Bokanjca 17, 23000 Zadar</izvorni_sadrzaj>
    <derivirana_varijabla naziv="DomainObject.Predmet.ProtustrankaFormatedWithAdressOIB_1"> STOJČEVIĆ GRADNJA jednostavno društvo s ograničenom odgovornošću za građenje, OIB 92280202568, Put Bokanjca 17, 23000 Zadar</derivirana_varijabla>
  </DomainObject.Predmet.ProtustrankaFormatedWithAdressOIB>
  <DomainObject.Predmet.ProtustrankaWithAdress>
    <izvorni_sadrzaj>STOJČEVIĆ GRADNJA jednostavno društvo s ograničenom odgovornošću za građenje Put Bokanjca 17, 23000 Zadar</izvorni_sadrzaj>
    <derivirana_varijabla naziv="DomainObject.Predmet.ProtustrankaWithAdress_1">STOJČEVIĆ GRADNJA jednostavno društvo s ograničenom odgovornošću za građenje Put Bokanjca 17, 23000 Zadar</derivirana_varijabla>
  </DomainObject.Predmet.ProtustrankaWithAdress>
  <DomainObject.Predmet.ProtustrankaWithAdressOIB>
    <izvorni_sadrzaj>STOJČEVIĆ GRADNJA jednostavno društvo s ograničenom odgovornošću za građenje, OIB 92280202568, Put Bokanjca 17, 23000 Zadar</izvorni_sadrzaj>
    <derivirana_varijabla naziv="DomainObject.Predmet.ProtustrankaWithAdressOIB_1">STOJČEVIĆ GRADNJA jednostavno društvo s ograničenom odgovornošću za građenje, OIB 92280202568, Put Bokanjca 17, 23000 Zadar</derivirana_varijabla>
  </DomainObject.Predmet.ProtustrankaWithAdressOIB>
  <DomainObject.Predmet.ProtustrankaNazivFormated>
    <izvorni_sadrzaj>STOJČEVIĆ GRADNJA jednostavno društvo s ograničenom odgovornošću za građenje</izvorni_sadrzaj>
    <derivirana_varijabla naziv="DomainObject.Predmet.ProtustrankaNazivFormated_1">STOJČEVIĆ GRADNJA jednostavno društvo s ograničenom odgovornošću za građenje</derivirana_varijabla>
  </DomainObject.Predmet.ProtustrankaNazivFormated>
  <DomainObject.Predmet.ProtustrankaNazivFormatedOIB>
    <izvorni_sadrzaj>STOJČEVIĆ GRADNJA jednostavno društvo s ograničenom odgovornošću za građenje, OIB 92280202568</izvorni_sadrzaj>
    <derivirana_varijabla naziv="DomainObject.Predmet.ProtustrankaNazivFormatedOIB_1">STOJČEVIĆ GRADNJA jednostavno društvo s ograničenom odgovornošću za građenje, OIB 92280202568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STOJČEVIĆ GRADNJA jednostavno društvo s ograničenom odgovornošću za građenje</item>
    </izvorni_sadrzaj>
    <derivirana_varijabla naziv="DomainObject.Predmet.ProtuStrankaListFormated_1">
      <item>STOJČEVIĆ GRADNJA jednostavno društvo s ograničenom odgovornošću za građenje</item>
    </derivirana_varijabla>
  </DomainObject.Predmet.ProtuStrankaListFormated>
  <DomainObject.Predmet.ProtuStrankaListFormatedOIB>
    <izvorni_sadrzaj>
      <item>STOJČEVIĆ GRADNJA jednostavno društvo s ograničenom odgovornošću za građenje, OIB 92280202568</item>
    </izvorni_sadrzaj>
    <derivirana_varijabla naziv="DomainObject.Predmet.ProtuStrankaListFormatedOIB_1">
      <item>STOJČEVIĆ GRADNJA jednostavno društvo s ograničenom odgovornošću za građenje, OIB 92280202568</item>
    </derivirana_varijabla>
  </DomainObject.Predmet.ProtuStrankaListFormatedOIB>
  <DomainObject.Predmet.ProtuStrankaListFormatedWithAdress>
    <izvorni_sadrzaj>
      <item>STOJČEVIĆ GRADNJA jednostavno društvo s ograničenom odgovornošću za građenje, Put Bokanjca 17, 23000 Zadar</item>
    </izvorni_sadrzaj>
    <derivirana_varijabla naziv="DomainObject.Predmet.ProtuStrankaListFormatedWithAdress_1">
      <item>STOJČEVIĆ GRADNJA jednostavno društvo s ograničenom odgovornošću za građenje, Put Bokanjca 17, 23000 Zadar</item>
    </derivirana_varijabla>
  </DomainObject.Predmet.ProtuStrankaListFormatedWithAdress>
  <DomainObject.Predmet.ProtuStrankaListFormatedWithAdressOIB>
    <izvorni_sadrzaj>
      <item>STOJČEVIĆ GRADNJA jednostavno društvo s ograničenom odgovornošću za građenje, OIB 92280202568, Put Bokanjca 17, 23000 Zadar</item>
    </izvorni_sadrzaj>
    <derivirana_varijabla naziv="DomainObject.Predmet.ProtuStrankaListFormatedWithAdressOIB_1">
      <item>STOJČEVIĆ GRADNJA jednostavno društvo s ograničenom odgovornošću za građenje, OIB 92280202568, Put Bokanjca 17, 23000 Zadar</item>
    </derivirana_varijabla>
  </DomainObject.Predmet.ProtuStrankaListFormatedWithAdressOIB>
  <DomainObject.Predmet.ProtuStrankaListNazivFormated>
    <izvorni_sadrzaj>
      <item>STOJČEVIĆ GRADNJA jednostavno društvo s ograničenom odgovornošću za građenje</item>
    </izvorni_sadrzaj>
    <derivirana_varijabla naziv="DomainObject.Predmet.ProtuStrankaListNazivFormated_1">
      <item>STOJČEVIĆ GRADNJA jednostavno društvo s ograničenom odgovornošću za građenje</item>
    </derivirana_varijabla>
  </DomainObject.Predmet.ProtuStrankaListNazivFormated>
  <DomainObject.Predmet.ProtuStrankaListNazivFormatedOIB>
    <izvorni_sadrzaj>
      <item>STOJČEVIĆ GRADNJA jednostavno društvo s ograničenom odgovornošću za građenje, OIB 92280202568</item>
    </izvorni_sadrzaj>
    <derivirana_varijabla naziv="DomainObject.Predmet.ProtuStrankaListNazivFormatedOIB_1">
      <item>STOJČEVIĆ GRADNJA jednostavno društvo s ograničenom odgovornošću za građenje, OIB 92280202568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STOJČEVIĆ GRADNJA jednostavno društvo s ograničenom odgovornošću za građenje</izvorni_sadrzaj>
    <derivirana_varijabla naziv="DomainObject.Predmet.ProtustrankaIDrugi_1">STOJČEVIĆ GRADNJA jednostavno društvo s ograničenom odgovornošću za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STOJČEVIĆ GRADNJA jednostavno društvo s ograničenom odgovornošću za građenje, OIB 92280202568, Put Bokanjca 17, 23000 Zadar</izvorni_sadrzaj>
    <derivirana_varijabla naziv="DomainObject.Predmet.ProtustrankaIDrugiAdressOIB_1">STOJČEVIĆ GRADNJA jednostavno društvo s ograničenom odgovornošću za građenje, OIB 92280202568, Put Bokanjca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STOJČEVIĆ GRADNJA jednostavno društvo s ograničenom odgovornošću za građenje</item>
    </izvorni_sadrzaj>
    <derivirana_varijabla naziv="DomainObject.Predmet.SudioniciListNaziv_1">
      <item>FINA</item>
      <item>STOJČEVIĆ GRADNJA jednostavno društvo s ograničenom odgovornošću za građenje</item>
    </derivirana_varijabla>
  </DomainObject.Predmet.SudioniciListNaziv>
  <DomainObject.Predmet.SudioniciListAdressOIB>
    <izvorni_sadrzaj>
      <item>FINA, OIB 85821130368, Ivana Danila 4,23000 Zadar</item>
      <item>STOJČEVIĆ GRADNJA jednostavno društvo s ograničenom odgovornošću za građenje, OIB 92280202568, Put Bokanjca 17,23000 Zadar</item>
    </izvorni_sadrzaj>
    <derivirana_varijabla naziv="DomainObject.Predmet.SudioniciListAdressOIB_1">
      <item>FINA, OIB 85821130368, Ivana Danila 4,23000 Zadar</item>
      <item>STOJČEVIĆ GRADNJA jednostavno društvo s ograničenom odgovornošću za građenje, OIB 92280202568, Put Bokanjca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92280202568</item>
    </izvorni_sadrzaj>
    <derivirana_varijabla naziv="DomainObject.Predmet.SudioniciListNazivOIB_1">
      <item>, OIB 85821130368</item>
      <item>, OIB 92280202568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399</properties:Words>
  <properties:Characters>2074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2018-08-10T06:27:00Z</dcterms:created>
  <dc:creator>mklismanic</dc:creator>
  <cp:lastModifiedBy>Anita Ivandić</cp:lastModifiedBy>
  <cp:lastPrinted>2018-08-16T07:37:00Z</cp:lastPrinted>
  <dcterms:modified xmlns:xsi="http://www.w3.org/2001/XMLSchema-instance" xsi:type="dcterms:W3CDTF">2018-08-16T08:39:00Z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