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8893" w14:paraId="fca8893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445384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2309FC">
              <w:t>6</w:t>
            </w:r>
            <w:r w:rsidR="00445384">
              <w:t>7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72E8A">
        <w:t xml:space="preserve"> </w:t>
      </w:r>
      <w:proofErr w:type="spellStart"/>
      <w:r w:rsidR="00445384" w:rsidRPr="00445384">
        <w:t>FLASH</w:t>
      </w:r>
      <w:proofErr w:type="spellEnd"/>
      <w:r w:rsidR="00445384" w:rsidRPr="00445384">
        <w:t>-</w:t>
      </w:r>
      <w:proofErr w:type="spellStart"/>
      <w:r w:rsidR="00445384" w:rsidRPr="00445384">
        <w:t>GORAN</w:t>
      </w:r>
      <w:proofErr w:type="spellEnd"/>
      <w:r w:rsidR="00445384" w:rsidRPr="00445384">
        <w:t xml:space="preserve"> </w:t>
      </w:r>
      <w:proofErr w:type="spellStart"/>
      <w:r w:rsidR="00445384" w:rsidRPr="00445384">
        <w:t>ŠERBULA</w:t>
      </w:r>
      <w:proofErr w:type="spellEnd"/>
      <w:r w:rsidR="00445384" w:rsidRPr="00445384">
        <w:t xml:space="preserve"> j.d.o.o. za trgovinu i usluge</w:t>
      </w:r>
      <w:r w:rsidR="00445384">
        <w:t xml:space="preserve"> Zagreb, Grižanska ulica 13, </w:t>
      </w:r>
      <w:proofErr w:type="spellStart"/>
      <w:r w:rsidR="00445384">
        <w:t>OIB</w:t>
      </w:r>
      <w:proofErr w:type="spellEnd"/>
      <w:r w:rsidR="00445384">
        <w:t xml:space="preserve">: </w:t>
      </w:r>
      <w:r w:rsidR="00445384" w:rsidRPr="00445384">
        <w:t>43533960690</w:t>
      </w:r>
      <w:r w:rsidR="00445384">
        <w:t xml:space="preserve"> </w:t>
      </w:r>
      <w:proofErr w:type="spellStart"/>
      <w:r w:rsidR="00445384">
        <w:t>MBS</w:t>
      </w:r>
      <w:proofErr w:type="spellEnd"/>
      <w:r w:rsidR="00445384">
        <w:t xml:space="preserve">: </w:t>
      </w:r>
      <w:r w:rsidR="00445384" w:rsidRPr="00445384">
        <w:t>081050546</w:t>
      </w:r>
      <w:r w:rsidR="00445384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322EA3">
        <w:rPr>
          <w:bCs/>
        </w:rPr>
        <w:t xml:space="preserve"> </w:t>
      </w:r>
      <w:proofErr w:type="spellStart"/>
      <w:r w:rsidR="00445384" w:rsidRPr="00445384">
        <w:t>FLASH</w:t>
      </w:r>
      <w:proofErr w:type="spellEnd"/>
      <w:r w:rsidR="00445384" w:rsidRPr="00445384">
        <w:t>-</w:t>
      </w:r>
      <w:proofErr w:type="spellStart"/>
      <w:r w:rsidR="00445384" w:rsidRPr="00445384">
        <w:t>GORAN</w:t>
      </w:r>
      <w:proofErr w:type="spellEnd"/>
      <w:r w:rsidR="00445384" w:rsidRPr="00445384">
        <w:t xml:space="preserve"> </w:t>
      </w:r>
      <w:proofErr w:type="spellStart"/>
      <w:r w:rsidR="00445384" w:rsidRPr="00445384">
        <w:t>ŠERBULA</w:t>
      </w:r>
      <w:proofErr w:type="spellEnd"/>
      <w:r w:rsidR="00445384" w:rsidRPr="00445384">
        <w:t xml:space="preserve"> j.d.o.o. za trgovinu i usluge</w:t>
      </w:r>
      <w:r w:rsidR="00445384">
        <w:t xml:space="preserve"> Zagreb, Grižanska ulica 13, </w:t>
      </w:r>
      <w:proofErr w:type="spellStart"/>
      <w:r w:rsidR="00445384">
        <w:t>OIB</w:t>
      </w:r>
      <w:proofErr w:type="spellEnd"/>
      <w:r w:rsidR="00445384">
        <w:t xml:space="preserve">: </w:t>
      </w:r>
      <w:r w:rsidR="00445384" w:rsidRPr="00445384">
        <w:t>43533960690</w:t>
      </w:r>
      <w:r w:rsidR="00445384">
        <w:t xml:space="preserve"> </w:t>
      </w:r>
      <w:proofErr w:type="spellStart"/>
      <w:r w:rsidR="00445384">
        <w:t>MBS</w:t>
      </w:r>
      <w:proofErr w:type="spellEnd"/>
      <w:r w:rsidR="00445384">
        <w:t xml:space="preserve">: </w:t>
      </w:r>
      <w:r w:rsidR="00445384" w:rsidRPr="00445384">
        <w:t>081050546</w:t>
      </w:r>
      <w:r w:rsidR="00445384">
        <w:t>, iznosi 16.433,17 kn.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C255D">
        <w:t xml:space="preserve"> </w:t>
      </w:r>
      <w:r w:rsidR="00445384">
        <w:t xml:space="preserve">Goran </w:t>
      </w:r>
      <w:proofErr w:type="spellStart"/>
      <w:r w:rsidR="00445384">
        <w:t>Šerbula</w:t>
      </w:r>
      <w:proofErr w:type="spellEnd"/>
      <w:r w:rsidR="00445384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</w:t>
      </w:r>
      <w:r w:rsidR="002309FC">
        <w:t>6</w:t>
      </w:r>
      <w:r w:rsidR="00445384">
        <w:t>7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375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23759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3759B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59B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59B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23759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3759B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59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59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1967</izvorni_sadrzaj>
    <derivirana_varijabla naziv="DomainObject.Predmet.Broj_1">1967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St-1967/2018</izvorni_sadrzaj>
    <derivirana_varijabla naziv="DomainObject.Predmet.OznakaBroj_1">St-1967/2018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</izvorni_sadrzaj>
    <derivirana_varijabla naziv="DomainObject.Predmet.PrimjedbaSuca_1">ustup po čl. 11 Zakona o sudovim</derivirana_varijabla>
  </DomainObject.Predmet.PrimjedbaSuca>
  <DomainObject.Predmet.ProtustrankaFormated>
    <izvorni_sadrzaj>  FLASH-GORAN ŠERBULA j.d.o.o. za trgovinu i usluge</izvorni_sadrzaj>
    <derivirana_varijabla naziv="DomainObject.Predmet.ProtustrankaFormated_1">  FLASH-GORAN ŠERBULA j.d.o.o. za trgovinu i usluge</derivirana_varijabla>
  </DomainObject.Predmet.ProtustrankaFormated>
  <DomainObject.Predmet.ProtustrankaFormatedOIB>
    <izvorni_sadrzaj>  FLASH-GORAN ŠERBULA j.d.o.o. za trgovinu i usluge, OIB 43533960690</izvorni_sadrzaj>
    <derivirana_varijabla naziv="DomainObject.Predmet.ProtustrankaFormatedOIB_1">  FLASH-GORAN ŠERBULA j.d.o.o. za trgovinu i usluge, OIB 43533960690</derivirana_varijabla>
  </DomainObject.Predmet.ProtustrankaFormatedOIB>
  <DomainObject.Predmet.ProtustrankaFormatedWithAdress>
    <izvorni_sadrzaj> FLASH-GORAN ŠERBULA j.d.o.o. za trgovinu i usluge, Grižanska ulica 13, 10000 Zagreb</izvorni_sadrzaj>
    <derivirana_varijabla naziv="DomainObject.Predmet.ProtustrankaFormatedWithAdress_1"> FLASH-GORAN ŠERBULA j.d.o.o. za trgovinu i usluge, Grižanska ulica 13, 10000 Zagreb</derivirana_varijabla>
  </DomainObject.Predmet.ProtustrankaFormatedWithAdress>
  <DomainObject.Predmet.ProtustrankaFormatedWithAdressOIB>
    <izvorni_sadrzaj> FLASH-GORAN ŠERBULA j.d.o.o. za trgovinu i usluge, OIB 43533960690, Grižanska ulica 13, 10000 Zagreb</izvorni_sadrzaj>
    <derivirana_varijabla naziv="DomainObject.Predmet.ProtustrankaFormatedWithAdressOIB_1"> FLASH-GORAN ŠERBULA j.d.o.o. za trgovinu i usluge, OIB 43533960690, Grižanska ulica 13, 10000 Zagreb</derivirana_varijabla>
  </DomainObject.Predmet.ProtustrankaFormatedWithAdressOIB>
  <DomainObject.Predmet.ProtustrankaWithAdress>
    <izvorni_sadrzaj>FLASH-GORAN ŠERBULA j.d.o.o. za trgovinu i usluge Grižanska ulica 13, 10000 Zagreb</izvorni_sadrzaj>
    <derivirana_varijabla naziv="DomainObject.Predmet.ProtustrankaWithAdress_1">FLASH-GORAN ŠERBULA j.d.o.o. za trgovinu i usluge Grižanska ulica 13, 10000 Zagreb</derivirana_varijabla>
  </DomainObject.Predmet.ProtustrankaWithAdress>
  <DomainObject.Predmet.ProtustrankaWithAdressOIB>
    <izvorni_sadrzaj>FLASH-GORAN ŠERBULA j.d.o.o. za trgovinu i usluge, OIB 43533960690, Grižanska ulica 13, 10000 Zagreb</izvorni_sadrzaj>
    <derivirana_varijabla naziv="DomainObject.Predmet.ProtustrankaWithAdressOIB_1">FLASH-GORAN ŠERBULA j.d.o.o. za trgovinu i usluge, OIB 43533960690, Grižanska ulica 13, 10000 Zagreb</derivirana_varijabla>
  </DomainObject.Predmet.ProtustrankaWithAdressOIB>
  <DomainObject.Predmet.ProtustrankaNazivFormated>
    <izvorni_sadrzaj>FLASH-GORAN ŠERBULA j.d.o.o. za trgovinu i usluge</izvorni_sadrzaj>
    <derivirana_varijabla naziv="DomainObject.Predmet.ProtustrankaNazivFormated_1">FLASH-GORAN ŠERBULA j.d.o.o. za trgovinu i usluge</derivirana_varijabla>
  </DomainObject.Predmet.ProtustrankaNazivFormated>
  <DomainObject.Predmet.ProtustrankaNazivFormatedOIB>
    <izvorni_sadrzaj>FLASH-GORAN ŠERBULA j.d.o.o. za trgovinu i usluge, OIB 43533960690</izvorni_sadrzaj>
    <derivirana_varijabla naziv="DomainObject.Predmet.ProtustrankaNazivFormatedOIB_1">FLASH-GORAN ŠERBULA j.d.o.o. za trgovinu i usluge, OIB 43533960690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FLASH-GORAN ŠERBULA j.d.o.o. za trgovinu i usluge</item>
    </izvorni_sadrzaj>
    <derivirana_varijabla naziv="DomainObject.Predmet.ProtuStrankaListFormated_1">
      <item>FLASH-GORAN ŠERBULA j.d.o.o. za trgovinu i usluge</item>
    </derivirana_varijabla>
  </DomainObject.Predmet.ProtuStrankaListFormated>
  <DomainObject.Predmet.ProtuStrankaListFormatedOIB>
    <izvorni_sadrzaj>
      <item>FLASH-GORAN ŠERBULA j.d.o.o. za trgovinu i usluge, OIB 43533960690</item>
    </izvorni_sadrzaj>
    <derivirana_varijabla naziv="DomainObject.Predmet.ProtuStrankaListFormatedOIB_1">
      <item>FLASH-GORAN ŠERBULA j.d.o.o. za trgovinu i usluge, OIB 43533960690</item>
    </derivirana_varijabla>
  </DomainObject.Predmet.ProtuStrankaListFormatedOIB>
  <DomainObject.Predmet.ProtuStrankaListFormatedWithAdress>
    <izvorni_sadrzaj>
      <item>FLASH-GORAN ŠERBULA j.d.o.o. za trgovinu i usluge, Grižanska ulica 13, 10000 Zagreb</item>
    </izvorni_sadrzaj>
    <derivirana_varijabla naziv="DomainObject.Predmet.ProtuStrankaListFormatedWithAdress_1">
      <item>FLASH-GORAN ŠERBULA j.d.o.o. za trgovinu i usluge, Grižanska ulica 13, 10000 Zagreb</item>
    </derivirana_varijabla>
  </DomainObject.Predmet.ProtuStrankaListFormatedWithAdress>
  <DomainObject.Predmet.ProtuStrankaListFormatedWithAdressOIB>
    <izvorni_sadrzaj>
      <item>FLASH-GORAN ŠERBULA j.d.o.o. za trgovinu i usluge, OIB 43533960690, Grižanska ulica 13, 10000 Zagreb</item>
    </izvorni_sadrzaj>
    <derivirana_varijabla naziv="DomainObject.Predmet.ProtuStrankaListFormatedWithAdressOIB_1">
      <item>FLASH-GORAN ŠERBULA j.d.o.o. za trgovinu i usluge, OIB 43533960690, Grižanska ulica 13, 10000 Zagreb</item>
    </derivirana_varijabla>
  </DomainObject.Predmet.ProtuStrankaListFormatedWithAdressOIB>
  <DomainObject.Predmet.ProtuStrankaListNazivFormated>
    <izvorni_sadrzaj>
      <item>FLASH-GORAN ŠERBULA j.d.o.o. za trgovinu i usluge</item>
    </izvorni_sadrzaj>
    <derivirana_varijabla naziv="DomainObject.Predmet.ProtuStrankaListNazivFormated_1">
      <item>FLASH-GORAN ŠERBULA j.d.o.o. za trgovinu i usluge</item>
    </derivirana_varijabla>
  </DomainObject.Predmet.ProtuStrankaListNazivFormated>
  <DomainObject.Predmet.ProtuStrankaListNazivFormatedOIB>
    <izvorni_sadrzaj>
      <item>FLASH-GORAN ŠERBULA j.d.o.o. za trgovinu i usluge, OIB 43533960690</item>
    </izvorni_sadrzaj>
    <derivirana_varijabla naziv="DomainObject.Predmet.ProtuStrankaListNazivFormatedOIB_1">
      <item>FLASH-GORAN ŠERBULA j.d.o.o. za trgovinu i usluge, OIB 43533960690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FLASH-GORAN ŠERBULA j.d.o.o. za trgovinu i usluge</izvorni_sadrzaj>
    <derivirana_varijabla naziv="DomainObject.Predmet.ProtustrankaIDrugi_1">FLASH-GORAN ŠERBULA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FLASH-GORAN ŠERBULA j.d.o.o. za trgovinu i usluge, OIB 43533960690, Grižanska ulica 13, 10000 Zagreb</izvorni_sadrzaj>
    <derivirana_varijabla naziv="DomainObject.Predmet.ProtustrankaIDrugiAdressOIB_1">FLASH-GORAN ŠERBULA j.d.o.o. za trgovinu i usluge, OIB 43533960690, Grižanska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FLASH-GORAN ŠERBULA j.d.o.o. za trgovinu i usluge</item>
      <item>FINA Regionalni centar Zagreb</item>
    </izvorni_sadrzaj>
    <derivirana_varijabla naziv="DomainObject.Predmet.SudioniciListNaziv_1">
      <item>FLASH-GORAN ŠERBULA j.d.o.o. za trgovinu i usluge</item>
      <item>FINA Regionalni centar Zagreb</item>
    </derivirana_varijabla>
  </DomainObject.Predmet.SudioniciListNaziv>
  <DomainObject.Predmet.SudioniciListAdressOIB>
    <izvorni_sadrzaj>
      <item>FLASH-GORAN ŠERBULA j.d.o.o. za trgovinu i usluge, OIB 43533960690, Grižanska ulica 13,10000 Zagreb</item>
      <item>FINA Regionalni centar Zagreb, OIB 85821130368, Trg svibanjskih žrtava 1995. 1,10000 Zagreb</item>
    </izvorni_sadrzaj>
    <derivirana_varijabla naziv="DomainObject.Predmet.SudioniciListAdressOIB_1">
      <item>FLASH-GORAN ŠERBULA j.d.o.o. za trgovinu i usluge, OIB 43533960690, Grižanska ulica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43533960690</item>
      <item>, OIB 85821130368</item>
    </izvorni_sadrzaj>
    <derivirana_varijabla naziv="DomainObject.Predmet.SudioniciListNazivOIB_1">
      <item>, OIB 43533960690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2000</properties:Characters>
  <properties:Lines>48</properties:Lines>
  <properties:Paragraphs>16</properties:Paragraphs>
  <properties:TotalTime>618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2019-01-17T06:52:00Z</cp:lastPrinted>
  <dcterms:modified xmlns:xsi="http://www.w3.org/2001/XMLSchema-instance" xsi:type="dcterms:W3CDTF">2019-01-17T06:54:00Z</dcterms:modified>
  <cp:revision>160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