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5f69" w14:paraId="1f85f69" w:rsidRDefault="0059765E" w:rsidR="00B17F2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>REPUBLIKA HRVATSKA</w:t>
      </w:r>
    </w:p>
    <w:p w:rsidRDefault="00674942" w:rsidP="007E24CB" w:rsidR="007E24CB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 xml:space="preserve"> </w:t>
      </w:r>
      <w:r w:rsidR="007E24CB" w:rsidRPr="007535DC">
        <w:rPr>
          <w:sz w:val="24"/>
          <w:szCs w:val="24"/>
        </w:rPr>
        <w:t>Trgovački sud u Zagrebu</w:t>
      </w:r>
    </w:p>
    <w:p w:rsidRDefault="00674942" w:rsidP="00615084" w:rsidR="00674942" w:rsidRPr="007535DC">
      <w:pPr>
        <w:rPr>
          <w:b/>
          <w:sz w:val="24"/>
          <w:szCs w:val="24"/>
        </w:rPr>
      </w:pPr>
      <w:r w:rsidRPr="007535DC">
        <w:rPr>
          <w:sz w:val="24"/>
          <w:szCs w:val="24"/>
        </w:rPr>
        <w:t xml:space="preserve">   </w:t>
      </w:r>
      <w:r w:rsidR="007E24CB" w:rsidRPr="007535DC">
        <w:rPr>
          <w:sz w:val="24"/>
          <w:szCs w:val="24"/>
        </w:rPr>
        <w:t xml:space="preserve">Zagreb, Amruševa 2/II                                                          </w:t>
      </w:r>
      <w:r w:rsidR="00B17F2E">
        <w:rPr>
          <w:sz w:val="24"/>
          <w:szCs w:val="24"/>
        </w:rPr>
        <w:t xml:space="preserve">                 </w:t>
      </w:r>
      <w:r w:rsidRPr="007535DC">
        <w:rPr>
          <w:sz w:val="24"/>
          <w:szCs w:val="24"/>
        </w:rPr>
        <w:t xml:space="preserve">72 </w:t>
      </w:r>
      <w:r w:rsidR="007E24CB" w:rsidRPr="007535DC">
        <w:rPr>
          <w:sz w:val="24"/>
          <w:szCs w:val="24"/>
        </w:rPr>
        <w:t>St-</w:t>
      </w:r>
      <w:r w:rsidR="00713FC3">
        <w:rPr>
          <w:sz w:val="24"/>
          <w:szCs w:val="24"/>
        </w:rPr>
        <w:t>1126/2013</w:t>
      </w:r>
      <w:r w:rsidR="00B17F2E">
        <w:rPr>
          <w:sz w:val="24"/>
          <w:szCs w:val="24"/>
        </w:rPr>
        <w:t>-45</w:t>
      </w:r>
    </w:p>
    <w:p w:rsidRDefault="00B26294" w:rsidP="00B26294" w:rsidR="00B26294" w:rsidRPr="007535DC">
      <w:pPr>
        <w:rPr>
          <w:sz w:val="24"/>
          <w:szCs w:val="24"/>
        </w:rPr>
      </w:pPr>
    </w:p>
    <w:p w:rsidRDefault="00160D03" w:rsidP="007E24CB" w:rsidR="007E24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1F0BF8" w:rsidP="007E24CB" w:rsidR="001F0BF8">
      <w:pPr>
        <w:jc w:val="center"/>
        <w:rPr>
          <w:b/>
          <w:sz w:val="24"/>
          <w:szCs w:val="24"/>
        </w:rPr>
      </w:pPr>
    </w:p>
    <w:p w:rsidRDefault="001F0BF8" w:rsidP="007E24CB" w:rsidR="001F0BF8" w:rsidRPr="007535DC">
      <w:pPr>
        <w:jc w:val="center"/>
        <w:rPr>
          <w:b/>
          <w:sz w:val="24"/>
          <w:szCs w:val="24"/>
        </w:rPr>
      </w:pPr>
    </w:p>
    <w:p w:rsidRDefault="001F0BF8" w:rsidP="001F0BF8" w:rsidR="001F0BF8" w:rsidRPr="001F0BF8">
      <w:pPr>
        <w:ind w:hanging="705" w:left="705"/>
        <w:jc w:val="both"/>
        <w:rPr>
          <w:b/>
          <w:sz w:val="24"/>
          <w:szCs w:val="24"/>
        </w:rPr>
      </w:pPr>
      <w:r w:rsidRPr="001F0BF8">
        <w:rPr>
          <w:sz w:val="24"/>
          <w:szCs w:val="24"/>
        </w:rPr>
        <w:t xml:space="preserve">I   </w:t>
      </w:r>
      <w:r w:rsidRPr="001F0BF8">
        <w:rPr>
          <w:sz w:val="24"/>
          <w:szCs w:val="24"/>
        </w:rPr>
        <w:tab/>
        <w:t xml:space="preserve">Stečajnom upravitelju </w:t>
      </w:r>
      <w:r w:rsidR="00713FC3" w:rsidRPr="00713FC3">
        <w:rPr>
          <w:sz w:val="24"/>
          <w:szCs w:val="24"/>
        </w:rPr>
        <w:t>Antoni</w:t>
      </w:r>
      <w:r w:rsidR="00584D10">
        <w:rPr>
          <w:sz w:val="24"/>
          <w:szCs w:val="24"/>
        </w:rPr>
        <w:t>ji</w:t>
      </w:r>
      <w:r w:rsidR="00713FC3" w:rsidRPr="00713FC3">
        <w:rPr>
          <w:sz w:val="24"/>
          <w:szCs w:val="24"/>
        </w:rPr>
        <w:t xml:space="preserve"> Galić, mag.iur., iz Zagreba, Se</w:t>
      </w:r>
      <w:r w:rsidR="00713FC3">
        <w:rPr>
          <w:sz w:val="24"/>
          <w:szCs w:val="24"/>
        </w:rPr>
        <w:t>lska cesta 3, OIB: 64334764434,</w:t>
      </w:r>
      <w:r w:rsidRPr="001F0BF8">
        <w:rPr>
          <w:sz w:val="24"/>
          <w:szCs w:val="24"/>
        </w:rPr>
        <w:t xml:space="preserve"> od</w:t>
      </w:r>
      <w:r w:rsidR="000146EA">
        <w:rPr>
          <w:sz w:val="24"/>
          <w:szCs w:val="24"/>
        </w:rPr>
        <w:t>ređuje se nagrada u iznosu od _________________________</w:t>
      </w:r>
      <w:r w:rsidRPr="001F0BF8">
        <w:rPr>
          <w:sz w:val="24"/>
          <w:szCs w:val="24"/>
        </w:rPr>
        <w:t>kn.</w:t>
      </w:r>
    </w:p>
    <w:p w:rsidRDefault="001F0BF8" w:rsidP="001F0BF8" w:rsidR="001F0BF8" w:rsidRPr="001F0BF8">
      <w:pPr>
        <w:jc w:val="both"/>
        <w:rPr>
          <w:sz w:val="24"/>
          <w:szCs w:val="24"/>
        </w:rPr>
      </w:pPr>
    </w:p>
    <w:p w:rsidRDefault="00832EC5" w:rsidP="00832EC5" w:rsidR="00832EC5" w:rsidRPr="001F0BF8">
      <w:pPr>
        <w:jc w:val="both"/>
        <w:rPr>
          <w:b/>
          <w:sz w:val="24"/>
          <w:szCs w:val="24"/>
        </w:rPr>
      </w:pPr>
      <w:r w:rsidRPr="001F0BF8">
        <w:rPr>
          <w:b/>
          <w:sz w:val="24"/>
          <w:szCs w:val="24"/>
        </w:rPr>
        <w:t>II</w:t>
      </w:r>
      <w:r w:rsidRPr="001F0BF8">
        <w:rPr>
          <w:b/>
          <w:sz w:val="24"/>
          <w:szCs w:val="24"/>
        </w:rPr>
        <w:tab/>
      </w:r>
      <w:r w:rsidRPr="001F0BF8">
        <w:rPr>
          <w:sz w:val="24"/>
          <w:szCs w:val="24"/>
        </w:rPr>
        <w:t>Uvid u cjelokupno Rješenje možete obaviti u sobi 82/II</w:t>
      </w:r>
      <w:r w:rsidRPr="001F0BF8">
        <w:rPr>
          <w:b/>
          <w:sz w:val="24"/>
          <w:szCs w:val="24"/>
        </w:rPr>
        <w:t xml:space="preserve"> </w:t>
      </w:r>
      <w:r w:rsidRPr="001F0BF8">
        <w:rPr>
          <w:sz w:val="24"/>
          <w:szCs w:val="24"/>
        </w:rPr>
        <w:t>ulična zgrada.</w:t>
      </w:r>
    </w:p>
    <w:p w:rsidRDefault="007E24CB" w:rsidP="007E24CB" w:rsidR="007E24CB" w:rsidRPr="001F0BF8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1F0BF8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7535DC">
      <w:pPr>
        <w:widowControl/>
        <w:jc w:val="center"/>
        <w:rPr>
          <w:sz w:val="24"/>
          <w:szCs w:val="24"/>
        </w:rPr>
      </w:pPr>
      <w:r w:rsidRPr="001F0BF8">
        <w:rPr>
          <w:sz w:val="24"/>
          <w:szCs w:val="24"/>
        </w:rPr>
        <w:t>Za</w:t>
      </w:r>
      <w:r w:rsidR="00713FC3">
        <w:rPr>
          <w:sz w:val="24"/>
          <w:szCs w:val="24"/>
        </w:rPr>
        <w:t>greb,15</w:t>
      </w:r>
      <w:r w:rsidR="006B714F" w:rsidRPr="001F0BF8">
        <w:rPr>
          <w:sz w:val="24"/>
          <w:szCs w:val="24"/>
        </w:rPr>
        <w:t>.</w:t>
      </w:r>
      <w:r w:rsidR="00E12439">
        <w:rPr>
          <w:sz w:val="24"/>
          <w:szCs w:val="24"/>
        </w:rPr>
        <w:t xml:space="preserve"> </w:t>
      </w:r>
      <w:r w:rsidR="00467AA8">
        <w:rPr>
          <w:sz w:val="24"/>
          <w:szCs w:val="24"/>
        </w:rPr>
        <w:t>siječnja</w:t>
      </w:r>
      <w:r w:rsidR="00260DDE">
        <w:rPr>
          <w:sz w:val="24"/>
          <w:szCs w:val="24"/>
        </w:rPr>
        <w:t xml:space="preserve"> </w:t>
      </w:r>
      <w:r w:rsidR="00A22779" w:rsidRPr="007535DC">
        <w:rPr>
          <w:sz w:val="24"/>
          <w:szCs w:val="24"/>
        </w:rPr>
        <w:t>201</w:t>
      </w:r>
      <w:r w:rsidR="00713FC3">
        <w:rPr>
          <w:sz w:val="24"/>
          <w:szCs w:val="24"/>
        </w:rPr>
        <w:t>6</w:t>
      </w:r>
      <w:r w:rsidR="00A22779" w:rsidRPr="007535DC">
        <w:rPr>
          <w:sz w:val="24"/>
          <w:szCs w:val="24"/>
        </w:rPr>
        <w:t>.</w:t>
      </w:r>
    </w:p>
    <w:p w:rsidRDefault="00674942" w:rsidP="007E24CB" w:rsidR="00674942" w:rsidRPr="007535DC">
      <w:pPr>
        <w:widowControl/>
        <w:jc w:val="center"/>
        <w:rPr>
          <w:sz w:val="24"/>
          <w:szCs w:val="24"/>
        </w:rPr>
      </w:pPr>
    </w:p>
    <w:p w:rsidRDefault="007E24CB" w:rsidP="000D6CC8" w:rsidR="007E24CB" w:rsidRPr="007535DC">
      <w:pPr>
        <w:widowControl/>
        <w:jc w:val="both"/>
        <w:rPr>
          <w:sz w:val="24"/>
          <w:szCs w:val="24"/>
        </w:rPr>
      </w:pPr>
      <w:r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ab/>
        <w:t xml:space="preserve">             </w:t>
      </w:r>
      <w:r w:rsidR="000D6CC8" w:rsidRPr="007535DC">
        <w:rPr>
          <w:sz w:val="24"/>
          <w:szCs w:val="24"/>
        </w:rPr>
        <w:tab/>
      </w:r>
      <w:r w:rsidR="000D6CC8" w:rsidRPr="007535DC">
        <w:rPr>
          <w:sz w:val="24"/>
          <w:szCs w:val="24"/>
        </w:rPr>
        <w:tab/>
      </w:r>
      <w:r w:rsidR="000D6CC8" w:rsidRPr="007535DC">
        <w:rPr>
          <w:sz w:val="24"/>
          <w:szCs w:val="24"/>
        </w:rPr>
        <w:tab/>
      </w:r>
      <w:r w:rsidR="000D6CC8"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 xml:space="preserve"> Stečajni sudac</w:t>
      </w:r>
    </w:p>
    <w:p w:rsidRDefault="00832EC5" w:rsidP="007E24CB" w:rsidR="00832E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674942" w:rsidRPr="007535DC">
        <w:rPr>
          <w:rFonts w:hAnsi="Times New Roman" w:ascii="Times New Roman"/>
          <w:b w:val="false"/>
          <w:color w:val="auto"/>
          <w:szCs w:val="24"/>
        </w:rPr>
        <w:t>Nikola Ribarić</w:t>
      </w:r>
    </w:p>
    <w:p w:rsidRDefault="00832EC5" w:rsidP="007E24CB" w:rsidR="00832E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7E24CB" w:rsidR="00832E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392EEC" w:rsidR="007E24CB" w:rsidRPr="007535DC">
      <w:pPr>
        <w:pStyle w:val="Podnaslov"/>
        <w:ind w:firstLine="720" w:left="4320"/>
      </w:pPr>
      <w:r>
        <w:tab/>
      </w:r>
      <w:r>
        <w:tab/>
      </w:r>
      <w:r w:rsidR="007E24CB" w:rsidRPr="007535DC">
        <w:t xml:space="preserve"> </w:t>
      </w:r>
    </w:p>
    <w:p w:rsidRDefault="00935ABA" w:rsidP="00832EC5" w:rsidR="00935ABA" w:rsidRPr="007535D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7535DC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FF5" w:rsidR="00EC1FF5">
      <w:r>
        <w:separator/>
      </w:r>
    </w:p>
  </w:endnote>
  <w:endnote w:id="0" w:type="continuationSeparator">
    <w:p w:rsidRDefault="00EC1FF5" w:rsidR="00EC1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FF5" w:rsidR="00EC1FF5">
      <w:r>
        <w:separator/>
      </w:r>
    </w:p>
  </w:footnote>
  <w:footnote w:id="0" w:type="continuationSeparator">
    <w:p w:rsidRDefault="00EC1FF5" w:rsidR="00EC1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27B" w:rsidR="001C32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C327B" w:rsidP="00A67A58" w:rsidR="001C327B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146EA"/>
    <w:rsid w:val="00064DFD"/>
    <w:rsid w:val="000D1238"/>
    <w:rsid w:val="000D6CC8"/>
    <w:rsid w:val="00160D03"/>
    <w:rsid w:val="001619BA"/>
    <w:rsid w:val="001C1371"/>
    <w:rsid w:val="001C327B"/>
    <w:rsid w:val="001E30B9"/>
    <w:rsid w:val="001F0BF8"/>
    <w:rsid w:val="001F748D"/>
    <w:rsid w:val="002047E9"/>
    <w:rsid w:val="00260DDE"/>
    <w:rsid w:val="00283AC1"/>
    <w:rsid w:val="00350CC9"/>
    <w:rsid w:val="00392EEC"/>
    <w:rsid w:val="003E6155"/>
    <w:rsid w:val="00467AA8"/>
    <w:rsid w:val="0055073C"/>
    <w:rsid w:val="00573571"/>
    <w:rsid w:val="00577C20"/>
    <w:rsid w:val="005835DE"/>
    <w:rsid w:val="00584D10"/>
    <w:rsid w:val="0059765E"/>
    <w:rsid w:val="00615084"/>
    <w:rsid w:val="00674942"/>
    <w:rsid w:val="0069635B"/>
    <w:rsid w:val="006A177F"/>
    <w:rsid w:val="006B714F"/>
    <w:rsid w:val="00713FC3"/>
    <w:rsid w:val="007535DC"/>
    <w:rsid w:val="00790B9C"/>
    <w:rsid w:val="007E24CB"/>
    <w:rsid w:val="00832EC5"/>
    <w:rsid w:val="00837EA2"/>
    <w:rsid w:val="008A286D"/>
    <w:rsid w:val="00935ABA"/>
    <w:rsid w:val="00965756"/>
    <w:rsid w:val="00984987"/>
    <w:rsid w:val="00A11438"/>
    <w:rsid w:val="00A22779"/>
    <w:rsid w:val="00A67A58"/>
    <w:rsid w:val="00AA263E"/>
    <w:rsid w:val="00B17F2E"/>
    <w:rsid w:val="00B26294"/>
    <w:rsid w:val="00BB55D9"/>
    <w:rsid w:val="00C00CB9"/>
    <w:rsid w:val="00CD0297"/>
    <w:rsid w:val="00CE11FD"/>
    <w:rsid w:val="00D1187A"/>
    <w:rsid w:val="00D349BD"/>
    <w:rsid w:val="00E12439"/>
    <w:rsid w:val="00EB53ED"/>
    <w:rsid w:val="00EC1FF5"/>
    <w:rsid w:val="00F122E5"/>
    <w:rsid w:val="00F47C3B"/>
    <w:rsid w:val="00F8419D"/>
    <w:rsid w:val="00F95456"/>
    <w:rsid w:val="00F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D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D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D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D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D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D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D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D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88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St-1126/2013</izvorni_sadrzaj>
    <derivirana_varijabla naziv="DomainObject.Predmet.OznakaBroj_1">St-1126/2013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BARKA S.J. d.o.o. za trgovinu</izvorni_sadrzaj>
    <derivirana_varijabla naziv="DomainObject.Predmet.ProtustrankaFormated_1">  BARKA S.J. d.o.o. za trgovinu</derivirana_varijabla>
  </DomainObject.Predmet.ProtustrankaFormated>
  <DomainObject.Predmet.ProtustrankaFormatedOIB>
    <izvorni_sadrzaj>  BARKA S.J. d.o.o. za trgovinu, OIB 61582365723</izvorni_sadrzaj>
    <derivirana_varijabla naziv="DomainObject.Predmet.ProtustrankaFormatedOIB_1">  BARKA S.J. d.o.o. za trgovinu, OIB 61582365723</derivirana_varijabla>
  </DomainObject.Predmet.ProtustrankaFormatedOIB>
  <DomainObject.Predmet.ProtustrankaFormatedWithAdress>
    <izvorni_sadrzaj> BARKA S.J. d.o.o. za trgovinu, ILICA 51, 10000 Zagreb</izvorni_sadrzaj>
    <derivirana_varijabla naziv="DomainObject.Predmet.ProtustrankaFormatedWithAdress_1"> BARKA S.J. d.o.o. za trgovinu, ILICA 51, 10000 Zagreb</derivirana_varijabla>
  </DomainObject.Predmet.ProtustrankaFormatedWithAdress>
  <DomainObject.Predmet.ProtustrankaFormatedWithAdressOIB>
    <izvorni_sadrzaj> BARKA S.J. d.o.o. za trgovinu, OIB 61582365723, ILICA 51, 10000 Zagreb</izvorni_sadrzaj>
    <derivirana_varijabla naziv="DomainObject.Predmet.ProtustrankaFormatedWithAdressOIB_1"> BARKA S.J. d.o.o. za trgovinu, OIB 61582365723, ILICA 51, 10000 Zagreb</derivirana_varijabla>
  </DomainObject.Predmet.ProtustrankaFormatedWithAdressOIB>
  <DomainObject.Predmet.ProtustrankaWithAdress>
    <izvorni_sadrzaj>BARKA S.J. d.o.o. za trgovinu ILICA 51, 10000 Zagreb</izvorni_sadrzaj>
    <derivirana_varijabla naziv="DomainObject.Predmet.ProtustrankaWithAdress_1">BARKA S.J. d.o.o. za trgovinu ILICA 51, 10000 Zagreb</derivirana_varijabla>
  </DomainObject.Predmet.ProtustrankaWithAdress>
  <DomainObject.Predmet.ProtustrankaWithAdressOIB>
    <izvorni_sadrzaj>BARKA S.J. d.o.o. za trgovinu, OIB 61582365723, ILICA 51, 10000 Zagreb</izvorni_sadrzaj>
    <derivirana_varijabla naziv="DomainObject.Predmet.ProtustrankaWithAdressOIB_1">BARKA S.J. d.o.o. za trgovinu, OIB 61582365723, ILICA 51, 10000 Zagreb</derivirana_varijabla>
  </DomainObject.Predmet.ProtustrankaWithAdressOIB>
  <DomainObject.Predmet.ProtustrankaNazivFormated>
    <izvorni_sadrzaj>BARKA S.J. d.o.o. za trgovinu</izvorni_sadrzaj>
    <derivirana_varijabla naziv="DomainObject.Predmet.ProtustrankaNazivFormated_1">BARKA S.J. d.o.o. za trgovinu</derivirana_varijabla>
  </DomainObject.Predmet.ProtustrankaNazivFormated>
  <DomainObject.Predmet.ProtustrankaNazivFormatedOIB>
    <izvorni_sadrzaj>BARKA S.J. d.o.o. za trgovinu, OIB 61582365723</izvorni_sadrzaj>
    <derivirana_varijabla naziv="DomainObject.Predmet.ProtustrankaNazivFormatedOIB_1">BARKA S.J. d.o.o. za trgovinu, OIB 61582365723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BARKA S.J. d.o.o. za trgovinu</item>
    </izvorni_sadrzaj>
    <derivirana_varijabla naziv="DomainObject.Predmet.ProtuStrankaListFormated_1">
      <item>BARKA S.J. d.o.o. za trgovinu</item>
    </derivirana_varijabla>
  </DomainObject.Predmet.ProtuStrankaListFormated>
  <DomainObject.Predmet.ProtuStrankaListFormatedOIB>
    <izvorni_sadrzaj>
      <item>BARKA S.J. d.o.o. za trgovinu, OIB 61582365723</item>
    </izvorni_sadrzaj>
    <derivirana_varijabla naziv="DomainObject.Predmet.ProtuStrankaListFormatedOIB_1">
      <item>BARKA S.J. d.o.o. za trgovinu, OIB 61582365723</item>
    </derivirana_varijabla>
  </DomainObject.Predmet.ProtuStrankaListFormatedOIB>
  <DomainObject.Predmet.ProtuStrankaListFormatedWithAdress>
    <izvorni_sadrzaj>
      <item>BARKA S.J. d.o.o. za trgovinu, ILICA 51, 10000 Zagreb</item>
    </izvorni_sadrzaj>
    <derivirana_varijabla naziv="DomainObject.Predmet.ProtuStrankaListFormatedWithAdress_1">
      <item>BARKA S.J. d.o.o. za trgovinu, ILICA 51, 10000 Zagreb</item>
    </derivirana_varijabla>
  </DomainObject.Predmet.ProtuStrankaListFormatedWithAdress>
  <DomainObject.Predmet.ProtuStrankaListFormatedWithAdressOIB>
    <izvorni_sadrzaj>
      <item>BARKA S.J. d.o.o. za trgovinu, OIB 61582365723, ILICA 51, 10000 Zagreb</item>
    </izvorni_sadrzaj>
    <derivirana_varijabla naziv="DomainObject.Predmet.ProtuStrankaListFormatedWithAdressOIB_1">
      <item>BARKA S.J. d.o.o. za trgovinu, OIB 61582365723, ILICA 51, 10000 Zagreb</item>
    </derivirana_varijabla>
  </DomainObject.Predmet.ProtuStrankaListFormatedWithAdressOIB>
  <DomainObject.Predmet.ProtuStrankaListNazivFormated>
    <izvorni_sadrzaj>
      <item>BARKA S.J. d.o.o. za trgovinu</item>
    </izvorni_sadrzaj>
    <derivirana_varijabla naziv="DomainObject.Predmet.ProtuStrankaListNazivFormated_1">
      <item>BARKA S.J. d.o.o. za trgovinu</item>
    </derivirana_varijabla>
  </DomainObject.Predmet.ProtuStrankaListNazivFormated>
  <DomainObject.Predmet.ProtuStrankaListNazivFormatedOIB>
    <izvorni_sadrzaj>
      <item>BARKA S.J. d.o.o. za trgovinu, OIB 61582365723</item>
    </izvorni_sadrzaj>
    <derivirana_varijabla naziv="DomainObject.Predmet.ProtuStrankaListNazivFormatedOIB_1">
      <item>BARKA S.J. d.o.o. za trgovinu, OIB 61582365723</item>
    </derivirana_varijabla>
  </DomainObject.Predmet.ProtuStrankaListNazivFormatedOIB>
  <DomainObject.Predmet.OstaliListFormated>
    <izvorni_sadrzaj>
      <item>GRAD SPLIT</item>
      <item>ŽILNIK d.o.o.</item>
      <item>GRAD ZAGREB</item>
      <item>javnost</item>
      <item>Antonija Galić</item>
    </izvorni_sadrzaj>
    <derivirana_varijabla naziv="DomainObject.Predmet.OstaliListFormated_1">
      <item>GRAD SPLIT</item>
      <item>ŽILNIK d.o.o.</item>
      <item>GRAD ZAGREB</item>
      <item>javnost</item>
      <item>Antonija Galić</item>
    </derivirana_varijabla>
  </DomainObject.Predmet.OstaliListFormated>
  <DomainObject.Predmet.OstaliListFormatedOIB>
    <izvorni_sadrzaj>
      <item>GRAD SPLIT</item>
      <item>ŽILNIK d.o.o.</item>
      <item>GRAD ZAGREB</item>
      <item>javnost</item>
      <item>Antonija Galić, OIB 64334764434</item>
    </izvorni_sadrzaj>
    <derivirana_varijabla naziv="DomainObject.Predmet.OstaliListFormatedOIB_1">
      <item>GRAD SPLIT</item>
      <item>ŽILNIK d.o.o.</item>
      <item>GRAD ZAGREB</item>
      <item>javnost</item>
      <item>Antonija Galić, OIB 64334764434</item>
    </derivirana_varijabla>
  </DomainObject.Predmet.OstaliListFormatedOIB>
  <DomainObject.Predmet.OstaliListFormatedWithAdress>
    <izvorni_sadrzaj>
      <item>GRAD SPLIT, Branimirova obala 17, 21000 Split</item>
      <item>ŽILNIK d.o.o., Prilaz V. Brajkovića 6, 10000 Zagreb</item>
      <item>GRAD ZAGREB, Trg Stjepana Radića 1, 10000 Zagreb</item>
      <item>javnost</item>
      <item>Antonija Galić, Selska cesta 3, 10000 Zagreb</item>
    </izvorni_sadrzaj>
    <derivirana_varijabla naziv="DomainObject.Predmet.OstaliListFormatedWithAdress_1">
      <item>GRAD SPLIT, Branimirova obala 17, 21000 Split</item>
      <item>ŽILNIK d.o.o., Prilaz V. Brajkovića 6, 10000 Zagreb</item>
      <item>GRAD ZAGREB, Trg Stjepana Radića 1, 10000 Zagreb</item>
      <item>javnost</item>
      <item>Antonija Galić, Selska cesta 3, 10000 Zagreb</item>
    </derivirana_varijabla>
  </DomainObject.Predmet.OstaliListFormatedWithAdress>
  <DomainObject.Predmet.OstaliListFormatedWithAdressOIB>
    <izvorni_sadrzaj>
      <item>GRAD SPLIT, Branimirova obala 17, 21000 Split</item>
      <item>ŽILNIK d.o.o., Prilaz V. Brajkovića 6, 10000 Zagreb</item>
      <item>GRAD ZAGREB, Trg Stjepana Radića 1, 10000 Zagreb</item>
      <item>javnost</item>
      <item>Antonija Galić, OIB 64334764434, Selska cesta 3, 10000 Zagreb</item>
    </izvorni_sadrzaj>
    <derivirana_varijabla naziv="DomainObject.Predmet.OstaliListFormatedWithAdressOIB_1">
      <item>GRAD SPLIT, Branimirova obala 17, 21000 Split</item>
      <item>ŽILNIK d.o.o., Prilaz V. Brajkovića 6, 10000 Zagreb</item>
      <item>GRAD ZAGREB, Trg Stjepana Radića 1, 10000 Zagreb</item>
      <item>javnost</item>
      <item>Antonija Galić, OIB 64334764434, Selska cesta 3, 10000 Zagreb</item>
    </derivirana_varijabla>
  </DomainObject.Predmet.OstaliListFormatedWithAdressOIB>
  <DomainObject.Predmet.OstaliListNazivFormated>
    <izvorni_sadrzaj>
      <item>GRAD SPLIT</item>
      <item>ŽILNIK d.o.o.</item>
      <item>GRAD ZAGREB</item>
      <item>javnost</item>
      <item>Antonija Galić</item>
    </izvorni_sadrzaj>
    <derivirana_varijabla naziv="DomainObject.Predmet.OstaliListNazivFormated_1">
      <item>GRAD SPLIT</item>
      <item>ŽILNIK d.o.o.</item>
      <item>GRAD ZAGREB</item>
      <item>javnost</item>
      <item>Antonija Galić</item>
    </derivirana_varijabla>
  </DomainObject.Predmet.OstaliListNazivFormated>
  <DomainObject.Predmet.OstaliListNazivFormatedOIB>
    <izvorni_sadrzaj>
      <item>GRAD SPLIT</item>
      <item>ŽILNIK d.o.o.</item>
      <item>GRAD ZAGREB</item>
      <item>javnost</item>
      <item>Antonija Galić, OIB 64334764434</item>
    </izvorni_sadrzaj>
    <derivirana_varijabla naziv="DomainObject.Predmet.OstaliListNazivFormatedOIB_1">
      <item>GRAD SPLIT</item>
      <item>ŽILNIK d.o.o.</item>
      <item>GRAD ZAGREB</item>
      <item>javnost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BARKA S.J. d.o.o. za trgovinu</izvorni_sadrzaj>
    <derivirana_varijabla naziv="DomainObject.Predmet.ProtustrankaIDrugi_1">BARKA S.J. d.o.o. za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BARKA S.J. d.o.o. za trgovinu, OIB 61582365723, ILICA 51, 10000 Zagreb</izvorni_sadrzaj>
    <derivirana_varijabla naziv="DomainObject.Predmet.ProtustrankaIDrugiAdressOIB_1">BARKA S.J. d.o.o. za trgovinu, OIB 61582365723, ILICA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BARKA S.J. d.o.o. za trgovinu</item>
      <item>FINA ZAGREB</item>
      <item>GRAD SPLIT</item>
      <item>ŽILNIK d.o.o.</item>
      <item>GRAD ZAGREB</item>
      <item>javnost</item>
      <item>Antonija Galić</item>
    </izvorni_sadrzaj>
    <derivirana_varijabla naziv="DomainObject.Predmet.SudioniciListNaziv_1">
      <item>BARKA S.J. d.o.o. za trgovinu</item>
      <item>FINA ZAGREB</item>
      <item>GRAD SPLIT</item>
      <item>ŽILNIK d.o.o.</item>
      <item>GRAD ZAGREB</item>
      <item>javnost</item>
      <item>Antonija Galić</item>
    </derivirana_varijabla>
  </DomainObject.Predmet.SudioniciListNaziv>
  <DomainObject.Predmet.SudioniciListAdressOIB>
    <izvorni_sadrzaj>
      <item>BARKA S.J. d.o.o. za trgovinu, OIB 61582365723, ILICA 51,10000 Zagreb</item>
      <item>FINA ZAGREB, OIB 85821130368, ILICA 307,10000 Zagreb</item>
      <item>GRAD SPLIT, Branimirova obala 17,21000 Split</item>
      <item>ŽILNIK d.o.o., Prilaz V. Brajkovića 6,10000 Zagreb</item>
      <item>GRAD ZAGREB, Trg Stjepana Radića 1,10000 Zagreb</item>
      <item>javnost</item>
      <item>Antonija Galić, OIB 64334764434, Selska cesta 3,10000 Zagreb</item>
    </izvorni_sadrzaj>
    <derivirana_varijabla naziv="DomainObject.Predmet.SudioniciListAdressOIB_1">
      <item>BARKA S.J. d.o.o. za trgovinu, OIB 61582365723, ILICA 51,10000 Zagreb</item>
      <item>FINA ZAGREB, OIB 85821130368, ILICA 307,10000 Zagreb</item>
      <item>GRAD SPLIT, Branimirova obala 17,21000 Split</item>
      <item>ŽILNIK d.o.o., Prilaz V. Brajkovića 6,10000 Zagreb</item>
      <item>GRAD ZAGREB, Trg Stjepana Radića 1,10000 Zagreb</item>
      <item>javnost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61582365723</item>
      <item>, OIB 85821130368</item>
      <item>, OIB null</item>
      <item>, OIB null</item>
      <item>, OIB null</item>
      <item>, OIB null</item>
      <item>, OIB 64334764434</item>
    </izvorni_sadrzaj>
    <derivirana_varijabla naziv="DomainObject.Predmet.SudioniciListNazivOIB_1">
      <item>, OIB 61582365723</item>
      <item>, OIB 85821130368</item>
      <item>, OIB null</item>
      <item>, OIB null</item>
      <item>, OIB null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57</properties:Words>
  <properties:Characters>328</properties:Characters>
  <properties:Lines>21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2016-01-18T12:14:00Z</dcterms:created>
  <dc:creator>nmarkovic</dc:creator>
  <cp:lastModifiedBy>Jadranka Zelić</cp:lastModifiedBy>
  <cp:lastPrinted>2016-01-18T12:14:00Z</cp:lastPrinted>
  <dcterms:modified xmlns:xsi="http://www.w3.org/2001/XMLSchema-instance" xsi:type="dcterms:W3CDTF">2016-01-18T12:15:00Z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