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150b0" w14:paraId="4c150b0" w:rsidRDefault="00E079AC" w:rsidP="00E079AC" w:rsidR="00E079AC">
      <w:pPr>
        <w:pStyle w:val="Zaglavlje"/>
        <w:jc w:val="right"/>
        <w15:collapsed w:val="false"/>
      </w:pPr>
      <w:bookmarkStart w:name="_GoBack" w:id="0"/>
      <w:bookmarkEnd w:id="0"/>
      <w:r>
        <w:t>Poslovni broj: 2 St-</w:t>
      </w:r>
      <w:r w:rsidR="001E3121">
        <w:t>237/17-4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E079AC" w:rsidP="00485215" w:rsidR="00E079AC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6E0B0B" w:rsidP="00485215" w:rsidR="006E0B0B">
      <w:pPr>
        <w:spacing w:lineRule="auto" w:line="240" w:after="0"/>
        <w:jc w:val="center"/>
      </w:pPr>
    </w:p>
    <w:p w:rsidRDefault="001E3121" w:rsidP="00B068AC" w:rsidR="00A71360">
      <w:pPr>
        <w:spacing w:lineRule="auto" w:line="240" w:after="0"/>
        <w:ind w:firstLine="708"/>
        <w:jc w:val="both"/>
      </w:pPr>
      <w:r>
        <w:t>Trgovački sud u Varaždinu po sucu toga suda Meliti Poljanec Bubaš, kao stečajnoj sutkinji, u stečajnom predmetu, povodom prijedloga predlagatelja Republike Hrvatske, Ministarstva financija - Porezne uprave, Područnog ureda sjeverna Hrvatska, kojeg zastupa Županijsko državno odvjetništvo u Varaždinu,  za otvaranje stečajnog postupka nad dužnikom NACIONALNA MREŽA d.o.o., Varaždin, Šetalište Franje Tuđm</w:t>
      </w:r>
      <w:r w:rsidR="006050EC">
        <w:t>ana 1, OIB: 44522000873, dana 2</w:t>
      </w:r>
      <w:r>
        <w:t xml:space="preserve">. </w:t>
      </w:r>
      <w:r w:rsidR="006050EC">
        <w:t>lipnja</w:t>
      </w:r>
      <w:r>
        <w:t xml:space="preserve"> 2017. godine,</w:t>
      </w:r>
    </w:p>
    <w:p w:rsidRDefault="001E3121" w:rsidP="00B068AC" w:rsidR="001E3121">
      <w:pPr>
        <w:spacing w:lineRule="auto" w:line="240" w:after="0"/>
        <w:ind w:firstLine="708"/>
        <w:jc w:val="both"/>
      </w:pPr>
    </w:p>
    <w:p w:rsidRDefault="00B068AC" w:rsidP="00B068AC" w:rsidR="00485215">
      <w:pPr>
        <w:spacing w:lineRule="auto" w:line="240" w:after="0"/>
        <w:jc w:val="center"/>
      </w:pPr>
      <w:r>
        <w:t xml:space="preserve">r </w:t>
      </w:r>
      <w:r w:rsidR="004B6F4B">
        <w:t xml:space="preserve">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>I. Pozivaju se vjerovnici</w:t>
      </w:r>
      <w:r w:rsidR="00B41D33">
        <w:t xml:space="preserve"> dužnika</w:t>
      </w:r>
      <w:r>
        <w:t xml:space="preserve"> </w:t>
      </w:r>
      <w:r w:rsidR="001E3121">
        <w:t>NACIONALNA MREŽA d.o.o., Varaždin, Šetalište Franje Tuđmana 1, OIB: 44522000873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1E3121">
        <w:t>237/17.</w:t>
      </w:r>
      <w:r w:rsidR="006970B0">
        <w:t xml:space="preserve"> </w:t>
      </w:r>
      <w:r w:rsidR="00B068AC">
        <w:t xml:space="preserve"> </w:t>
      </w:r>
      <w:r w:rsidR="00F0721A">
        <w:t xml:space="preserve"> </w:t>
      </w:r>
      <w:r w:rsidR="00A71360">
        <w:t xml:space="preserve"> </w:t>
      </w:r>
    </w:p>
    <w:p w:rsidRDefault="00E04B25" w:rsidP="00485215" w:rsidR="00485215">
      <w:pPr>
        <w:spacing w:lineRule="auto" w:line="240" w:after="0"/>
        <w:jc w:val="both"/>
      </w:pPr>
      <w:r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1E3121">
        <w:t>NACIONALNA MREŽA d.o.o., Varaždin, Šetalište Franje Tuđmana 1, OIB: 44522000873</w:t>
      </w:r>
      <w:r w:rsidR="004B6F4B">
        <w:t>.</w:t>
      </w:r>
      <w:r w:rsidR="00355232">
        <w:t xml:space="preserve"> 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e-oglasnoj ploči suda.</w:t>
      </w:r>
      <w:r w:rsidR="00B068AC">
        <w:t xml:space="preserve"> </w:t>
      </w:r>
      <w:r w:rsidR="00F0721A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  <w:r w:rsidR="00E079AC"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F0721A" w:rsidR="001E3121">
      <w:pPr>
        <w:spacing w:lineRule="auto" w:line="240" w:after="0"/>
        <w:jc w:val="both"/>
      </w:pPr>
      <w:r>
        <w:tab/>
      </w:r>
    </w:p>
    <w:p w:rsidRDefault="001E3121" w:rsidP="001E3121" w:rsidR="001E3121">
      <w:pPr>
        <w:spacing w:lineRule="auto" w:line="240" w:after="0"/>
        <w:ind w:firstLine="708"/>
        <w:jc w:val="both"/>
      </w:pPr>
      <w:r>
        <w:t>Financijska agencija je dana 20. siječnja 2017.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1E3121" w:rsidP="001E3121" w:rsidR="001E3121">
      <w:pPr>
        <w:spacing w:lineRule="auto" w:line="240" w:after="0"/>
        <w:jc w:val="both"/>
      </w:pPr>
    </w:p>
    <w:p w:rsidRDefault="001E3121" w:rsidP="001E3121" w:rsidR="001E3121">
      <w:pPr>
        <w:spacing w:lineRule="auto" w:line="240" w:after="0"/>
        <w:jc w:val="both"/>
      </w:pPr>
      <w:r>
        <w:lastRenderedPageBreak/>
        <w:tab/>
        <w:t>Budući da je Republika Hrvatska, Ministarstvo financija - Porezna uprava, Područni ured sjeverna Hrvatska, koju zastupa Županijsko državno odvjetništvo u Varaždinu, u određenom roku predložila otvaranje stečajnoga postupka, sud je primjenom čl. 433. SZ-a rješenjem ovog suda poslovni broj 1 St-25/17-5 od 5. travnja 2017. obustavio skraćeni stečajni postupak.</w:t>
      </w:r>
    </w:p>
    <w:p w:rsidRDefault="00E079AC" w:rsidP="00B068AC" w:rsidR="00E079AC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tab/>
        <w:t>Rje</w:t>
      </w:r>
      <w:r>
        <w:t xml:space="preserve">šenjem ovog suda poslovni broj </w:t>
      </w:r>
      <w:r w:rsidR="00F0721A">
        <w:t>2 St-</w:t>
      </w:r>
      <w:r w:rsidR="001E3121">
        <w:t>237/17-2</w:t>
      </w:r>
      <w:r w:rsidR="00B068AC">
        <w:t xml:space="preserve"> od </w:t>
      </w:r>
      <w:r w:rsidR="001E3121">
        <w:t>10</w:t>
      </w:r>
      <w:r w:rsidR="00E079AC">
        <w:t xml:space="preserve">. </w:t>
      </w:r>
      <w:r w:rsidR="001E3121">
        <w:t>svibnja 2017</w:t>
      </w:r>
      <w:r w:rsidR="00E079AC">
        <w:t>.</w:t>
      </w:r>
      <w:r w:rsidRPr="00554F6A">
        <w:t xml:space="preserve">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1E3121" w:rsidR="009A5633">
      <w:pPr>
        <w:spacing w:lineRule="auto" w:line="240" w:after="0"/>
        <w:jc w:val="both"/>
      </w:pPr>
      <w:r>
        <w:tab/>
        <w:t xml:space="preserve"> </w:t>
      </w:r>
      <w:r w:rsidR="00F0721A">
        <w:t>B</w:t>
      </w:r>
      <w:r w:rsidR="009A5633">
        <w:t xml:space="preserve">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AB098A">
        <w:t>,</w:t>
      </w:r>
      <w:r>
        <w:t xml:space="preserve"> </w:t>
      </w:r>
      <w:r w:rsidR="001E3121">
        <w:t>2</w:t>
      </w:r>
      <w:r>
        <w:t xml:space="preserve">. </w:t>
      </w:r>
      <w:r w:rsidR="001E3121">
        <w:t>lipnja</w:t>
      </w:r>
      <w:r>
        <w:t xml:space="preserve"> 201</w:t>
      </w:r>
      <w:r w:rsidR="00464711">
        <w:t>7</w:t>
      </w:r>
      <w:r>
        <w:t>.</w:t>
      </w:r>
      <w:r w:rsidR="005D5B44">
        <w:t xml:space="preserve"> godine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4707">
        <w:t>Sutkinja</w:t>
      </w:r>
    </w:p>
    <w:p w:rsidRDefault="00B74707" w:rsidP="00A9114B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85215">
        <w:t xml:space="preserve"> </w:t>
      </w:r>
      <w:r w:rsidR="006050EC">
        <w:t>Melita Poljanec Bubaš,v.r.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53086E" w:rsidR="0053086E">
      <w:pPr>
        <w:spacing w:lineRule="auto" w:line="240" w:after="0"/>
        <w:jc w:val="both"/>
      </w:pPr>
      <w:r>
        <w:tab/>
      </w:r>
      <w:r w:rsidR="0053086E"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7DC0" w:rsidP="00485215" w:rsidR="000B7DC0">
      <w:pPr>
        <w:spacing w:lineRule="auto" w:line="240" w:after="0"/>
      </w:pPr>
      <w:r>
        <w:separator/>
      </w:r>
    </w:p>
  </w:endnote>
  <w:endnote w:id="0" w:type="continuationSeparator">
    <w:p w:rsidRDefault="000B7DC0" w:rsidP="00485215" w:rsidR="000B7DC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7DC0" w:rsidP="00485215" w:rsidR="000B7DC0">
      <w:pPr>
        <w:spacing w:lineRule="auto" w:line="240" w:after="0"/>
      </w:pPr>
      <w:r>
        <w:separator/>
      </w:r>
    </w:p>
  </w:footnote>
  <w:footnote w:id="0" w:type="continuationSeparator">
    <w:p w:rsidRDefault="000B7DC0" w:rsidP="00485215" w:rsidR="000B7DC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50EC">
          <w:rPr>
            <w:noProof/>
          </w:rPr>
          <w:t>2</w:t>
        </w:r>
        <w:r>
          <w:fldChar w:fldCharType="end"/>
        </w:r>
      </w:p>
    </w:sdtContent>
  </w:sdt>
  <w:p w:rsidRDefault="001E3121" w:rsidP="001E3121" w:rsidR="001E3121">
    <w:pPr>
      <w:pStyle w:val="Zaglavlje"/>
      <w:jc w:val="right"/>
    </w:pPr>
    <w:r>
      <w:t>Poslovni broj: 2 St-237/17-4</w:t>
    </w:r>
  </w:p>
  <w:p w:rsidRDefault="006050EC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B7DC0"/>
    <w:rsid w:val="000C2925"/>
    <w:rsid w:val="00192606"/>
    <w:rsid w:val="001A10AB"/>
    <w:rsid w:val="001E3121"/>
    <w:rsid w:val="001F37AD"/>
    <w:rsid w:val="002252F6"/>
    <w:rsid w:val="00233C6F"/>
    <w:rsid w:val="0033218E"/>
    <w:rsid w:val="00355232"/>
    <w:rsid w:val="003C1AF9"/>
    <w:rsid w:val="003E449C"/>
    <w:rsid w:val="003E77B3"/>
    <w:rsid w:val="0044635E"/>
    <w:rsid w:val="004532DB"/>
    <w:rsid w:val="00464711"/>
    <w:rsid w:val="00485215"/>
    <w:rsid w:val="004A67DF"/>
    <w:rsid w:val="004B4A8F"/>
    <w:rsid w:val="004B6667"/>
    <w:rsid w:val="004B6F4B"/>
    <w:rsid w:val="0053086E"/>
    <w:rsid w:val="005520AB"/>
    <w:rsid w:val="00554F6A"/>
    <w:rsid w:val="00561009"/>
    <w:rsid w:val="005A6A15"/>
    <w:rsid w:val="005D5B44"/>
    <w:rsid w:val="006050EC"/>
    <w:rsid w:val="00605C60"/>
    <w:rsid w:val="006309FF"/>
    <w:rsid w:val="00642949"/>
    <w:rsid w:val="00655596"/>
    <w:rsid w:val="006962BC"/>
    <w:rsid w:val="006970B0"/>
    <w:rsid w:val="006E0B0B"/>
    <w:rsid w:val="00753973"/>
    <w:rsid w:val="00753F0B"/>
    <w:rsid w:val="007956EF"/>
    <w:rsid w:val="00826507"/>
    <w:rsid w:val="00847C43"/>
    <w:rsid w:val="00871F49"/>
    <w:rsid w:val="008A2FD1"/>
    <w:rsid w:val="008A44D0"/>
    <w:rsid w:val="009933B4"/>
    <w:rsid w:val="00996A66"/>
    <w:rsid w:val="009A5633"/>
    <w:rsid w:val="009C3CE4"/>
    <w:rsid w:val="00A61A82"/>
    <w:rsid w:val="00A71360"/>
    <w:rsid w:val="00A9114B"/>
    <w:rsid w:val="00AB098A"/>
    <w:rsid w:val="00AC21BE"/>
    <w:rsid w:val="00B068AC"/>
    <w:rsid w:val="00B20F0E"/>
    <w:rsid w:val="00B25936"/>
    <w:rsid w:val="00B41D33"/>
    <w:rsid w:val="00B53C87"/>
    <w:rsid w:val="00B74707"/>
    <w:rsid w:val="00B81E78"/>
    <w:rsid w:val="00B94282"/>
    <w:rsid w:val="00BE68D1"/>
    <w:rsid w:val="00C6451F"/>
    <w:rsid w:val="00CB6F0D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04B25"/>
    <w:rsid w:val="00E079AC"/>
    <w:rsid w:val="00E370B3"/>
    <w:rsid w:val="00E95CD7"/>
    <w:rsid w:val="00EB2694"/>
    <w:rsid w:val="00EF13C2"/>
    <w:rsid w:val="00F0721A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6050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50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50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50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50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6050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50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50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50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50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94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742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927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338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31.1.2017</izvorni_sadrzaj>
    <derivirana_varijabla naziv="DomainObject.Predmet.Opis_1">Prijedlog za otvaranje st. postupka 31.1.2017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St-237/2017</izvorni_sadrzaj>
    <derivirana_varijabla naziv="DomainObject.Predmet.OznakaBroj_1">St-237/2017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NACIONALNA MREŽA društvo s ograničenom odgovornošću za marketing</izvorni_sadrzaj>
    <derivirana_varijabla naziv="DomainObject.Predmet.ProtustrankaFormated_1">  NACIONALNA MREŽA društvo s ograničenom odgovornošću za marketing</derivirana_varijabla>
  </DomainObject.Predmet.ProtustrankaFormated>
  <DomainObject.Predmet.ProtustrankaFormatedOIB>
    <izvorni_sadrzaj>  NACIONALNA MREŽA društvo s ograničenom odgovornošću za marketing, OIB 44522000873</izvorni_sadrzaj>
    <derivirana_varijabla naziv="DomainObject.Predmet.ProtustrankaFormatedOIB_1">  NACIONALNA MREŽA društvo s ograničenom odgovornošću za marketing, OIB 44522000873</derivirana_varijabla>
  </DomainObject.Predmet.ProtustrankaFormatedOIB>
  <DomainObject.Predmet.ProtustrankaFormatedWithAdress>
    <izvorni_sadrzaj> NACIONALNA MREŽA društvo s ograničenom odgovornošću za marketing, Šetalište Franje Tuđmana 1, 42000 Varaždin</izvorni_sadrzaj>
    <derivirana_varijabla naziv="DomainObject.Predmet.ProtustrankaFormatedWithAdress_1"> NACIONALNA MREŽA društvo s ograničenom odgovornošću za marketing, Šetalište Franje Tuđmana 1, 42000 Varaždin</derivirana_varijabla>
  </DomainObject.Predmet.ProtustrankaFormatedWithAdress>
  <DomainObject.Predmet.ProtustrankaFormatedWithAdressOIB>
    <izvorni_sadrzaj> NACIONALNA MREŽA društvo s ograničenom odgovornošću za marketing, OIB 44522000873, Šetalište Franje Tuđmana 1, 42000 Varaždin</izvorni_sadrzaj>
    <derivirana_varijabla naziv="DomainObject.Predmet.ProtustrankaFormatedWithAdressOIB_1"> NACIONALNA MREŽA društvo s ograničenom odgovornošću za marketing, OIB 44522000873, Šetalište Franje Tuđmana 1, 42000 Varaždin</derivirana_varijabla>
  </DomainObject.Predmet.ProtustrankaFormatedWithAdressOIB>
  <DomainObject.Predmet.ProtustrankaWithAdress>
    <izvorni_sadrzaj>NACIONALNA MREŽA društvo s ograničenom odgovornošću za marketing Šetalište Franje Tuđmana 1, 42000 Varaždin</izvorni_sadrzaj>
    <derivirana_varijabla naziv="DomainObject.Predmet.ProtustrankaWithAdress_1">NACIONALNA MREŽA društvo s ograničenom odgovornošću za marketing Šetalište Franje Tuđmana 1, 42000 Varaždin</derivirana_varijabla>
  </DomainObject.Predmet.ProtustrankaWithAdress>
  <DomainObject.Predmet.ProtustrankaWithAdressOIB>
    <izvorni_sadrzaj>NACIONALNA MREŽA društvo s ograničenom odgovornošću za marketing, OIB 44522000873, Šetalište Franje Tuđmana 1, 42000 Varaždin</izvorni_sadrzaj>
    <derivirana_varijabla naziv="DomainObject.Predmet.ProtustrankaWithAdressOIB_1">NACIONALNA MREŽA društvo s ograničenom odgovornošću za marketing, OIB 44522000873, Šetalište Franje Tuđmana 1, 42000 Varaždin</derivirana_varijabla>
  </DomainObject.Predmet.ProtustrankaWithAdressOIB>
  <DomainObject.Predmet.ProtustrankaNazivFormated>
    <izvorni_sadrzaj>NACIONALNA MREŽA društvo s ograničenom odgovornošću za marketing</izvorni_sadrzaj>
    <derivirana_varijabla naziv="DomainObject.Predmet.ProtustrankaNazivFormated_1">NACIONALNA MREŽA društvo s ograničenom odgovornošću za marketing</derivirana_varijabla>
  </DomainObject.Predmet.ProtustrankaNazivFormated>
  <DomainObject.Predmet.ProtustrankaNazivFormatedOIB>
    <izvorni_sadrzaj>NACIONALNA MREŽA društvo s ograničenom odgovornošću za marketing, OIB 44522000873</izvorni_sadrzaj>
    <derivirana_varijabla naziv="DomainObject.Predmet.ProtustrankaNazivFormatedOIB_1">NACIONALNA MREŽA društvo s ograničenom odgovornošću za marketing, OIB 44522000873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</izvorni_sadrzaj>
    <derivirana_varijabla naziv="DomainObject.Predmet.StrankaFormated_1">  REPUBLIKA HRVATSKA MINISTARSTVO FINANCIJA zastupanog po punomoćniku Županijsko državno odvjetništvo u Varaždinu</derivirana_varijabla>
  </DomainObject.Predmet.StrankaFormated>
  <DomainObject.Predmet.StrankaFormatedOIB>
    <izvorni_sadrzaj>  REPUBLIKA HRVATSKA MINISTARSTVO FINANCIJA, OIB 18683136487 zastupanog po punomoćniku Županijsko državno odvjetništvo u Varaždinu</izvorni_sadrzaj>
    <derivirana_varijabla naziv="DomainObject.Predmet.StrankaFormatedOIB_1">  REPUBLIKA HRVATSKA MINISTARSTVO FINANCIJA, OIB 18683136487 zastupanog po punomoćniku Županijsko državno odvjetništvo u Varaždinu</derivirana_varijabla>
  </DomainObject.Predmet.StrankaFormatedOIB>
  <DomainObject.Predmet.StrankaFormatedWithAdress>
    <izvorni_sadrzaj> REPUBLIKA HRVATSKA MINISTARSTVO FINANCIJA, Graberje 1, 42000 Varaždin zastupanog po punomoćniku Županijsko državno odvjetništvo u Varaždinu</izvorni_sadrzaj>
    <derivirana_varijabla naziv="DomainObject.Predmet.StrankaFormatedWithAdress_1"> REPUBLIKA HRVATSKA MINISTARSTVO FINANCIJA, Graberje 1, 42000 Varaždin zastupanog po punomoćniku Županijsko državno odvjetništvo u Varaždinu</derivirana_varijabla>
  </DomainObject.Predmet.StrankaFormatedWithAdress>
  <DomainObject.Predmet.StrankaFormatedWithAdressOIB>
    <izvorni_sadrzaj> REPUBLIKA HRVATSKA MINISTARSTVO FINANCIJA, OIB 18683136487, Graberje 1, 42000 Varaždin zastupanog po punomoćniku Županijsko državno odvjetništvo u Varaždinu</izvorni_sadrzaj>
    <derivirana_varijabla naziv="DomainObject.Predmet.StrankaFormatedWithAdressOIB_1"> REPUBLIKA HRVATSKA MINISTARSTVO FINANCIJA, OIB 18683136487, Graberje 1, 42000 Varaždin zastupanog po punomoćniku Županijsko državno odvjetništvo u Varaždinu</derivirana_varijabla>
  </DomainObject.Predmet.StrankaFormatedWithAdressOIB>
  <DomainObject.Predmet.StrankaWithAdress>
    <izvorni_sadrzaj>REPUBLIKA HRVATSKA MINISTARSTVO FINANCIJA Graberje 1,42000 Varaždin</izvorni_sadrzaj>
    <derivirana_varijabla naziv="DomainObject.Predmet.StrankaWithAdress_1">REPUBLIKA HRVATSKA MINISTARSTVO FINANCIJA Graberje 1,42000 Varaždin</derivirana_varijabla>
  </DomainObject.Predmet.StrankaWithAdress>
  <DomainObject.Predmet.StrankaWithAdressOIB>
    <izvorni_sadrzaj>REPUBLIKA HRVATSKA MINISTARSTVO FINANCIJA, OIB 18683136487, Graberje 1,42000 Varaždin</izvorni_sadrzaj>
    <derivirana_varijabla naziv="DomainObject.Predmet.StrankaWithAdressOIB_1">REPUBLIKA HRVATSKA MINISTARSTVO FINANCIJA, OIB 18683136487, Graberje 1,42000 Varaždin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56320.89</izvorni_sadrzaj>
    <derivirana_varijabla naziv="DomainObject.Predmet.TrenutnaVrijednost_1">56320.89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REPUBLIKA HRVATSKA MINISTARSTVO FINANCIJA zastupanog po punomoćniku Županijsko državno odvjetništvo u Varaždinu</item>
    </izvorni_sadrzaj>
    <derivirana_varijabla naziv="DomainObject.Predmet.StrankaListFormated_1"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</izvorni_sadrzaj>
    <derivirana_varijabla naziv="DomainObject.Predmet.StrankaListFormatedOIB_1"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Graberje 1, 42000 Varaždin zastupanog po punomoćniku Županijsko državno odvjetništvo u Varaždinu</item>
    </izvorni_sadrzaj>
    <derivirana_varijabla naziv="DomainObject.Predmet.StrankaListFormatedWithAdress_1">
      <item>REPUBLIKA HRVATSKA MINISTARSTVO FINANCIJA,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OIB 18683136487, Graberje 1, 42000 Varaždin zastupanog po punomoćniku Županijsko državno odvjetništvo u Varaždinu</item>
    </izvorni_sadrzaj>
    <derivirana_varijabla naziv="DomainObject.Predmet.StrankaListFormatedWithAdressOIB_1">
      <item>REPUBLIKA HRVATSKA MINISTARSTVO FINANCIJA,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NACIONALNA MREŽA društvo s ograničenom odgovornošću za marketing</item>
    </izvorni_sadrzaj>
    <derivirana_varijabla naziv="DomainObject.Predmet.ProtuStrankaListFormated_1">
      <item>NACIONALNA MREŽA društvo s ograničenom odgovornošću za marketing</item>
    </derivirana_varijabla>
  </DomainObject.Predmet.ProtuStrankaListFormated>
  <DomainObject.Predmet.ProtuStrankaListFormatedOIB>
    <izvorni_sadrzaj>
      <item>NACIONALNA MREŽA društvo s ograničenom odgovornošću za marketing, OIB 44522000873</item>
    </izvorni_sadrzaj>
    <derivirana_varijabla naziv="DomainObject.Predmet.ProtuStrankaListFormatedOIB_1">
      <item>NACIONALNA MREŽA društvo s ograničenom odgovornošću za marketing, OIB 44522000873</item>
    </derivirana_varijabla>
  </DomainObject.Predmet.ProtuStrankaListFormatedOIB>
  <DomainObject.Predmet.ProtuStrankaListFormatedWithAdress>
    <izvorni_sadrzaj>
      <item>NACIONALNA MREŽA društvo s ograničenom odgovornošću za marketing, Šetalište Franje Tuđmana 1, 42000 Varaždin</item>
    </izvorni_sadrzaj>
    <derivirana_varijabla naziv="DomainObject.Predmet.ProtuStrankaListFormatedWithAdress_1">
      <item>NACIONALNA MREŽA društvo s ograničenom odgovornošću za marketing, Šetalište Franje Tuđmana 1, 42000 Varaždin</item>
    </derivirana_varijabla>
  </DomainObject.Predmet.ProtuStrankaListFormatedWithAdress>
  <DomainObject.Predmet.ProtuStrankaListFormatedWithAdressOIB>
    <izvorni_sadrzaj>
      <item>NACIONALNA MREŽA društvo s ograničenom odgovornošću za marketing, OIB 44522000873, Šetalište Franje Tuđmana 1, 42000 Varaždin</item>
    </izvorni_sadrzaj>
    <derivirana_varijabla naziv="DomainObject.Predmet.ProtuStrankaListFormatedWithAdressOIB_1">
      <item>NACIONALNA MREŽA društvo s ograničenom odgovornošću za marketing, OIB 44522000873, Šetalište Franje Tuđmana 1, 42000 Varaždin</item>
    </derivirana_varijabla>
  </DomainObject.Predmet.ProtuStrankaListFormatedWithAdressOIB>
  <DomainObject.Predmet.ProtuStrankaListNazivFormated>
    <izvorni_sadrzaj>
      <item>NACIONALNA MREŽA društvo s ograničenom odgovornošću za marketing</item>
    </izvorni_sadrzaj>
    <derivirana_varijabla naziv="DomainObject.Predmet.ProtuStrankaListNazivFormated_1">
      <item>NACIONALNA MREŽA društvo s ograničenom odgovornošću za marketing</item>
    </derivirana_varijabla>
  </DomainObject.Predmet.ProtuStrankaListNazivFormated>
  <DomainObject.Predmet.ProtuStrankaListNazivFormatedOIB>
    <izvorni_sadrzaj>
      <item>NACIONALNA MREŽA društvo s ograničenom odgovornošću za marketing, OIB 44522000873</item>
    </izvorni_sadrzaj>
    <derivirana_varijabla naziv="DomainObject.Predmet.ProtuStrankaListNazivFormatedOIB_1">
      <item>NACIONALNA MREŽA društvo s ograničenom odgovornošću za marketing, OIB 44522000873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</item>
      <item>Robert Veseljak</item>
    </izvorni_sadrzaj>
    <derivirana_varijabla naziv="DomainObject.Predmet.OstaliListFormated_1">
      <item>Županijsko državno odvjetništvo u Varaždinu punomoćnik sudionika u postupku REPUBLIKA HRVATSKA MINISTARSTVO FINANCIJA</item>
      <item>Robert Veseljak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</item>
      <item>Robert Veseljak, OIB 67946168060</item>
    </izvorni_sadrzaj>
    <derivirana_varijabla naziv="DomainObject.Predmet.OstaliListFormatedOIB_1">
      <item>Županijsko državno odvjetništvo u Varaždinu punomoćnik sudionika u postupku REPUBLIKA HRVATSKA MINISTARSTVO FINANCIJA</item>
      <item>Robert Veseljak, OIB 67946168060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</item>
      <item>Robert Veseljak, Ulica Antuna Branka Šimića 1, 42000 Varaždin</item>
    </izvorni_sadrzaj>
    <derivirana_varijabla naziv="DomainObject.Predmet.OstaliListFormatedWithAdress_1">
      <item>Županijsko državno odvjetništvo u Varaždinu punomoćnik sudionika u postupku REPUBLIKA HRVATSKA MINISTARSTVO FINANCIJA</item>
      <item>Robert Veseljak, Ulica Antuna Branka Šimića 1, 42000 Varaždin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</item>
      <item>Robert Veseljak, OIB 67946168060, Ulica Antuna Branka Šimića 1, 42000 Varaždin</item>
    </izvorni_sadrzaj>
    <derivirana_varijabla naziv="DomainObject.Predmet.OstaliListFormatedWithAdressOIB_1">
      <item>Županijsko državno odvjetništvo u Varaždinu punomoćnik sudionika u postupku REPUBLIKA HRVATSKA MINISTARSTVO FINANCIJA</item>
      <item>Robert Veseljak, OIB 67946168060, Ulica Antuna Branka Šimića 1, 42000 Varaždin</item>
    </derivirana_varijabla>
  </DomainObject.Predmet.OstaliListFormatedWithAdressOIB>
  <DomainObject.Predmet.OstaliListNazivFormated>
    <izvorni_sadrzaj>
      <item>Županijsko državno odvjetništvo u Varaždinu</item>
      <item>Robert Veseljak</item>
    </izvorni_sadrzaj>
    <derivirana_varijabla naziv="DomainObject.Predmet.OstaliListNazivFormated_1">
      <item>Županijsko državno odvjetništvo u Varaždinu</item>
      <item>Robert Veseljak</item>
    </derivirana_varijabla>
  </DomainObject.Predmet.OstaliListNazivFormated>
  <DomainObject.Predmet.OstaliListNazivFormatedOIB>
    <izvorni_sadrzaj>
      <item>Županijsko državno odvjetništvo u Varaždinu</item>
      <item>Robert Veseljak, OIB 67946168060</item>
    </izvorni_sadrzaj>
    <derivirana_varijabla naziv="DomainObject.Predmet.OstaliListNazivFormatedOIB_1">
      <item>Županijsko državno odvjetništvo u Varaždinu</item>
      <item>Robert Veseljak, OIB 67946168060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NACIONALNA MREŽA društvo s ograničenom odgovornošću za marketing</izvorni_sadrzaj>
    <derivirana_varijabla naziv="DomainObject.Predmet.ProtustrankaIDrugi_1">NACIONALNA MREŽA društvo s ograničenom odgovornošću za marketing</derivirana_varijabla>
  </DomainObject.Predmet.ProtustrankaIDrugi>
  <DomainObject.Predmet.StrankaIDrugiAdressOIB>
    <izvorni_sadrzaj>REPUBLIKA HRVATSKA MINISTARSTVO FINANCIJA, OIB 18683136487, Graberje 1, 42000 Varaždin</izvorni_sadrzaj>
    <derivirana_varijabla naziv="DomainObject.Predmet.StrankaIDrugiAdressOIB_1">REPUBLIKA HRVATSKA MINISTARSTVO FINANCIJA, OIB 18683136487, Graberje 1, 42000 Varaždin</derivirana_varijabla>
  </DomainObject.Predmet.StrankaIDrugiAdressOIB>
  <DomainObject.Predmet.ProtustrankaIDrugiAdressOIB>
    <izvorni_sadrzaj>NACIONALNA MREŽA društvo s ograničenom odgovornošću za marketing, OIB 44522000873, Šetalište Franje Tuđmana 1, 42000 Varaždin</izvorni_sadrzaj>
    <derivirana_varijabla naziv="DomainObject.Predmet.ProtustrankaIDrugiAdressOIB_1">NACIONALNA MREŽA društvo s ograničenom odgovornošću za marketing, OIB 44522000873, Šetalište Franje Tuđmana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NACIONALNA MREŽA društvo s ograničenom odgovornošću za marketing</item>
      <item>REPUBLIKA HRVATSKA MINISTARSTVO FINANCIJA</item>
      <item>Županijsko državno odvjetništvo u Varaždinu</item>
      <item>Robert Veseljak</item>
    </izvorni_sadrzaj>
    <derivirana_varijabla naziv="DomainObject.Predmet.SudioniciListNaziv_1">
      <item>NACIONALNA MREŽA društvo s ograničenom odgovornošću za marketing</item>
      <item>REPUBLIKA HRVATSKA MINISTARSTVO FINANCIJA</item>
      <item>Županijsko državno odvjetništvo u Varaždinu</item>
      <item>Robert Veseljak</item>
    </derivirana_varijabla>
  </DomainObject.Predmet.SudioniciListNaziv>
  <DomainObject.Predmet.SudioniciListAdressOIB>
    <izvorni_sadrzaj>
      <item>NACIONALNA MREŽA društvo s ograničenom odgovornošću za marketing, OIB 44522000873, Šetalište Franje Tuđmana 1,42000 Varaždin</item>
      <item>REPUBLIKA HRVATSKA MINISTARSTVO FINANCIJA, OIB 18683136487, Graberje 1,42000 Varaždin</item>
      <item>Županijsko državno odvjetništvo u Varaždinu</item>
      <item>Robert Veseljak, OIB 67946168060, Ulica Antuna Branka Šimića 1,42000 Varaždin</item>
    </izvorni_sadrzaj>
    <derivirana_varijabla naziv="DomainObject.Predmet.SudioniciListAdressOIB_1">
      <item>NACIONALNA MREŽA društvo s ograničenom odgovornošću za marketing, OIB 44522000873, Šetalište Franje Tuđmana 1,42000 Varaždin</item>
      <item>REPUBLIKA HRVATSKA MINISTARSTVO FINANCIJA, OIB 18683136487, Graberje 1,42000 Varaždin</item>
      <item>Županijsko državno odvjetništvo u Varaždinu</item>
      <item>Robert Veseljak, OIB 67946168060, Ulica Antuna Branka Šimića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44522000873</item>
      <item>, OIB 18683136487</item>
      <item>, OIB null</item>
      <item>, OIB 67946168060</item>
    </izvorni_sadrzaj>
    <derivirana_varijabla naziv="DomainObject.Predmet.SudioniciListNazivOIB_1">
      <item>, OIB 44522000873</item>
      <item>, OIB 18683136487</item>
      <item>, OIB null</item>
      <item>, OIB 67946168060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9A741E-A9F7-41F5-BAFC-DF677C37E2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3177</properties:Characters>
  <properties:Lines>92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2017-06-02T09:56:00Z</dcterms:created>
  <dc:creator>Maja Valušnig</dc:creator>
  <cp:lastModifiedBy>Marko Makaj</cp:lastModifiedBy>
  <cp:lastPrinted>2017-06-02T09:57:00Z</cp:lastPrinted>
  <dcterms:modified xmlns:xsi="http://www.w3.org/2001/XMLSchema-instance" xsi:type="dcterms:W3CDTF">2017-06-02T09:57:00Z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