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8c5b" w14:paraId="2b08c5b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D33BA4">
      <w:pPr>
        <w:ind w:left="5040"/>
        <w:rPr>
          <w:b/>
        </w:rPr>
      </w:pPr>
    </w:p>
    <w:p w:rsidRDefault="00EC4801" w:rsidP="004F254A" w:rsidR="00EC4801">
      <w:pPr>
        <w:ind w:firstLine="360"/>
        <w:jc w:val="right"/>
        <w:rPr>
          <w:b/>
        </w:rPr>
      </w:pPr>
      <w:r w:rsidRPr="00EC4801">
        <w:rPr>
          <w:b/>
        </w:rPr>
        <w:t xml:space="preserve">HRVOJE MARIČIĆ, Sveti Petar na Moru, </w:t>
      </w:r>
    </w:p>
    <w:p w:rsidRDefault="00EC4801" w:rsidP="004F254A" w:rsidR="000E2300" w:rsidRPr="00EC4801">
      <w:pPr>
        <w:ind w:firstLine="360"/>
        <w:jc w:val="right"/>
        <w:rPr>
          <w:b/>
        </w:rPr>
      </w:pPr>
      <w:r w:rsidRPr="00EC4801">
        <w:rPr>
          <w:b/>
        </w:rPr>
        <w:t>Sveti Petar na Moru 24</w:t>
      </w:r>
    </w:p>
    <w:p w:rsidRDefault="00EC4801" w:rsidP="004F254A" w:rsidR="00EC4801" w:rsidRPr="00C156FF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EC4801">
        <w:t>296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AA5169">
        <w:t>18.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C4801">
        <w:t>CITO GRADNJA d.o.o., Sveti Petar na Moru, Sveti Petar na Moru 24.</w:t>
      </w:r>
    </w:p>
    <w:p w:rsidRDefault="00EC4801" w:rsidP="000E2300" w:rsidR="00EC4801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A5169">
        <w:t>14.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A5169">
        <w:t>14,00</w:t>
      </w:r>
      <w:r w:rsidR="004B24FA" w:rsidRPr="00B0613D">
        <w:t xml:space="preserve"> </w:t>
      </w:r>
      <w:r w:rsidRPr="00B0613D">
        <w:t xml:space="preserve">sati,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A5169">
        <w:t>14. travnja</w:t>
      </w:r>
      <w:r w:rsidR="00036579">
        <w:t xml:space="preserve"> 2016. </w:t>
      </w:r>
      <w:r w:rsidR="001B7DF8" w:rsidRPr="00B0613D">
        <w:t xml:space="preserve">u </w:t>
      </w:r>
      <w:r w:rsidR="00AA5169">
        <w:t>14,10</w:t>
      </w:r>
      <w:r w:rsidR="00063958">
        <w:t xml:space="preserve"> </w:t>
      </w:r>
      <w:r w:rsidRPr="00B0613D">
        <w:t xml:space="preserve">sati,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AA5169">
        <w:t>18.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EC4801">
      <w:t>296</w:t>
    </w:r>
    <w:r w:rsidR="00E06702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6C95"/>
    <w:rsid w:val="000E2300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A5169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C4801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0A6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C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C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C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C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0A6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C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C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C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C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GRADNJA d.o.o. za projektiranje i građenje</izvorni_sadrzaj>
    <derivirana_varijabla naziv="DomainObject.Predmet.ProtustrankaFormated_1">  CITO GRADNJA d.o.o. za projektiranje i građenje</derivirana_varijabla>
  </DomainObject.Predmet.ProtustrankaFormated>
  <DomainObject.Predmet.ProtustrankaFormatedOIB>
    <izvorni_sadrzaj>  CITO GRADNJA d.o.o. za projektiranje i građenje, OIB 01102631607</izvorni_sadrzaj>
    <derivirana_varijabla naziv="DomainObject.Predmet.ProtustrankaFormatedOIB_1">  CITO GRADNJA d.o.o. za projektiranje i građenje, OIB 01102631607</derivirana_varijabla>
  </DomainObject.Predmet.ProtustrankaFormatedOIB>
  <DomainObject.Predmet.ProtustrankaFormatedWithAdress>
    <izvorni_sadrzaj> CITO GRADNJA d.o.o. za projektiranje i građenje, Sveti Petar Na Moru 24, 23210 Sveti Petar Na Moru</izvorni_sadrzaj>
    <derivirana_varijabla naziv="DomainObject.Predmet.ProtustrankaFormatedWithAdress_1"> CITO GRADNJA d.o.o. za projektiranje i građenje, Sveti Petar Na Moru 24, 23210 Sveti Petar Na Moru</derivirana_varijabla>
  </DomainObject.Predmet.ProtustrankaFormatedWithAdress>
  <DomainObject.Predmet.ProtustrankaFormatedWithAdressOIB>
    <izvorni_sadrzaj> CITO GRADNJA d.o.o. za projektiranje i građenje, OIB 01102631607, Sveti Petar Na Moru 24, 23210 Sveti Petar Na Moru</izvorni_sadrzaj>
    <derivirana_varijabla naziv="DomainObject.Predmet.ProtustrankaFormatedWithAdressOIB_1"> CITO GRADNJA d.o.o. za projektiranje i građenje, OIB 01102631607, Sveti Petar Na Moru 24, 23210 Sveti Petar Na Moru</derivirana_varijabla>
  </DomainObject.Predmet.ProtustrankaFormatedWithAdressOIB>
  <DomainObject.Predmet.ProtustrankaWithAdress>
    <izvorni_sadrzaj>CITO GRADNJA d.o.o. za projektiranje i građenje Sveti Petar Na Moru 24, 23210 Sveti Petar Na Moru</izvorni_sadrzaj>
    <derivirana_varijabla naziv="DomainObject.Predmet.ProtustrankaWithAdress_1">CITO GRADNJA d.o.o. za projektiranje i građenje Sveti Petar Na Moru 24, 23210 Sveti Petar Na Moru</derivirana_varijabla>
  </DomainObject.Predmet.ProtustrankaWithAdress>
  <DomainObject.Predmet.ProtustrankaWithAdressOIB>
    <izvorni_sadrzaj>CITO GRADNJA d.o.o. za projektiranje i građenje, OIB 01102631607, Sveti Petar Na Moru 24, 23210 Sveti Petar Na Moru</izvorni_sadrzaj>
    <derivirana_varijabla naziv="DomainObject.Predmet.ProtustrankaWithAdressOIB_1">CITO GRADNJA d.o.o. za projektiranje i građenje, OIB 01102631607, Sveti Petar Na Moru 24, 23210 Sveti Petar Na Moru</derivirana_varijabla>
  </DomainObject.Predmet.ProtustrankaWithAdressOIB>
  <DomainObject.Predmet.ProtustrankaNazivFormated>
    <izvorni_sadrzaj>CITO GRADNJA d.o.o. za projektiranje i građenje</izvorni_sadrzaj>
    <derivirana_varijabla naziv="DomainObject.Predmet.ProtustrankaNazivFormated_1">CITO GRADNJA d.o.o. za projektiranje i građenje</derivirana_varijabla>
  </DomainObject.Predmet.ProtustrankaNazivFormated>
  <DomainObject.Predmet.ProtustrankaNazivFormatedOIB>
    <izvorni_sadrzaj>CITO GRADNJA d.o.o. za projektiranje i građenje, OIB 01102631607</izvorni_sadrzaj>
    <derivirana_varijabla naziv="DomainObject.Predmet.ProtustrankaNazivFormatedOIB_1">CITO GRADNJA d.o.o. za projektiranje i građenje, OIB 01102631607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75913.26</izvorni_sadrzaj>
    <derivirana_varijabla naziv="DomainObject.Predmet.TrenutnaVrijednost_1">75913.26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CITO GRADNJA d.o.o. za projektiranje i građenje</item>
    </izvorni_sadrzaj>
    <derivirana_varijabla naziv="DomainObject.Predmet.ProtuStrankaListFormated_1">
      <item>CITO GRADNJA d.o.o. za projektiranje i građenje</item>
    </derivirana_varijabla>
  </DomainObject.Predmet.ProtuStrankaListFormated>
  <DomainObject.Predmet.ProtuStrankaListFormatedOIB>
    <izvorni_sadrzaj>
      <item>CITO GRADNJA d.o.o. za projektiranje i građenje, OIB 01102631607</item>
    </izvorni_sadrzaj>
    <derivirana_varijabla naziv="DomainObject.Predmet.ProtuStrankaListFormatedOIB_1">
      <item>CITO GRADNJA d.o.o. za projektiranje i građenje, OIB 01102631607</item>
    </derivirana_varijabla>
  </DomainObject.Predmet.ProtuStrankaListFormatedOIB>
  <DomainObject.Predmet.ProtuStrankaListFormatedWithAdress>
    <izvorni_sadrzaj>
      <item>CITO GRADNJA d.o.o. za projektiranje i građenje, Sveti Petar Na Moru 24, 23210 Sveti Petar Na Moru</item>
    </izvorni_sadrzaj>
    <derivirana_varijabla naziv="DomainObject.Predmet.ProtuStrankaListFormatedWithAdress_1">
      <item>CITO GRADNJA d.o.o. za projektiranje i građenje, Sveti Petar Na Moru 24, 23210 Sveti Petar Na Moru</item>
    </derivirana_varijabla>
  </DomainObject.Predmet.ProtuStrankaListFormatedWithAdress>
  <DomainObject.Predmet.ProtuStrankaListFormatedWithAdressOIB>
    <izvorni_sadrzaj>
      <item>CITO GRADNJA d.o.o. za projektiranje i građenje, OIB 01102631607, Sveti Petar Na Moru 24, 23210 Sveti Petar Na Moru</item>
    </izvorni_sadrzaj>
    <derivirana_varijabla naziv="DomainObject.Predmet.ProtuStrankaListFormatedWithAdressOIB_1">
      <item>CITO GRADNJA d.o.o. za projektiranje i građenje, OIB 01102631607, Sveti Petar Na Moru 24, 23210 Sveti Petar Na Moru</item>
    </derivirana_varijabla>
  </DomainObject.Predmet.ProtuStrankaListFormatedWithAdressOIB>
  <DomainObject.Predmet.ProtuStrankaListNazivFormated>
    <izvorni_sadrzaj>
      <item>CITO GRADNJA d.o.o. za projektiranje i građenje</item>
    </izvorni_sadrzaj>
    <derivirana_varijabla naziv="DomainObject.Predmet.ProtuStrankaListNazivFormated_1">
      <item>CITO GRADNJA d.o.o. za projektiranje i građenje</item>
    </derivirana_varijabla>
  </DomainObject.Predmet.ProtuStrankaListNazivFormated>
  <DomainObject.Predmet.ProtuStrankaListNazivFormatedOIB>
    <izvorni_sadrzaj>
      <item>CITO GRADNJA d.o.o. za projektiranje i građenje, OIB 01102631607</item>
    </izvorni_sadrzaj>
    <derivirana_varijabla naziv="DomainObject.Predmet.ProtuStrankaListNazivFormatedOIB_1">
      <item>CITO GRADNJA d.o.o. za projektiranje i građenje, OIB 01102631607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CITO GRADNJA d.o.o. za projektiranje i građenje</izvorni_sadrzaj>
    <derivirana_varijabla naziv="DomainObject.Predmet.ProtustrankaIDrugi_1">CITO GRADNJA d.o.o. za projektiranje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CITO GRADNJA d.o.o. za projektiranje i građenje, OIB 01102631607, Sveti Petar Na Moru 24, 23210 Sveti Petar Na Moru</izvorni_sadrzaj>
    <derivirana_varijabla naziv="DomainObject.Predmet.ProtustrankaIDrugiAdressOIB_1">CITO GRADNJA d.o.o. za projektiranje i građenje, OIB 01102631607, Sveti Petar Na Moru 24,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CITO GRADNJA d.o.o. za projektiranje i građenje</item>
    </izvorni_sadrzaj>
    <derivirana_varijabla naziv="DomainObject.Predmet.SudioniciListNaziv_1">
      <item>FINA</item>
      <item>CITO GRADNJA d.o.o. za projektiranje i građenje</item>
    </derivirana_varijabla>
  </DomainObject.Predmet.SudioniciListNaziv>
  <DomainObject.Predmet.SudioniciListAdressOIB>
    <izvorni_sadrzaj>
      <item>FINA, OIB 85821130368</item>
      <item>CITO GRADNJA d.o.o. za projektiranje i građenje, OIB 01102631607, Sveti Petar Na Moru 24,23210 Sveti Petar Na Moru</item>
    </izvorni_sadrzaj>
    <derivirana_varijabla naziv="DomainObject.Predmet.SudioniciListAdressOIB_1">
      <item>FINA, OIB 85821130368</item>
      <item>CITO GRADNJA d.o.o. za projektiranje i građenje, OIB 01102631607, Sveti Petar Na Moru 24,23210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01102631607</item>
    </izvorni_sadrzaj>
    <derivirana_varijabla naziv="DomainObject.Predmet.SudioniciListNazivOIB_1">
      <item>, OIB 85821130368</item>
      <item>, OIB 01102631607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0FFE5-CD56-4D65-91A6-2825DC9CE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809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2016-02-26T07:37:00Z</dcterms:created>
  <dc:creator>Ardena Bajlo</dc:creator>
  <cp:lastModifiedBy>Merlina Klišmanić</cp:lastModifiedBy>
  <cp:lastPrinted>2016-02-16T08:35:00Z</cp:lastPrinted>
  <dcterms:modified xmlns:xsi="http://www.w3.org/2001/XMLSchema-instance" xsi:type="dcterms:W3CDTF">2016-03-21T13:36:00Z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