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e6c0" w14:paraId="b89e6c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C7DE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3C7DEC" w:rsidP="003C7DEC" w:rsidR="003C7DEC" w:rsidRPr="003C7DEC">
      <w:pPr>
        <w:spacing w:after="0"/>
        <w:jc w:val="right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Poslovni broj: 3 St-81/2016-8</w:t>
      </w:r>
    </w:p>
    <w:p w:rsidRDefault="003C7DEC" w:rsidP="003C7DEC" w:rsidR="003C7DEC" w:rsidRPr="003C7DE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7DEC" w:rsidP="003C7DEC" w:rsidR="003C7DEC" w:rsidRPr="003C7DE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7DEC" w:rsidP="003C7DEC" w:rsidR="003C7DEC" w:rsidRPr="003C7DEC">
      <w:pPr>
        <w:spacing w:after="0"/>
        <w:rPr>
          <w:rFonts w:cs="Times New Roman" w:eastAsia="Times New Roman"/>
          <w:noProof/>
          <w:color w:val="0000FF"/>
          <w:lang w:eastAsia="hr-HR"/>
        </w:rPr>
      </w:pPr>
    </w:p>
    <w:p w:rsidRDefault="003C7DEC" w:rsidP="003C7DEC" w:rsidR="003C7DEC" w:rsidRPr="003C7DEC">
      <w:pPr>
        <w:spacing w:after="0"/>
        <w:ind w:firstLine="708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REPUBLIKA HRVATSKA</w:t>
      </w:r>
    </w:p>
    <w:p w:rsidRDefault="003C7DEC" w:rsidP="003C7DEC" w:rsidR="003C7DEC" w:rsidRPr="003C7DEC">
      <w:pPr>
        <w:spacing w:after="0"/>
        <w:ind w:firstLine="708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TRGOVAČKI SUD U ZADRU</w:t>
      </w:r>
    </w:p>
    <w:p w:rsidRDefault="003C7DEC" w:rsidP="003C7DEC" w:rsidR="003C7DEC" w:rsidRPr="003C7DEC">
      <w:pPr>
        <w:spacing w:after="0"/>
        <w:ind w:firstLine="708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Zadar, Dr. Franje Tuđmana 35.</w:t>
      </w:r>
    </w:p>
    <w:p w:rsidRDefault="003C7DEC" w:rsidP="003C7DEC" w:rsidR="003C7DEC" w:rsidRPr="003C7DEC">
      <w:pPr>
        <w:spacing w:after="0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ab/>
        <w:t>R E PU B L I K A   H R V A T S K A</w:t>
      </w:r>
      <w:r w:rsidRPr="003C7DEC">
        <w:rPr>
          <w:rFonts w:cs="Times New Roman" w:eastAsia="Times New Roman"/>
          <w:lang w:eastAsia="hr-HR"/>
        </w:rPr>
        <w:tab/>
      </w:r>
    </w:p>
    <w:p w:rsidRDefault="003C7DEC" w:rsidP="003C7DEC" w:rsidR="003C7DEC" w:rsidRPr="003C7D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center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 xml:space="preserve">Z A K LJ U Č A K </w:t>
      </w:r>
    </w:p>
    <w:p w:rsidRDefault="003C7DEC" w:rsidP="003C7DEC" w:rsidR="003C7DEC" w:rsidRPr="003C7D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ab/>
        <w:t xml:space="preserve">Trgovački sud u Zadru, OIB </w:t>
      </w:r>
      <w:r w:rsidRPr="003C7DEC">
        <w:rPr>
          <w:rFonts w:cs="Times New Roman" w:eastAsia="Times New Roman"/>
          <w:szCs w:val="20"/>
          <w:lang w:eastAsia="hr-HR"/>
        </w:rPr>
        <w:t xml:space="preserve">39670464653, </w:t>
      </w:r>
      <w:r w:rsidRPr="003C7DEC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 postupka nad dužnikom  VERAX j.d.o.o., Dobra Voda, Dobra Voda 38, OIB: 13128883558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3C7DEC">
          <w:rPr>
            <w:rFonts w:cs="Times New Roman" w:eastAsia="Times New Roman"/>
            <w:lang w:eastAsia="hr-HR"/>
          </w:rPr>
          <w:t>11. st</w:t>
        </w:r>
      </w:smartTag>
      <w:r w:rsidRPr="003C7DEC">
        <w:rPr>
          <w:rFonts w:cs="Times New Roman" w:eastAsia="Times New Roman"/>
          <w:lang w:eastAsia="hr-HR"/>
        </w:rPr>
        <w:t>. 3. Stečajnog zakona (Narodne novine 71/15), 30. lipnja 2016.</w:t>
      </w: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center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 xml:space="preserve">z a k </w:t>
      </w:r>
      <w:proofErr w:type="spellStart"/>
      <w:r w:rsidRPr="003C7DEC">
        <w:rPr>
          <w:rFonts w:cs="Times New Roman" w:eastAsia="Times New Roman"/>
          <w:lang w:eastAsia="hr-HR"/>
        </w:rPr>
        <w:t>lj</w:t>
      </w:r>
      <w:proofErr w:type="spellEnd"/>
      <w:r w:rsidRPr="003C7DEC">
        <w:rPr>
          <w:rFonts w:cs="Times New Roman" w:eastAsia="Times New Roman"/>
          <w:lang w:eastAsia="hr-HR"/>
        </w:rPr>
        <w:t xml:space="preserve"> u č i o  j e</w:t>
      </w: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3C7DEC">
        <w:rPr>
          <w:rFonts w:cs="Times New Roman" w:eastAsia="Times New Roman"/>
          <w:lang w:eastAsia="hr-HR"/>
        </w:rPr>
        <w:t>otpravka</w:t>
      </w:r>
      <w:proofErr w:type="spellEnd"/>
      <w:r w:rsidRPr="003C7DEC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11.624,60 kn koje je u Očevidniku redoslijeda osnova za plaćanje evidentirano na dan 14. siječnja 2016. </w:t>
      </w:r>
    </w:p>
    <w:p w:rsidRDefault="003C7DEC" w:rsidP="003C7DEC" w:rsidR="003C7DEC" w:rsidRPr="003C7DE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center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U Zadru 30. lipnja 2016.</w:t>
      </w:r>
    </w:p>
    <w:p w:rsidRDefault="003C7DEC" w:rsidP="003C7DEC" w:rsidR="003C7DEC" w:rsidRPr="003C7DEC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3C7DEC" w:rsidP="003C7DEC" w:rsidR="003C7DEC" w:rsidRPr="003C7DEC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Tina Grgas</w:t>
      </w:r>
    </w:p>
    <w:p w:rsidRDefault="003C7DEC" w:rsidP="003C7DEC" w:rsidR="003C7DEC" w:rsidRPr="003C7DE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right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 xml:space="preserve"> </w:t>
      </w: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UPUTA O PRAVNOM LIJEKU</w:t>
      </w:r>
    </w:p>
    <w:p w:rsidRDefault="003C7DEC" w:rsidP="003C7DEC" w:rsidR="003C7DEC" w:rsidRPr="003C7DEC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Protiv ovog zaključka nije dopuštena žalba.</w:t>
      </w: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C7DEC" w:rsidP="003C7DEC" w:rsidR="003C7DEC" w:rsidRPr="003C7DEC">
      <w:pPr>
        <w:spacing w:after="0"/>
        <w:jc w:val="both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DNA:</w:t>
      </w:r>
    </w:p>
    <w:p w:rsidRDefault="003C7DEC" w:rsidP="003C7DEC" w:rsidR="003C7DEC" w:rsidRPr="003C7DE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FINA, Regionalni centar Split, Podružnica Zadar</w:t>
      </w:r>
    </w:p>
    <w:p w:rsidRDefault="003C7DEC" w:rsidP="003C7DEC" w:rsidR="003C7DEC" w:rsidRPr="003C7DE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3C7DEC">
        <w:rPr>
          <w:rFonts w:cs="Times New Roman" w:eastAsia="Times New Roman"/>
          <w:lang w:eastAsia="hr-HR"/>
        </w:rPr>
        <w:t>e-Oglasna ploča</w:t>
      </w:r>
    </w:p>
    <w:p w:rsidRDefault="003C7DEC" w:rsidP="003C7DEC" w:rsidR="003C7DEC" w:rsidRPr="003C7DEC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3C7DEC" w:rsidP="003C7DEC" w:rsidR="003C7DEC" w:rsidRPr="003C7DEC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DE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37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St-81/2016-6</izvorni_sadrzaj>
    <derivirana_varijabla naziv="DomainObject.Oznaka_1">St-81/2016-6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St-81/2016</izvorni_sadrzaj>
    <derivirana_varijabla naziv="DomainObject.Predmet.OznakaBroj_1">St-81/2016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VERAX jednostavno društvo s ograničenom odgovornošću za trgovinu i računalne usluge</izvorni_sadrzaj>
    <derivirana_varijabla naziv="DomainObject.Predmet.ProtustrankaFormated_1">  VERAX jednostavno društvo s ograničenom odgovornošću za trgovinu i računalne usluge</derivirana_varijabla>
  </DomainObject.Predmet.ProtustrankaFormated>
  <DomainObject.Predmet.ProtustrankaFormatedOIB>
    <izvorni_sadrzaj>  VERAX jednostavno društvo s ograničenom odgovornošću za trgovinu i računalne usluge, OIB 13128883558</izvorni_sadrzaj>
    <derivirana_varijabla naziv="DomainObject.Predmet.ProtustrankaFormatedOIB_1">  VERAX jednostavno društvo s ograničenom odgovornošću za trgovinu i računalne usluge, OIB 13128883558</derivirana_varijabla>
  </DomainObject.Predmet.ProtustrankaFormatedOIB>
  <DomainObject.Predmet.ProtustrankaFormatedWithAdress>
    <izvorni_sadrzaj> VERAX jednostavno društvo s ograničenom odgovornošću za trgovinu i računalne usluge, Dobra Voda 38, 23420 Dobra Voda</izvorni_sadrzaj>
    <derivirana_varijabla naziv="DomainObject.Predmet.ProtustrankaFormatedWithAdress_1"> VERAX jednostavno društvo s ograničenom odgovornošću za trgovinu i računalne usluge, Dobra Voda 38, 23420 Dobra Voda</derivirana_varijabla>
  </DomainObject.Predmet.ProtustrankaFormatedWithAdress>
  <DomainObject.Predmet.ProtustrankaFormatedWithAdressOIB>
    <izvorni_sadrzaj> VERAX jednostavno društvo s ograničenom odgovornošću za trgovinu i računalne usluge, OIB 13128883558, Dobra Voda 38, 23420 Dobra Voda</izvorni_sadrzaj>
    <derivirana_varijabla naziv="DomainObject.Predmet.ProtustrankaFormatedWithAdressOIB_1"> VERAX jednostavno društvo s ograničenom odgovornošću za trgovinu i računalne usluge, OIB 13128883558, Dobra Voda 38, 23420 Dobra Voda</derivirana_varijabla>
  </DomainObject.Predmet.ProtustrankaFormatedWithAdressOIB>
  <DomainObject.Predmet.ProtustrankaWithAdress>
    <izvorni_sadrzaj>VERAX jednostavno društvo s ograničenom odgovornošću za trgovinu i računalne usluge Dobra Voda 38, 23420 Dobra Voda</izvorni_sadrzaj>
    <derivirana_varijabla naziv="DomainObject.Predmet.ProtustrankaWithAdress_1">VERAX jednostavno društvo s ograničenom odgovornošću za trgovinu i računalne usluge Dobra Voda 38, 23420 Dobra Voda</derivirana_varijabla>
  </DomainObject.Predmet.ProtustrankaWithAdress>
  <DomainObject.Predmet.ProtustrankaWithAdressOIB>
    <izvorni_sadrzaj>VERAX jednostavno društvo s ograničenom odgovornošću za trgovinu i računalne usluge, OIB 13128883558, Dobra Voda 38, 23420 Dobra Voda</izvorni_sadrzaj>
    <derivirana_varijabla naziv="DomainObject.Predmet.ProtustrankaWithAdressOIB_1">VERAX jednostavno društvo s ograničenom odgovornošću za trgovinu i računalne usluge, OIB 13128883558, Dobra Voda 38, 23420 Dobra Voda</derivirana_varijabla>
  </DomainObject.Predmet.ProtustrankaWithAdressOIB>
  <DomainObject.Predmet.ProtustrankaNazivFormated>
    <izvorni_sadrzaj>VERAX jednostavno društvo s ograničenom odgovornošću za trgovinu i računalne usluge</izvorni_sadrzaj>
    <derivirana_varijabla naziv="DomainObject.Predmet.ProtustrankaNazivFormated_1">VERAX jednostavno društvo s ograničenom odgovornošću za trgovinu i računalne usluge</derivirana_varijabla>
  </DomainObject.Predmet.ProtustrankaNazivFormated>
  <DomainObject.Predmet.ProtustrankaNazivFormatedOIB>
    <izvorni_sadrzaj>VERAX jednostavno društvo s ograničenom odgovornošću za trgovinu i računalne usluge, OIB 13128883558</izvorni_sadrzaj>
    <derivirana_varijabla naziv="DomainObject.Predmet.ProtustrankaNazivFormatedOIB_1">VERAX jednostavno društvo s ograničenom odgovornošću za trgovinu i računalne usluge, OIB 13128883558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11624.60</izvorni_sadrzaj>
    <derivirana_varijabla naziv="DomainObject.Predmet.TrenutnaVrijednost_1">11624.60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VERAX jednostavno društvo s ograničenom odgovornošću za trgovinu i računalne usluge</item>
    </izvorni_sadrzaj>
    <derivirana_varijabla naziv="DomainObject.Predmet.ProtuStrankaListFormated_1">
      <item>VERAX jednostavno društvo s ograničenom odgovornošću za trgovinu i računalne usluge</item>
    </derivirana_varijabla>
  </DomainObject.Predmet.ProtuStrankaListFormated>
  <DomainObject.Predmet.ProtuStrankaListFormatedOIB>
    <izvorni_sadrzaj>
      <item>VERAX jednostavno društvo s ograničenom odgovornošću za trgovinu i računalne usluge, OIB 13128883558</item>
    </izvorni_sadrzaj>
    <derivirana_varijabla naziv="DomainObject.Predmet.ProtuStrankaListFormatedOIB_1">
      <item>VERAX jednostavno društvo s ograničenom odgovornošću za trgovinu i računalne usluge, OIB 13128883558</item>
    </derivirana_varijabla>
  </DomainObject.Predmet.ProtuStrankaListFormatedOIB>
  <DomainObject.Predmet.ProtuStrankaListFormatedWithAdress>
    <izvorni_sadrzaj>
      <item>VERAX jednostavno društvo s ograničenom odgovornošću za trgovinu i računalne usluge, Dobra Voda 38, 23420 Dobra Voda</item>
    </izvorni_sadrzaj>
    <derivirana_varijabla naziv="DomainObject.Predmet.ProtuStrankaListFormatedWithAdress_1">
      <item>VERAX jednostavno društvo s ograničenom odgovornošću za trgovinu i računalne usluge, Dobra Voda 38, 23420 Dobra Voda</item>
    </derivirana_varijabla>
  </DomainObject.Predmet.ProtuStrankaListFormatedWithAdress>
  <DomainObject.Predmet.ProtuStrankaListFormatedWithAdressOIB>
    <izvorni_sadrzaj>
      <item>VERAX jednostavno društvo s ograničenom odgovornošću za trgovinu i računalne usluge, OIB 13128883558, Dobra Voda 38, 23420 Dobra Voda</item>
    </izvorni_sadrzaj>
    <derivirana_varijabla naziv="DomainObject.Predmet.ProtuStrankaListFormatedWithAdressOIB_1">
      <item>VERAX jednostavno društvo s ograničenom odgovornošću za trgovinu i računalne usluge, OIB 13128883558, Dobra Voda 38, 23420 Dobra Voda</item>
    </derivirana_varijabla>
  </DomainObject.Predmet.ProtuStrankaListFormatedWithAdressOIB>
  <DomainObject.Predmet.ProtuStrankaListNazivFormated>
    <izvorni_sadrzaj>
      <item>VERAX jednostavno društvo s ograničenom odgovornošću za trgovinu i računalne usluge</item>
    </izvorni_sadrzaj>
    <derivirana_varijabla naziv="DomainObject.Predmet.ProtuStrankaListNazivFormated_1">
      <item>VERAX jednostavno društvo s ograničenom odgovornošću za trgovinu i računalne usluge</item>
    </derivirana_varijabla>
  </DomainObject.Predmet.ProtuStrankaListNazivFormated>
  <DomainObject.Predmet.ProtuStrankaListNazivFormatedOIB>
    <izvorni_sadrzaj>
      <item>VERAX jednostavno društvo s ograničenom odgovornošću za trgovinu i računalne usluge, OIB 13128883558</item>
    </izvorni_sadrzaj>
    <derivirana_varijabla naziv="DomainObject.Predmet.ProtuStrankaListNazivFormatedOIB_1">
      <item>VERAX jednostavno društvo s ograničenom odgovornošću za trgovinu i računalne usluge, OIB 13128883558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St-81/2016-6</izvorni_sadrzaj>
    <derivirana_varijabla naziv="DomainObject.PoslovniBrojDokumenta_1">St-81/2016-6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VERAX jednostavno društvo s ograničenom odgovornošću za trgovinu i računalne usluge</izvorni_sadrzaj>
    <derivirana_varijabla naziv="DomainObject.Predmet.ProtustrankaIDrugi_1">VERAX jednostavno društvo s ograničenom odgovornošću za trgovinu i računalne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VERAX jednostavno društvo s ograničenom odgovornošću za trgovinu i računalne usluge, OIB 13128883558, Dobra Voda 38, 23420 Dobra Voda</izvorni_sadrzaj>
    <derivirana_varijabla naziv="DomainObject.Predmet.ProtustrankaIDrugiAdressOIB_1">VERAX jednostavno društvo s ograničenom odgovornošću za trgovinu i računalne usluge, OIB 13128883558, Dobra Voda 38, 23420 Dobra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VERAX jednostavno društvo s ograničenom odgovornošću za trgovinu i računalne usluge</item>
    </izvorni_sadrzaj>
    <derivirana_varijabla naziv="DomainObject.Predmet.SudioniciListNaziv_1">
      <item>Financijska agencija</item>
      <item>VERAX jednostavno društvo s ograničenom odgovornošću za trgovinu i računalne usluge</item>
    </derivirana_varijabla>
  </DomainObject.Predmet.SudioniciListNaziv>
  <DomainObject.Predmet.SudioniciListAdressOIB>
    <izvorni_sadrzaj>
      <item>Financijska agencija, OIB 85821130368, Ivana Danila 4,23000 Zadar</item>
      <item>VERAX jednostavno društvo s ograničenom odgovornošću za trgovinu i računalne usluge, OIB 13128883558, Dobra Voda 38,23420 Dobra Voda</item>
    </izvorni_sadrzaj>
    <derivirana_varijabla naziv="DomainObject.Predmet.SudioniciListAdressOIB_1">
      <item>Financijska agencija, OIB 85821130368, Ivana Danila 4,23000 Zadar</item>
      <item>VERAX jednostavno društvo s ograničenom odgovornošću za trgovinu i računalne usluge, OIB 13128883558, Dobra Voda 38,23420 Dobra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29EBBF-A35F-4CBB-B7FE-A6BB762459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837</properties:Characters>
  <properties:Lines>48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2016-07-06T05:13:00Z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