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62bcc5" w14:paraId="062bcc5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BA40BD" w:rsidRPr="00AD0B13">
        <w:t>AGRAR BENKOVAC d.o.o., Benkovačko selo, Benkovačko selo 35, OIB: 79419603493</w:t>
      </w:r>
      <w:r w:rsidR="009E04CE" w:rsidRPr="00B05604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BA40BD">
        <w:t>9. studenog 2018</w:t>
      </w:r>
      <w:r w:rsidR="002B574C">
        <w:t>.</w:t>
      </w:r>
      <w:r w:rsidR="00D80A5D">
        <w:t xml:space="preserve"> </w:t>
      </w:r>
      <w:r w:rsidR="00DF5028">
        <w:t xml:space="preserve"> </w:t>
      </w:r>
      <w:r w:rsidR="00BA40BD">
        <w:t xml:space="preserve"> 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181179">
        <w:t>20. ožujka</w:t>
      </w:r>
      <w:r w:rsidR="00992F29">
        <w:t xml:space="preserve"> </w:t>
      </w:r>
      <w:r w:rsidR="009B4C3B">
        <w:t>2</w:t>
      </w:r>
      <w:r w:rsidR="00127F49" w:rsidRPr="00047B49">
        <w:t>01</w:t>
      </w:r>
      <w:r w:rsidR="009C62E3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181179">
        <w:t>28.</w:t>
      </w:r>
      <w:r w:rsidR="00C04405">
        <w:t xml:space="preserve"> veljače </w:t>
      </w:r>
      <w:r w:rsidR="00D80A5D">
        <w:t>2019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181179" w:rsidP="00181179" w:rsidR="00181179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181179" w:rsidP="00181179" w:rsidR="00181179">
      <w:r>
        <w:t xml:space="preserve">Martina Kalmeta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8D253B" w:rsidP="000450E8" w:rsidR="008D253B">
      <w:pPr>
        <w:jc w:val="right"/>
      </w:pPr>
    </w:p>
    <w:p w:rsidRDefault="008D253B" w:rsidP="000450E8" w:rsidR="008D253B">
      <w:pPr>
        <w:jc w:val="right"/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BA40BD">
      <w:t>66</w:t>
    </w:r>
    <w:r w:rsidR="009E04CE">
      <w:t>/2019-</w:t>
    </w:r>
    <w:r w:rsidR="00BA40BD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50E8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81179"/>
    <w:rsid w:val="0019019B"/>
    <w:rsid w:val="0019118F"/>
    <w:rsid w:val="00197DB5"/>
    <w:rsid w:val="001A2481"/>
    <w:rsid w:val="001C3DA0"/>
    <w:rsid w:val="001D1940"/>
    <w:rsid w:val="001E54F6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977C6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5397C"/>
    <w:rsid w:val="0056041E"/>
    <w:rsid w:val="00596D73"/>
    <w:rsid w:val="005A248C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92F29"/>
    <w:rsid w:val="009A5115"/>
    <w:rsid w:val="009B4C3B"/>
    <w:rsid w:val="009C62E3"/>
    <w:rsid w:val="009C781D"/>
    <w:rsid w:val="009E04CE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A40BD"/>
    <w:rsid w:val="00BB6E1C"/>
    <w:rsid w:val="00BC7F0D"/>
    <w:rsid w:val="00BE7525"/>
    <w:rsid w:val="00BF1427"/>
    <w:rsid w:val="00BF3DDD"/>
    <w:rsid w:val="00C04405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80A5D"/>
    <w:rsid w:val="00DA249B"/>
    <w:rsid w:val="00DB692C"/>
    <w:rsid w:val="00DB704B"/>
    <w:rsid w:val="00DC05F2"/>
    <w:rsid w:val="00DC23F5"/>
    <w:rsid w:val="00DC5BAC"/>
    <w:rsid w:val="00DE4163"/>
    <w:rsid w:val="00DE78C2"/>
    <w:rsid w:val="00DF3513"/>
    <w:rsid w:val="00DF5028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3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97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397C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397C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397C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3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97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397C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397C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397C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375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St-66/2019</izvorni_sadrzaj>
    <derivirana_varijabla naziv="DomainObject.Predmet.OznakaBroj_1">St-66/2019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AGRAR BENKOVAC d.o.o.za poljoprivredu i trgovinu; FINA</izvorni_sadrzaj>
    <derivirana_varijabla naziv="DomainObject.Predmet.StrankaFormated_1">  AGRAR BENKOVAC d.o.o.za poljoprivredu i trgovinu; FINA</derivirana_varijabla>
  </DomainObject.Predmet.StrankaFormated>
  <DomainObject.Predmet.StrankaFormatedOIB>
    <izvorni_sadrzaj>  AGRAR BENKOVAC d.o.o.za poljoprivredu i trgovinu, OIB 79419603493; FINA, OIB 85821130368</izvorni_sadrzaj>
    <derivirana_varijabla naziv="DomainObject.Predmet.StrankaFormatedOIB_1">  AGRAR BENKOVAC d.o.o.za poljoprivredu i trgovinu, OIB 79419603493; FINA, OIB 85821130368</derivirana_varijabla>
  </DomainObject.Predmet.StrankaFormatedOIB>
  <DomainObject.Predmet.StrankaFormatedWithAdress>
    <izvorni_sadrzaj> AGRAR BENKOVAC d.o.o.za poljoprivredu i trgovinu, Benkovačko selo 35, 23420 Benkovačko Selo; FINA, Ivana Danila 4, 23000 Zadar</izvorni_sadrzaj>
    <derivirana_varijabla naziv="DomainObject.Predmet.StrankaFormatedWithAdress_1"> AGRAR BENKOVAC d.o.o.za poljoprivredu i trgovinu, Benkovačko selo 35, 23420 Benkovačko Selo; FINA, Ivana Danila 4, 23000 Zadar</derivirana_varijabla>
  </DomainObject.Predmet.StrankaFormatedWithAdress>
  <DomainObject.Predmet.StrankaFormatedWithAdressOIB>
    <izvorni_sadrzaj> AGRAR BENKOVAC d.o.o.za poljoprivredu i trgovinu, OIB 79419603493, Benkovačko selo 35, 23420 Benkovačko Selo; FINA, OIB 85821130368, Ivana Danila 4, 23000 Zadar</izvorni_sadrzaj>
    <derivirana_varijabla naziv="DomainObject.Predmet.StrankaFormatedWithAdressOIB_1"> AGRAR BENKOVAC d.o.o.za poljoprivredu i trgovinu, OIB 79419603493, Benkovačko selo 35, 23420 Benkovačko Selo; FINA, OIB 85821130368, Ivana Danila 4, 23000 Zadar</derivirana_varijabla>
  </DomainObject.Predmet.StrankaFormatedWithAdressOIB>
  <DomainObject.Predmet.StrankaWithAdress>
    <izvorni_sadrzaj>AGRAR BENKOVAC d.o.o.za poljoprivredu i trgovinu Benkovačko selo 35,23420 Benkovačko Selo,FINA Ivana Danila 4,23000 Zadar</izvorni_sadrzaj>
    <derivirana_varijabla naziv="DomainObject.Predmet.StrankaWithAdress_1">AGRAR BENKOVAC d.o.o.za poljoprivredu i trgovinu Benkovačko selo 35,23420 Benkovačko Selo,FINA Ivana Danila 4,23000 Zadar</derivirana_varijabla>
  </DomainObject.Predmet.StrankaWithAdress>
  <DomainObject.Predmet.StrankaWithAdressOIB>
    <izvorni_sadrzaj>AGRAR BENKOVAC d.o.o.za poljoprivredu i trgovinu, OIB 79419603493, Benkovačko selo 35,23420 Benkovačko Selo,FINA, OIB 85821130368, Ivana Danila 4,23000 Zadar</izvorni_sadrzaj>
    <derivirana_varijabla naziv="DomainObject.Predmet.StrankaWithAdressOIB_1">AGRAR BENKOVAC d.o.o.za poljoprivredu i trgovinu, OIB 79419603493, Benkovačko selo 35,23420 Benkovačko Selo,FINA, OIB 85821130368, Ivana Danila 4,23000 Zadar</derivirana_varijabla>
  </DomainObject.Predmet.StrankaWithAdressOIB>
  <DomainObject.Predmet.StrankaNazivFormated>
    <izvorni_sadrzaj>AGRAR BENKOVAC d.o.o.za poljoprivredu i trgovinu,FINA</izvorni_sadrzaj>
    <derivirana_varijabla naziv="DomainObject.Predmet.StrankaNazivFormated_1">AGRAR BENKOVAC d.o.o.za poljoprivredu i trgovinu,FINA</derivirana_varijabla>
  </DomainObject.Predmet.StrankaNazivFormated>
  <DomainObject.Predmet.StrankaNazivFormatedOIB>
    <izvorni_sadrzaj>AGRAR BENKOVAC d.o.o.za poljoprivredu i trgovinu, OIB 79419603493,FINA, OIB 85821130368</izvorni_sadrzaj>
    <derivirana_varijabla naziv="DomainObject.Predmet.StrankaNazivFormatedOIB_1">AGRAR BENKOVAC d.o.o.za poljoprivredu i trgovinu, OIB 79419603493,FINA,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AGRAR BENKOVAC d.o.o.za poljoprivredu i trgovinu</item>
      <item>FINA</item>
    </izvorni_sadrzaj>
    <derivirana_varijabla naziv="DomainObject.Predmet.StrankaListFormated_1">
      <item>AGRAR BENKOVAC d.o.o.za poljoprivredu i trgovinu</item>
      <item>FINA</item>
    </derivirana_varijabla>
  </DomainObject.Predmet.StrankaListFormated>
  <DomainObject.Predmet.StrankaListFormatedOIB>
    <izvorni_sadrzaj>
      <item>AGRAR BENKOVAC d.o.o.za poljoprivredu i trgovinu, OIB 79419603493</item>
      <item>FINA, OIB 85821130368</item>
    </izvorni_sadrzaj>
    <derivirana_varijabla naziv="DomainObject.Predmet.StrankaListFormatedOIB_1">
      <item>AGRAR BENKOVAC d.o.o.za poljoprivredu i trgovinu, OIB 79419603493</item>
      <item>FINA, OIB 85821130368</item>
    </derivirana_varijabla>
  </DomainObject.Predmet.StrankaListFormatedOIB>
  <DomainObject.Predmet.StrankaListFormatedWithAdress>
    <izvorni_sadrzaj>
      <item>AGRAR BENKOVAC d.o.o.za poljoprivredu i trgovinu, Benkovačko selo 35, 23420 Benkovačko Selo</item>
      <item>FINA, Ivana Danila 4, 23000 Zadar</item>
    </izvorni_sadrzaj>
    <derivirana_varijabla naziv="DomainObject.Predmet.StrankaListFormatedWithAdress_1">
      <item>AGRAR BENKOVAC d.o.o.za poljoprivredu i trgovinu, Benkovačko selo 35, 23420 Benkovačko Selo</item>
      <item>FINA, Ivana Danila 4, 23000 Zadar</item>
    </derivirana_varijabla>
  </DomainObject.Predmet.StrankaListFormatedWithAdress>
  <DomainObject.Predmet.StrankaListFormatedWithAdressOIB>
    <izvorni_sadrzaj>
      <item>AGRAR BENKOVAC d.o.o.za poljoprivredu i trgovinu, OIB 79419603493, Benkovačko selo 35, 23420 Benkovačko Selo</item>
      <item>FINA, OIB 85821130368, Ivana Danila 4, 23000 Zadar</item>
    </izvorni_sadrzaj>
    <derivirana_varijabla naziv="DomainObject.Predmet.StrankaListFormatedWithAdressOIB_1">
      <item>AGRAR BENKOVAC d.o.o.za poljoprivredu i trgovinu, OIB 79419603493, Benkovačko selo 35, 23420 Benkovačko Selo</item>
      <item>FINA, OIB 85821130368, Ivana Danila 4, 23000 Zadar</item>
    </derivirana_varijabla>
  </DomainObject.Predmet.StrankaListFormatedWithAdressOIB>
  <DomainObject.Predmet.StrankaListNazivFormated>
    <izvorni_sadrzaj>
      <item>AGRAR BENKOVAC d.o.o.za poljoprivredu i trgovinu</item>
      <item>FINA</item>
    </izvorni_sadrzaj>
    <derivirana_varijabla naziv="DomainObject.Predmet.StrankaListNazivFormated_1">
      <item>AGRAR BENKOVAC d.o.o.za poljoprivredu i trgovinu</item>
      <item>FINA</item>
    </derivirana_varijabla>
  </DomainObject.Predmet.StrankaListNazivFormated>
  <DomainObject.Predmet.StrankaListNazivFormatedOIB>
    <izvorni_sadrzaj>
      <item>AGRAR BENKOVAC d.o.o.za poljoprivredu i trgovinu, OIB 79419603493</item>
      <item>FINA, OIB 85821130368</item>
    </izvorni_sadrzaj>
    <derivirana_varijabla naziv="DomainObject.Predmet.StrankaListNazivFormatedOIB_1">
      <item>AGRAR BENKOVAC d.o.o.za poljoprivredu i trgovinu, OIB 79419603493</item>
      <item>FINA,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AGRAR BENKOVAC d.o.o.za poljoprivredu i trgovinu</item>
      <item>FINA</item>
    </izvorni_sadrzaj>
    <derivirana_varijabla naziv="DomainObject.Predmet.SudioniciListNaziv_1">
      <item>AGRAR BENKOVAC d.o.o.za poljoprivredu i trgovinu</item>
      <item>FINA</item>
    </derivirana_varijabla>
  </DomainObject.Predmet.SudioniciListNaziv>
  <DomainObject.Predmet.SudioniciListAdressOIB>
    <izvorni_sadrzaj>
      <item>AGRAR BENKOVAC d.o.o.za poljoprivredu i trgovinu, OIB 79419603493, Benkovačko selo 35,23420 Benkovačko Selo</item>
      <item>FINA, OIB 85821130368, Ivana Danila 4,23000 Zadar</item>
    </izvorni_sadrzaj>
    <derivirana_varijabla naziv="DomainObject.Predmet.SudioniciListAdressOIB_1">
      <item>AGRAR BENKOVAC d.o.o.za poljoprivredu i trgovinu, OIB 79419603493, Benkovačko selo 35,23420 Benkovačko Selo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79419603493</item>
      <item>, OIB 85821130368</item>
    </izvorni_sadrzaj>
    <derivirana_varijabla naziv="DomainObject.Predmet.SudioniciListNazivOIB_1">
      <item>, OIB 79419603493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St-66/2019-2</izvorni_sadrzaj>
    <derivirana_varijabla naziv="DomainObject.PredzadnjaOdlukaIzPredmeta.Oznaka_1">St-66/2019-2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13E8D-EAC8-4A10-924B-AD900DF9B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736</properties:Characters>
  <properties:Lines>29</properties:Lines>
  <properties:Paragraphs>11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2018-11-15T06:51:00Z</dcterms:created>
  <dc:creator>Administrator</dc:creator>
  <cp:lastModifiedBy>Martina Kalmeta</cp:lastModifiedBy>
  <cp:lastPrinted>2019-02-27T13:46:00Z</cp:lastPrinted>
  <dcterms:modified xmlns:xsi="http://www.w3.org/2001/XMLSchema-instance" xsi:type="dcterms:W3CDTF">2019-02-28T07:17:00Z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(St-66-19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