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4b95" w14:paraId="eea4b95" w:rsidRDefault="004E203A" w:rsidP="004E203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257810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E203A" w:rsidR="00AE649C" w:rsidRPr="00B76F3C">
      <w:pPr>
        <w:pStyle w:val="NormaleSPIS"/>
        <w:spacing w:after="0"/>
      </w:pPr>
    </w:p>
    <w:p w:rsidRDefault="004E203A" w:rsidP="004E203A" w:rsidR="004E203A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4E203A" w:rsidP="004E203A" w:rsidR="004E203A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4E203A" w:rsidP="004E203A" w:rsidR="004E203A" w:rsidRPr="004E203A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4E203A" w:rsidP="004E203A" w:rsidR="004E203A">
      <w:pPr>
        <w:spacing w:after="0"/>
        <w:jc w:val="right"/>
      </w:pPr>
      <w:r>
        <w:t>Poslovni broj: 2 St-16/2019-4</w:t>
      </w:r>
    </w:p>
    <w:p w:rsidRDefault="004E203A" w:rsidP="004E203A" w:rsidR="004E203A">
      <w:pPr>
        <w:spacing w:after="0"/>
        <w:jc w:val="both"/>
      </w:pPr>
    </w:p>
    <w:p w:rsidRDefault="004E203A" w:rsidP="004E203A" w:rsidR="004E203A">
      <w:pPr>
        <w:spacing w:after="0"/>
        <w:jc w:val="both"/>
      </w:pPr>
    </w:p>
    <w:p w:rsidRDefault="004E203A" w:rsidP="004E203A" w:rsidR="004E203A">
      <w:pPr>
        <w:spacing w:after="0"/>
        <w:jc w:val="center"/>
      </w:pPr>
      <w:r>
        <w:t>U  I M E   R E P U B L I K E   H R V A T S K E</w:t>
      </w:r>
    </w:p>
    <w:p w:rsidRDefault="004E203A" w:rsidP="004E203A" w:rsidR="004E203A">
      <w:pPr>
        <w:spacing w:after="0"/>
        <w:jc w:val="center"/>
      </w:pPr>
    </w:p>
    <w:p w:rsidRDefault="004E203A" w:rsidP="004E203A" w:rsidR="004E203A">
      <w:pPr>
        <w:spacing w:after="0"/>
        <w:jc w:val="center"/>
      </w:pPr>
      <w:r>
        <w:t xml:space="preserve"> R J E Š E N J E</w:t>
      </w:r>
    </w:p>
    <w:p w:rsidRDefault="004E203A" w:rsidP="004E203A" w:rsidR="004E203A">
      <w:pPr>
        <w:spacing w:after="0"/>
        <w:jc w:val="both"/>
      </w:pPr>
    </w:p>
    <w:p w:rsidRDefault="004E203A" w:rsidP="004E203A" w:rsidR="004E203A">
      <w:pPr>
        <w:spacing w:after="0"/>
        <w:jc w:val="both"/>
      </w:pPr>
    </w:p>
    <w:p w:rsidRDefault="004E203A" w:rsidP="004E203A" w:rsidR="004E203A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RED CARPET jednostavno društvo s ograničenom odgovornošću za trgovinu, proizvodnju i usluge, Đurđevac, Đure Basaričeka 19, MBS: 070146123, OIB: 06102209848, 18. ožujka 2019.</w:t>
      </w:r>
    </w:p>
    <w:p w:rsidRDefault="004E203A" w:rsidP="004E203A" w:rsidR="004E203A">
      <w:pPr>
        <w:spacing w:after="0"/>
        <w:jc w:val="both"/>
      </w:pPr>
    </w:p>
    <w:p w:rsidRDefault="004E203A" w:rsidP="004E203A" w:rsidR="004E203A">
      <w:pPr>
        <w:spacing w:after="0"/>
        <w:jc w:val="both"/>
      </w:pPr>
    </w:p>
    <w:p w:rsidRDefault="004E203A" w:rsidP="004E203A" w:rsidR="004E203A">
      <w:pPr>
        <w:spacing w:after="0"/>
        <w:jc w:val="center"/>
      </w:pPr>
      <w:r>
        <w:t>r i j e š i o   j e</w:t>
      </w:r>
    </w:p>
    <w:p w:rsidRDefault="004E203A" w:rsidP="004E203A" w:rsidR="004E203A">
      <w:pPr>
        <w:spacing w:after="0"/>
        <w:jc w:val="both"/>
      </w:pPr>
    </w:p>
    <w:p w:rsidRDefault="004E203A" w:rsidP="004E203A" w:rsidR="004E203A">
      <w:pPr>
        <w:spacing w:after="0"/>
        <w:jc w:val="both"/>
        <w:rPr>
          <w:szCs w:val="20"/>
        </w:rPr>
      </w:pPr>
      <w:r>
        <w:tab/>
        <w:t>1. Otvara se skraćeni stečajni postupak nad dužnikom RED CARPET jednostavno društvo s ograničenom odgovornošću za trgovinu, proizvodnju i usluge, Đurđevac, Đure Basaričeka 19, MBS: 070146123, OIB: 06102209848.</w:t>
      </w:r>
    </w:p>
    <w:p w:rsidRDefault="004E203A" w:rsidP="004E203A" w:rsidR="004E203A">
      <w:pPr>
        <w:spacing w:after="0"/>
        <w:jc w:val="both"/>
      </w:pPr>
    </w:p>
    <w:p w:rsidRDefault="004E203A" w:rsidP="004E203A" w:rsidR="004E203A">
      <w:pPr>
        <w:spacing w:after="0"/>
        <w:jc w:val="both"/>
      </w:pPr>
      <w:r>
        <w:tab/>
        <w:t>2. Za stečajnog upravitelja imenuje se DOMAGOJ POLJAK, iz Zagreba, Miramarska 24/6, OIB: 77663651000.</w:t>
      </w:r>
    </w:p>
    <w:p w:rsidRDefault="004E203A" w:rsidP="004E203A" w:rsidR="004E203A">
      <w:pPr>
        <w:spacing w:after="0"/>
        <w:jc w:val="both"/>
      </w:pPr>
    </w:p>
    <w:p w:rsidRDefault="004E203A" w:rsidP="004E203A" w:rsidR="004E203A">
      <w:pPr>
        <w:spacing w:after="0"/>
        <w:jc w:val="both"/>
        <w:rPr>
          <w:szCs w:val="20"/>
        </w:rPr>
      </w:pPr>
      <w:r>
        <w:tab/>
        <w:t>3. Zaključuje se skraćeni stečajni postupak nad dužnikom RED CARPET jednostavno društvo s ograničenom odgovornošću za trgovinu, proizvodnju i usluge, Đurđevac, Đure Basaričeka 19, MBS: 070146123, OIB: 06102209848.</w:t>
      </w:r>
    </w:p>
    <w:p w:rsidRDefault="004E203A" w:rsidP="004E203A" w:rsidR="004E203A">
      <w:pPr>
        <w:spacing w:after="0"/>
        <w:jc w:val="both"/>
      </w:pPr>
    </w:p>
    <w:p w:rsidRDefault="004E203A" w:rsidP="004E203A" w:rsidR="004E203A">
      <w:pPr>
        <w:spacing w:after="0"/>
        <w:jc w:val="both"/>
      </w:pPr>
      <w:r>
        <w:tab/>
        <w:t>4. Stečajni postupak je otvoren i zaključen s danom 18. ožujka 2019. godine u 9,00 sati, kada je ovo rješenje objavljeno na e-oglasnoj ploči ovoga suda.</w:t>
      </w:r>
    </w:p>
    <w:p w:rsidRDefault="004E203A" w:rsidP="004E203A" w:rsidR="004E203A">
      <w:pPr>
        <w:pStyle w:val="Bezproreda"/>
        <w:spacing w:after="0"/>
        <w:jc w:val="both"/>
      </w:pPr>
    </w:p>
    <w:p w:rsidRDefault="004E203A" w:rsidP="004E203A" w:rsidR="004E203A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E203A" w:rsidP="004E203A" w:rsidR="004E203A">
      <w:pPr>
        <w:spacing w:after="0"/>
        <w:jc w:val="both"/>
        <w:rPr>
          <w:rFonts w:cs="Times New Roman"/>
        </w:rPr>
      </w:pPr>
    </w:p>
    <w:p w:rsidRDefault="004E203A" w:rsidP="004E203A" w:rsidR="004E203A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4E203A" w:rsidP="004E203A" w:rsidR="004E203A">
      <w:pPr>
        <w:spacing w:after="0"/>
        <w:jc w:val="both"/>
      </w:pPr>
    </w:p>
    <w:p w:rsidRDefault="004E203A" w:rsidP="004E203A" w:rsidR="004E203A">
      <w:pPr>
        <w:spacing w:after="0"/>
        <w:jc w:val="both"/>
      </w:pPr>
    </w:p>
    <w:p w:rsidRDefault="004E203A" w:rsidP="004E203A" w:rsidR="004E203A">
      <w:pPr>
        <w:spacing w:after="0"/>
        <w:jc w:val="center"/>
      </w:pPr>
      <w:r>
        <w:t>Obrazloženje</w:t>
      </w:r>
    </w:p>
    <w:p w:rsidRDefault="004E203A" w:rsidP="004E203A" w:rsidR="004E203A">
      <w:pPr>
        <w:spacing w:after="0"/>
        <w:jc w:val="center"/>
      </w:pPr>
    </w:p>
    <w:p w:rsidRDefault="004E203A" w:rsidP="004E203A" w:rsidR="004E203A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St-16/2019-2, koji je objavljen na mrežnoj stranici e-oglasna ploča Trgovačkog suda u Bjelovaru 22. siječnja 2019. godine, pozvao osobu ovlaštenu za </w:t>
      </w:r>
      <w:r>
        <w:lastRenderedPageBreak/>
        <w:t>zastupanje dužnika da u roku od 15 dana od objave oglasa na mrežnoj stranici e-oglasne ploče podnese sudu javnobilježnički ovjerovljen popis imovine i obveza na propisanom obrascu.</w:t>
      </w:r>
    </w:p>
    <w:p w:rsidRDefault="004E203A" w:rsidP="004E203A" w:rsidR="004E203A">
      <w:pPr>
        <w:spacing w:after="0"/>
        <w:jc w:val="both"/>
      </w:pPr>
    </w:p>
    <w:p w:rsidRDefault="004E203A" w:rsidP="004E203A" w:rsidR="004E203A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E203A" w:rsidP="004E203A" w:rsidR="004E203A">
      <w:pPr>
        <w:spacing w:after="0"/>
        <w:jc w:val="both"/>
      </w:pPr>
    </w:p>
    <w:p w:rsidRDefault="004E203A" w:rsidP="004E203A" w:rsidR="004E203A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4E203A" w:rsidP="004E203A" w:rsidR="004E203A">
      <w:pPr>
        <w:spacing w:after="0"/>
        <w:jc w:val="both"/>
      </w:pPr>
    </w:p>
    <w:p w:rsidRDefault="004E203A" w:rsidP="004E203A" w:rsidR="004E203A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4E203A" w:rsidP="004E203A" w:rsidR="004E203A">
      <w:pPr>
        <w:spacing w:after="0"/>
        <w:jc w:val="both"/>
      </w:pPr>
    </w:p>
    <w:p w:rsidRDefault="004E203A" w:rsidP="004E203A" w:rsidR="004E203A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E203A" w:rsidP="004E203A" w:rsidR="004E203A">
      <w:pPr>
        <w:pStyle w:val="Bezproreda"/>
        <w:spacing w:after="0"/>
        <w:jc w:val="both"/>
      </w:pPr>
    </w:p>
    <w:p w:rsidRDefault="004E203A" w:rsidP="004E203A" w:rsidR="004E203A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4E203A" w:rsidP="004E203A" w:rsidR="004E203A">
      <w:pPr>
        <w:spacing w:after="0"/>
        <w:ind w:firstLine="851"/>
        <w:jc w:val="both"/>
      </w:pPr>
    </w:p>
    <w:p w:rsidRDefault="004E203A" w:rsidP="004E203A" w:rsidR="004E203A">
      <w:pPr>
        <w:spacing w:after="0"/>
        <w:jc w:val="center"/>
      </w:pPr>
      <w:r>
        <w:t>U Bjelovaru 18. ožujka 2019.</w:t>
      </w:r>
    </w:p>
    <w:p w:rsidRDefault="004E203A" w:rsidP="004E203A" w:rsidR="004E203A">
      <w:pPr>
        <w:spacing w:after="0"/>
        <w:jc w:val="both"/>
      </w:pPr>
    </w:p>
    <w:p w:rsidRDefault="004E203A" w:rsidP="004E203A" w:rsidR="004E203A">
      <w:pPr>
        <w:spacing w:after="0"/>
        <w:jc w:val="both"/>
      </w:pPr>
    </w:p>
    <w:p w:rsidRDefault="004E203A" w:rsidP="004E203A" w:rsidR="004E203A">
      <w:pPr>
        <w:spacing w:after="0"/>
        <w:ind w:firstLine="720" w:left="4320"/>
      </w:pPr>
      <w:r>
        <w:t>SUDSKI SAVJETNIK</w:t>
      </w:r>
    </w:p>
    <w:p w:rsidRDefault="004E203A" w:rsidP="004E203A" w:rsidR="004E203A">
      <w:pPr>
        <w:spacing w:after="0"/>
        <w:ind w:firstLine="4111"/>
      </w:pPr>
      <w:r>
        <w:tab/>
        <w:t xml:space="preserve">     MIROSLAV LOVREKOVIĆ, v.r.</w:t>
      </w:r>
    </w:p>
    <w:p w:rsidRDefault="004E203A" w:rsidP="004E203A" w:rsidR="004E203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4E203A" w:rsidP="004E203A" w:rsidR="004E203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4E203A" w:rsidP="004E203A" w:rsidR="004E203A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4E203A" w:rsidP="004E203A" w:rsidR="004E203A">
      <w:pPr>
        <w:spacing w:after="0"/>
        <w:jc w:val="both"/>
      </w:pPr>
    </w:p>
    <w:p w:rsidRDefault="004E203A" w:rsidP="004E203A" w:rsidR="004E203A">
      <w:pPr>
        <w:spacing w:after="0"/>
        <w:jc w:val="both"/>
      </w:pPr>
    </w:p>
    <w:p w:rsidRDefault="004E203A" w:rsidP="004E203A" w:rsidR="004E203A">
      <w:pPr>
        <w:spacing w:after="0"/>
        <w:jc w:val="both"/>
      </w:pPr>
    </w:p>
    <w:p w:rsidRDefault="004E203A" w:rsidP="004E203A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4E203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6705828"/>
      <w:docPartObj>
        <w:docPartGallery w:val="Page Numbers (Top of Page)"/>
        <w:docPartUnique/>
      </w:docPartObj>
    </w:sdtPr>
    <w:sdtContent>
      <w:p w:rsidRDefault="004E203A" w:rsidP="004E203A" w:rsidR="004E203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2F14">
          <w:t>2</w:t>
        </w:r>
        <w:r>
          <w:fldChar w:fldCharType="end"/>
        </w:r>
      </w:p>
    </w:sdtContent>
  </w:sdt>
  <w:p w:rsidRDefault="004E203A" w:rsidP="004E203A" w:rsidR="008333A9">
    <w:pPr>
      <w:spacing w:after="0"/>
      <w:jc w:val="right"/>
    </w:pPr>
    <w:r>
      <w:t>Poslovni broj: 2 St-16/2019-4</w:t>
    </w:r>
  </w:p>
  <w:p w:rsidRDefault="004E203A" w:rsidP="004E203A" w:rsidR="004E203A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2F14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03A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778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711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St-16/2019-4</izvorni_sadrzaj>
    <derivirana_varijabla naziv="DomainObject.Oznaka_1">St-16/2019-4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2019.</izvorni_sadrzaj>
    <derivirana_varijabla naziv="DomainObject.Predmet.DatumOsnivanja_1">16.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St-16/2019</izvorni_sadrzaj>
    <derivirana_varijabla naziv="DomainObject.Predmet.OznakaBroj_1">St-16/2019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 CARPET jednostavno društvo s ograničenom odgovornošću za trgovinu, proizvodnju i usluge zastupanog po punomoćniku Mateja Plemenčić</izvorni_sadrzaj>
    <derivirana_varijabla naziv="DomainObject.Predmet.ProtustrankaFormated_1">  RED CARPET jednostavno društvo s ograničenom odgovornošću za trgovinu, proizvodnju i usluge zastupanog po punomoćniku Mateja Plemenčić</derivirana_varijabla>
  </DomainObject.Predmet.ProtustrankaFormated>
  <DomainObject.Predmet.ProtustrankaFormatedOIB>
    <izvorni_sadrzaj>  RED CARPET jednostavno društvo s ograničenom odgovornošću za trgovinu, proizvodnju i usluge, OIB 06102209848 zastupanog po punomoćniku Mateja Plemenčić</izvorni_sadrzaj>
    <derivirana_varijabla naziv="DomainObject.Predmet.ProtustrankaFormatedOIB_1">  RED CARPET jednostavno društvo s ograničenom odgovornošću za trgovinu, proizvodnju i usluge, OIB 06102209848 zastupanog po punomoćniku Mateja Plemenčić</derivirana_varijabla>
  </DomainObject.Predmet.ProtustrankaFormatedOIB>
  <DomainObject.Predmet.ProtustrankaFormatedWithAdress>
    <izvorni_sadrzaj> RED CARPET jednostavno društvo s ograničenom odgovornošću za trgovinu, proizvodnju i usluge, Đure Basaričeka 19, 48350 Đurđevac zastupanog po punomoćniku Mateja Plemenčić</izvorni_sadrzaj>
    <derivirana_varijabla naziv="DomainObject.Predmet.ProtustrankaFormatedWithAdress_1"> RED CARPET jednostavno društvo s ograničenom odgovornošću za trgovinu, proizvodnju i usluge, Đure Basaričeka 19, 48350 Đurđevac zastupanog po punomoćniku Mateja Plemenčić</derivirana_varijabla>
  </DomainObject.Predmet.ProtustrankaFormatedWithAdress>
  <DomainObject.Predmet.ProtustrankaFormatedWithAdressOIB>
    <izvorni_sadrzaj> RED CARPET jednostavno društvo s ograničenom odgovornošću za trgovinu, proizvodnju i usluge, OIB 06102209848, Đure Basaričeka 19, 48350 Đurđevac zastupanog po punomoćniku Mateja Plemenčić</izvorni_sadrzaj>
    <derivirana_varijabla naziv="DomainObject.Predmet.ProtustrankaFormatedWithAdressOIB_1"> RED CARPET jednostavno društvo s ograničenom odgovornošću za trgovinu, proizvodnju i usluge, OIB 06102209848, Đure Basaričeka 19, 48350 Đurđevac zastupanog po punomoćniku Mateja Plemenčić</derivirana_varijabla>
  </DomainObject.Predmet.ProtustrankaFormatedWithAdressOIB>
  <DomainObject.Predmet.ProtustrankaWithAdress>
    <izvorni_sadrzaj>RED CARPET jednostavno društvo s ograničenom odgovornošću za trgovinu, proizvodnju i usluge Đure Basaričeka 19, 48350 Đurđevac</izvorni_sadrzaj>
    <derivirana_varijabla naziv="DomainObject.Predmet.ProtustrankaWithAdress_1">RED CARPET jednostavno društvo s ograničenom odgovornošću za trgovinu, proizvodnju i usluge Đure Basaričeka 19, 48350 Đurđevac</derivirana_varijabla>
  </DomainObject.Predmet.ProtustrankaWithAdress>
  <DomainObject.Predmet.ProtustrankaWithAdressOIB>
    <izvorni_sadrzaj>RED CARPET jednostavno društvo s ograničenom odgovornošću za trgovinu, proizvodnju i usluge, OIB 06102209848, Đure Basaričeka 19, 48350 Đurđevac</izvorni_sadrzaj>
    <derivirana_varijabla naziv="DomainObject.Predmet.ProtustrankaWithAdressOIB_1">RED CARPET jednostavno društvo s ograničenom odgovornošću za trgovinu, proizvodnju i usluge, OIB 06102209848, Đure Basaričeka 19, 48350 Đurđevac</derivirana_varijabla>
  </DomainObject.Predmet.ProtustrankaWithAdressOIB>
  <DomainObject.Predmet.ProtustrankaNazivFormated>
    <izvorni_sadrzaj>RED CARPET jednostavno društvo s ograničenom odgovornošću za trgovinu, proizvodnju i usluge</izvorni_sadrzaj>
    <derivirana_varijabla naziv="DomainObject.Predmet.ProtustrankaNazivFormated_1">RED CARPET jednostavno društvo s ograničenom odgovornošću za trgovinu, proizvodnju i usluge</derivirana_varijabla>
  </DomainObject.Predmet.ProtustrankaNazivFormated>
  <DomainObject.Predmet.ProtustrankaNazivFormatedOIB>
    <izvorni_sadrzaj>RED CARPET jednostavno društvo s ograničenom odgovornošću za trgovinu, proizvodnju i usluge, OIB 06102209848</izvorni_sadrzaj>
    <derivirana_varijabla naziv="DomainObject.Predmet.ProtustrankaNazivFormatedOIB_1">RED CARPET jednostavno društvo s ograničenom odgovornošću za trgovinu, proizvodnju i usluge, OIB 06102209848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RED CARPET jednostavno društvo s ograničenom odgovornošću za trgovinu, proizvodnju i usluge zastupanog po punomoćniku Mateja Plemenčić</item>
    </izvorni_sadrzaj>
    <derivirana_varijabla naziv="DomainObject.Predmet.ProtuStrankaListFormated_1">
      <item>RED CARPET jednostavno društvo s ograničenom odgovornošću za trgovinu, proizvodnju i usluge zastupanog po punomoćniku Mateja Plemenčić</item>
    </derivirana_varijabla>
  </DomainObject.Predmet.ProtuStrankaListFormated>
  <DomainObject.Predmet.ProtuStrankaListFormatedOIB>
    <izvorni_sadrzaj>
      <item>RED CARPET jednostavno društvo s ograničenom odgovornošću za trgovinu, proizvodnju i usluge, OIB 06102209848 zastupanog po punomoćniku Mateja Plemenčić</item>
    </izvorni_sadrzaj>
    <derivirana_varijabla naziv="DomainObject.Predmet.ProtuStrankaListFormatedOIB_1">
      <item>RED CARPET jednostavno društvo s ograničenom odgovornošću za trgovinu, proizvodnju i usluge, OIB 06102209848 zastupanog po punomoćniku Mateja Plemenčić</item>
    </derivirana_varijabla>
  </DomainObject.Predmet.ProtuStrankaListFormatedOIB>
  <DomainObject.Predmet.ProtuStrankaListFormatedWithAdress>
    <izvorni_sadrzaj>
      <item>RED CARPET jednostavno društvo s ograničenom odgovornošću za trgovinu, proizvodnju i usluge, Đure Basaričeka 19, 48350 Đurđevac zastupanog po punomoćniku Mateja Plemenčić</item>
    </izvorni_sadrzaj>
    <derivirana_varijabla naziv="DomainObject.Predmet.ProtuStrankaListFormatedWithAdress_1">
      <item>RED CARPET jednostavno društvo s ograničenom odgovornošću za trgovinu, proizvodnju i usluge, Đure Basaričeka 19, 48350 Đurđevac zastupanog po punomoćniku Mateja Plemenčić</item>
    </derivirana_varijabla>
  </DomainObject.Predmet.ProtuStrankaListFormatedWithAdress>
  <DomainObject.Predmet.ProtuStrankaListFormatedWithAdressOIB>
    <izvorni_sadrzaj>
      <item>RED CARPET jednostavno društvo s ograničenom odgovornošću za trgovinu, proizvodnju i usluge, OIB 06102209848, Đure Basaričeka 19, 48350 Đurđevac zastupanog po punomoćniku Mateja Plemenčić</item>
    </izvorni_sadrzaj>
    <derivirana_varijabla naziv="DomainObject.Predmet.ProtuStrankaListFormatedWithAdressOIB_1">
      <item>RED CARPET jednostavno društvo s ograničenom odgovornošću za trgovinu, proizvodnju i usluge, OIB 06102209848, Đure Basaričeka 19, 48350 Đurđevac zastupanog po punomoćniku Mateja Plemenčić</item>
    </derivirana_varijabla>
  </DomainObject.Predmet.ProtuStrankaListFormatedWithAdressOIB>
  <DomainObject.Predmet.ProtuStrankaListNazivFormated>
    <izvorni_sadrzaj>
      <item>RED CARPET jednostavno društvo s ograničenom odgovornošću za trgovinu, proizvodnju i usluge</item>
    </izvorni_sadrzaj>
    <derivirana_varijabla naziv="DomainObject.Predmet.ProtuStrankaListNazivFormated_1">
      <item>RED CARPET jednostavno društvo s ograničenom odgovornošću za trgovinu, proizvodnju i usluge</item>
    </derivirana_varijabla>
  </DomainObject.Predmet.ProtuStrankaListNazivFormated>
  <DomainObject.Predmet.ProtuStrankaListNazivFormatedOIB>
    <izvorni_sadrzaj>
      <item>RED CARPET jednostavno društvo s ograničenom odgovornošću za trgovinu, proizvodnju i usluge, OIB 06102209848</item>
    </izvorni_sadrzaj>
    <derivirana_varijabla naziv="DomainObject.Predmet.ProtuStrankaListNazivFormatedOIB_1">
      <item>RED CARPET jednostavno društvo s ograničenom odgovornošću za trgovinu, proizvodnju i usluge, OIB 06102209848</item>
    </derivirana_varijabla>
  </DomainObject.Predmet.ProtuStrankaListNazivFormatedOIB>
  <DomainObject.Predmet.OstaliListFormated>
    <izvorni_sadrzaj>
      <item>Mateja Plemenčić punomoćnik sudionika u postupku RED CARPET jednostavno društvo s ograničenom odgovornošću za trgovinu, proizvodnju i usluge</item>
    </izvorni_sadrzaj>
    <derivirana_varijabla naziv="DomainObject.Predmet.OstaliListFormated_1">
      <item>Mateja Plemenčić punomoćnik sudionika u postupku RED CARPET jednostavno društvo s ograničenom odgovornošću za trgovinu, proizvodnju i usluge</item>
    </derivirana_varijabla>
  </DomainObject.Predmet.OstaliListFormated>
  <DomainObject.Predmet.OstaliListFormatedOIB>
    <izvorni_sadrzaj>
      <item>Mateja Plemenčić, OIB 77777486820 punomoćnik sudionika u postupku RED CARPET jednostavno društvo s ograničenom odgovornošću za trgovinu, proizvodnju i usluge</item>
    </izvorni_sadrzaj>
    <derivirana_varijabla naziv="DomainObject.Predmet.OstaliListFormatedOIB_1">
      <item>Mateja Plemenčić, OIB 77777486820 punomoćnik sudionika u postupku RED CARPET jednostavno društvo s ograničenom odgovornošću za trgovinu, proizvodnju i usluge</item>
    </derivirana_varijabla>
  </DomainObject.Predmet.OstaliListFormatedOIB>
  <DomainObject.Predmet.OstaliListFormatedWithAdress>
    <izvorni_sadrzaj>
      <item>Mateja Plemenčić, Đure Basaričeka 19, 48350 Đurđevac punomoćnik sudionika u postupku RED CARPET jednostavno društvo s ograničenom odgovornošću za trgovinu, proizvodnju i usluge</item>
    </izvorni_sadrzaj>
    <derivirana_varijabla naziv="DomainObject.Predmet.OstaliListFormatedWithAdress_1">
      <item>Mateja Plemenčić, Đure Basaričeka 19, 48350 Đurđevac punomoćnik sudionika u postupku RED CARPET jednostavno društvo s ograničenom odgovornošću za trgovinu, proizvodnju i usluge</item>
    </derivirana_varijabla>
  </DomainObject.Predmet.OstaliListFormatedWithAdress>
  <DomainObject.Predmet.OstaliListFormatedWithAdressOIB>
    <izvorni_sadrzaj>
      <item>Mateja Plemenčić, OIB 77777486820, Đure Basaričeka 19, 48350 Đurđevac punomoćnik sudionika u postupku RED CARPET jednostavno društvo s ograničenom odgovornošću za trgovinu, proizvodnju i usluge</item>
    </izvorni_sadrzaj>
    <derivirana_varijabla naziv="DomainObject.Predmet.OstaliListFormatedWithAdressOIB_1">
      <item>Mateja Plemenčić, OIB 77777486820, Đure Basaričeka 19, 48350 Đurđevac punomoćnik sudionika u postupku RED CARPET jednostavno društvo s ograničenom odgovornošću za trgovinu, proizvodnju i usluge</item>
    </derivirana_varijabla>
  </DomainObject.Predmet.OstaliListFormatedWithAdressOIB>
  <DomainObject.Predmet.OstaliListNazivFormated>
    <izvorni_sadrzaj>
      <item>Mateja Plemenčić</item>
    </izvorni_sadrzaj>
    <derivirana_varijabla naziv="DomainObject.Predmet.OstaliListNazivFormated_1">
      <item>Mateja Plemenčić</item>
    </derivirana_varijabla>
  </DomainObject.Predmet.OstaliListNazivFormated>
  <DomainObject.Predmet.OstaliListNazivFormatedOIB>
    <izvorni_sadrzaj>
      <item>Mateja Plemenčić, OIB 77777486820</item>
    </izvorni_sadrzaj>
    <derivirana_varijabla naziv="DomainObject.Predmet.OstaliListNazivFormatedOIB_1">
      <item>Mateja Plemenčić, OIB 77777486820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St-16/2019-4</izvorni_sadrzaj>
    <derivirana_varijabla naziv="DomainObject.PoslovniBrojDokumenta_1">St-16/2019-4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RED CARPET jednostavno društvo s ograničenom odgovornošću za trgovinu, proizvodnju i usluge</izvorni_sadrzaj>
    <derivirana_varijabla naziv="DomainObject.Predmet.ProtustrankaIDrugi_1">RED CARPET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RED CARPET jednostavno društvo s ograničenom odgovornošću za trgovinu, proizvodnju i usluge, OIB 06102209848, Đure Basaričeka 19, 48350 Đurđevac</izvorni_sadrzaj>
    <derivirana_varijabla naziv="DomainObject.Predmet.ProtustrankaIDrugiAdressOIB_1">RED CARPET jednostavno društvo s ograničenom odgovornošću za trgovinu, proizvodnju i usluge, OIB 06102209848, Đure Basaričeka 19,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RED CARPET jednostavno društvo s ograničenom odgovornošću za trgovinu, proizvodnju i usluge</item>
      <item>Mateja Plemenčić</item>
    </izvorni_sadrzaj>
    <derivirana_varijabla naziv="DomainObject.Predmet.SudioniciListNaziv_1">
      <item>FINA, RC ZAGREB, Podružnica BJELOVAR</item>
      <item>RED CARPET jednostavno društvo s ograničenom odgovornošću za trgovinu, proizvodnju i usluge</item>
      <item>Mateja Plemenčić</item>
    </derivirana_varijabla>
  </DomainObject.Predmet.SudioniciListNaziv>
  <DomainObject.Predmet.SudioniciListAdressOIB>
    <izvorni_sadrzaj>
      <item>FINA, RC ZAGREB, Podružnica BJELOVAR, OIB 85821130368, F. Supila 4,43000 Bjelovar</item>
      <item>RED CARPET jednostavno društvo s ograničenom odgovornošću za trgovinu, proizvodnju i usluge, OIB 06102209848, Đure Basaričeka 19,48350 Đurđevac</item>
      <item>Mateja Plemenčić, OIB 77777486820, Đure Basaričeka 19,48350 Đurđevac</item>
    </izvorni_sadrzaj>
    <derivirana_varijabla naziv="DomainObject.Predmet.SudioniciListAdressOIB_1">
      <item>FINA, RC ZAGREB, Podružnica BJELOVAR, OIB 85821130368, F. Supila 4,43000 Bjelovar</item>
      <item>RED CARPET jednostavno društvo s ograničenom odgovornošću za trgovinu, proizvodnju i usluge, OIB 06102209848, Đure Basaričeka 19,48350 Đurđevac</item>
      <item>Mateja Plemenčić, OIB 77777486820, Đure Basaričeka 19,48350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5A9C18-139E-416C-8F51-8523951C92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3652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2019-03-18T07:48:00Z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St-16/2019-4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