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7f1b" w14:paraId="b047f1b" w:rsidRDefault="00AE649C" w:rsidP="00FA5B5E" w:rsidR="00AE649C" w:rsidRPr="00B76F3C">
      <w:pPr>
        <w:pStyle w:val="Naslov3"/>
        <w15:collapsed w:val="false"/>
      </w:pPr>
    </w:p>
    <w:p w:rsidRDefault="00FF727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F7271" w:rsidP="00FF7271" w:rsidR="00FF7271" w:rsidRPr="00FF7271">
      <w:pPr>
        <w:spacing w:after="0"/>
        <w:jc w:val="right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Posl. br. 1 St-905/16-3</w:t>
      </w:r>
    </w:p>
    <w:p w:rsidRDefault="00FF7271" w:rsidP="00FF7271" w:rsidR="00FF7271" w:rsidRPr="00FF7271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FF7271" w:rsidP="00FF7271" w:rsidR="00FF7271" w:rsidRPr="00FF7271">
      <w:pPr>
        <w:spacing w:after="0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REPUBLIKA HRVATSKA</w:t>
      </w:r>
    </w:p>
    <w:p w:rsidRDefault="00FF7271" w:rsidP="00FF7271" w:rsidR="00FF7271" w:rsidRPr="00FF7271">
      <w:pPr>
        <w:spacing w:after="0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TRGOVAČKI SUD ZADRU</w:t>
      </w:r>
    </w:p>
    <w:p w:rsidRDefault="00FF7271" w:rsidP="00FF7271" w:rsidR="00FF7271" w:rsidRPr="00FF7271">
      <w:pPr>
        <w:spacing w:after="0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Dr. Franje Tuđmana 35</w:t>
      </w:r>
    </w:p>
    <w:p w:rsidRDefault="00FF7271" w:rsidP="00FF7271" w:rsidR="00FF7271" w:rsidRPr="00FF727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F7271" w:rsidP="00FF7271" w:rsidR="00FF7271" w:rsidRPr="00FF7271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R E P U B L I K A   H R V A T S K A</w:t>
      </w:r>
    </w:p>
    <w:p w:rsidRDefault="00FF7271" w:rsidP="00FF7271" w:rsidR="00FF7271" w:rsidRPr="00FF7271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FF7271" w:rsidP="00FF7271" w:rsidR="00FF7271" w:rsidRPr="00FF7271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R J E Š E N J E</w:t>
      </w:r>
    </w:p>
    <w:p w:rsidRDefault="00FF7271" w:rsidP="00FF7271" w:rsidR="00FF7271" w:rsidRPr="00FF72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ab/>
        <w:t>Trgovački sud u Zadru OIB: 39670464653, po sutkinji tog suda Ardeni Bajlo, povodom prijedloga za otvaranje stečajnog postupka nad dužnikom NADO TRGOVINA d.o.o.</w:t>
      </w:r>
      <w:r w:rsidRPr="00FF7271">
        <w:rPr>
          <w:rFonts w:cs="Times New Roman" w:eastAsia="Times New Roman"/>
          <w:szCs w:val="20"/>
          <w:lang w:eastAsia="hr-HR"/>
        </w:rPr>
        <w:t>, Turanj, Turanj 591, OIB: 94389224443</w:t>
      </w:r>
      <w:r w:rsidRPr="00FF7271">
        <w:rPr>
          <w:rFonts w:cs="Times New Roman" w:eastAsia="Times New Roman"/>
          <w:lang w:eastAsia="hr-HR"/>
        </w:rPr>
        <w:t xml:space="preserve">, dana 17. kolovoza 2016. 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7271" w:rsidP="00FF7271" w:rsidR="00FF7271" w:rsidRPr="00FF7271">
      <w:pPr>
        <w:spacing w:after="0"/>
        <w:jc w:val="center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r i j e š i o    j e</w:t>
      </w:r>
    </w:p>
    <w:p w:rsidRDefault="00FF7271" w:rsidP="00FF7271" w:rsidR="00FF7271" w:rsidRPr="00FF727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I.</w:t>
      </w:r>
      <w:r w:rsidRPr="00FF7271">
        <w:rPr>
          <w:rFonts w:cs="Times New Roman" w:eastAsia="Times New Roman"/>
          <w:lang w:eastAsia="hr-HR"/>
        </w:rPr>
        <w:tab/>
        <w:t xml:space="preserve">Nalaže se </w:t>
      </w:r>
      <w:r w:rsidRPr="00FF7271">
        <w:rPr>
          <w:rFonts w:cs="Times New Roman" w:eastAsia="Times New Roman"/>
          <w:lang w:eastAsia="hr-HR" w:val="en-AU"/>
        </w:rPr>
        <w:t>IVANU SANTINI, Turanj, Turanj 591, OIB: 81087593080,</w:t>
      </w:r>
      <w:r w:rsidRPr="00FF7271">
        <w:rPr>
          <w:rFonts w:cs="Times New Roman" w:eastAsia="Times New Roman"/>
          <w:lang w:eastAsia="hr-HR"/>
        </w:rPr>
        <w:t xml:space="preserve"> u roku od 8 dana platiti iznos predujma od 1.000,00 kuna u Fond za namirenje troškova stečajnog postupka na žiro račun ovog suda kod Hrvatske poštanske banke broj: HR4323900011300000857 poziv na broj 05 221-905-16 te u istom roku u spis dostaviti dokaz o uplati.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II.</w:t>
      </w:r>
      <w:r w:rsidRPr="00FF7271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F7271" w:rsidP="00FF7271" w:rsidR="00FF7271" w:rsidRPr="00FF7271">
      <w:pPr>
        <w:spacing w:after="0"/>
        <w:jc w:val="center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Obrazloženje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 w:val="en-AU"/>
        </w:rPr>
      </w:pPr>
      <w:r w:rsidRPr="00FF7271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FF7271">
        <w:rPr>
          <w:rFonts w:cs="Times New Roman" w:eastAsia="Times New Roman"/>
          <w:lang w:eastAsia="hr-HR" w:val="en-AU"/>
        </w:rPr>
        <w:t>NADO TRGOVINA d.o.o., Turanj.</w:t>
      </w:r>
    </w:p>
    <w:p w:rsidRDefault="00FF7271" w:rsidP="00FF7271" w:rsidR="00FF7271" w:rsidRPr="00FF727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predujam, uz upozorenje o posljedicama ne postupanja po nalogu suda. 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F7271" w:rsidP="00FF7271" w:rsidR="00FF7271" w:rsidRPr="00FF7271">
      <w:pPr>
        <w:spacing w:after="0"/>
        <w:jc w:val="center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 xml:space="preserve">U Zadru, 17. kolovoza 2016. 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7271" w:rsidP="00FF7271" w:rsidR="00FF7271" w:rsidRPr="00FF7271">
      <w:pPr>
        <w:spacing w:after="0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Za točnost otpravka-ovlaštena službenica:                              Sutkinja:</w:t>
      </w:r>
    </w:p>
    <w:p w:rsidRDefault="00FF7271" w:rsidP="00FF7271" w:rsidR="00FF7271" w:rsidRPr="00FF7271">
      <w:pPr>
        <w:spacing w:after="0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Nena Mužanović                                                                      Ardena Bajlo, v.r.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ab/>
      </w:r>
      <w:r w:rsidRPr="00FF7271">
        <w:rPr>
          <w:rFonts w:cs="Times New Roman" w:eastAsia="Times New Roman"/>
          <w:lang w:eastAsia="hr-HR"/>
        </w:rPr>
        <w:tab/>
      </w:r>
      <w:r w:rsidRPr="00FF7271">
        <w:rPr>
          <w:rFonts w:cs="Times New Roman" w:eastAsia="Times New Roman"/>
          <w:lang w:eastAsia="hr-HR"/>
        </w:rPr>
        <w:tab/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UPUTA O PRAVNOM LIJEKU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lastRenderedPageBreak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DNA: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- IVAN SANTINI, Turanj, Turanj 591 i na e-oglasnu ploču suda</w:t>
      </w:r>
    </w:p>
    <w:p w:rsidRDefault="00FF7271" w:rsidP="00FF7271" w:rsidR="00FF7271" w:rsidRPr="00FF7271">
      <w:pPr>
        <w:spacing w:after="0"/>
        <w:jc w:val="both"/>
        <w:rPr>
          <w:rFonts w:cs="Times New Roman" w:eastAsia="Times New Roman"/>
          <w:lang w:eastAsia="hr-HR"/>
        </w:rPr>
      </w:pPr>
      <w:r w:rsidRPr="00FF7271">
        <w:rPr>
          <w:rFonts w:cs="Times New Roman" w:eastAsia="Times New Roman"/>
          <w:lang w:eastAsia="hr-HR"/>
        </w:rPr>
        <w:t>- računovodstvo suda</w:t>
      </w:r>
    </w:p>
    <w:p w:rsidRDefault="00FF7271" w:rsidP="00FF7271" w:rsidR="00CB0EA4">
      <w:pPr>
        <w:pStyle w:val="Naslovdokumenta"/>
      </w:pPr>
      <w:r w:rsidRPr="00FF7271">
        <w:rPr>
          <w:rFonts w:cs="Times New Roman" w:eastAsia="Times New Roman"/>
          <w:b w:val="false"/>
          <w:caps w:val="false"/>
          <w:spacing w:val="0"/>
          <w:sz w:val="20"/>
          <w:lang w:eastAsia="hr-HR" w:val="en-AU"/>
        </w:rPr>
        <w:t>- u spis.</w:t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271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483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St-905/2016-2</izvorni_sadrzaj>
    <derivirana_varijabla naziv="DomainObject.Oznaka_1">St-905/2016-2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NADO TRGOVINA društvo s ograničenom odgovornošću za trgovinu i poslovne usluge</izvorni_sadrzaj>
    <derivirana_varijabla naziv="DomainObject.Predmet.ProtustrankaFormated_1">  NADO TRGOVINA društvo s ograničenom odgovornošću za trgovinu i poslovne usluge</derivirana_varijabla>
  </DomainObject.Predmet.ProtustrankaFormated>
  <DomainObject.Predmet.ProtustrankaFormatedOIB>
    <izvorni_sadrzaj>  NADO TRGOVINA društvo s ograničenom odgovornošću za trgovinu i poslovne usluge, OIB 94389224443</izvorni_sadrzaj>
    <derivirana_varijabla naziv="DomainObject.Predmet.ProtustrankaFormatedOIB_1">  NADO TRGOVINA društvo s ograničenom odgovornošću za trgovinu i poslovne usluge, OIB 94389224443</derivirana_varijabla>
  </DomainObject.Predmet.ProtustrankaFormatedOIB>
  <DomainObject.Predmet.ProtustrankaFormatedWithAdress>
    <izvorni_sadrzaj> NADO TRGOVINA društvo s ograničenom odgovornošću za trgovinu i poslovne usluge, Turanj 591, 23210 Turanj</izvorni_sadrzaj>
    <derivirana_varijabla naziv="DomainObject.Predmet.ProtustrankaFormatedWithAdress_1"> NADO TRGOVINA društvo s ograničenom odgovornošću za trgovinu i poslovne usluge, Turanj 591, 23210 Turanj</derivirana_varijabla>
  </DomainObject.Predmet.ProtustrankaFormatedWithAdress>
  <DomainObject.Predmet.ProtustrankaFormatedWithAdressOIB>
    <izvorni_sadrzaj> NADO TRGOVINA društvo s ograničenom odgovornošću za trgovinu i poslovne usluge, OIB 94389224443, Turanj 591, 23210 Turanj</izvorni_sadrzaj>
    <derivirana_varijabla naziv="DomainObject.Predmet.ProtustrankaFormatedWithAdressOIB_1"> NADO TRGOVINA društvo s ograničenom odgovornošću za trgovinu i poslovne usluge, OIB 94389224443, Turanj 591, 23210 Turanj</derivirana_varijabla>
  </DomainObject.Predmet.ProtustrankaFormatedWithAdressOIB>
  <DomainObject.Predmet.ProtustrankaWithAdress>
    <izvorni_sadrzaj>NADO TRGOVINA društvo s ograničenom odgovornošću za trgovinu i poslovne usluge Turanj 591, 23210 Turanj</izvorni_sadrzaj>
    <derivirana_varijabla naziv="DomainObject.Predmet.ProtustrankaWithAdress_1">NADO TRGOVINA društvo s ograničenom odgovornošću za trgovinu i poslovne usluge Turanj 591, 23210 Turanj</derivirana_varijabla>
  </DomainObject.Predmet.ProtustrankaWithAdress>
  <DomainObject.Predmet.ProtustrankaWithAdressOIB>
    <izvorni_sadrzaj>NADO TRGOVINA društvo s ograničenom odgovornošću za trgovinu i poslovne usluge, OIB 94389224443, Turanj 591, 23210 Turanj</izvorni_sadrzaj>
    <derivirana_varijabla naziv="DomainObject.Predmet.ProtustrankaWithAdressOIB_1">NADO TRGOVINA društvo s ograničenom odgovornošću za trgovinu i poslovne usluge, OIB 94389224443, Turanj 591, 23210 Turanj</derivirana_varijabla>
  </DomainObject.Predmet.ProtustrankaWithAdressOIB>
  <DomainObject.Predmet.ProtustrankaNazivFormated>
    <izvorni_sadrzaj>NADO TRGOVINA društvo s ograničenom odgovornošću za trgovinu i poslovne usluge</izvorni_sadrzaj>
    <derivirana_varijabla naziv="DomainObject.Predmet.ProtustrankaNazivFormated_1">NADO TRGOVINA društvo s ograničenom odgovornošću za trgovinu i poslovne usluge</derivirana_varijabla>
  </DomainObject.Predmet.ProtustrankaNazivFormated>
  <DomainObject.Predmet.ProtustrankaNazivFormatedOIB>
    <izvorni_sadrzaj>NADO TRGOVINA društvo s ograničenom odgovornošću za trgovinu i poslovne usluge, OIB 94389224443</izvorni_sadrzaj>
    <derivirana_varijabla naziv="DomainObject.Predmet.ProtustrankaNazivFormatedOIB_1">NADO TRGOVINA društvo s ograničenom odgovornošću za trgovinu i poslovne usluge, OIB 94389224443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28499.49</izvorni_sadrzaj>
    <derivirana_varijabla naziv="DomainObject.Predmet.TrenutnaVrijednost_1">28499.49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NADO TRGOVINA društvo s ograničenom odgovornošću za trgovinu i poslovne usluge</item>
    </izvorni_sadrzaj>
    <derivirana_varijabla naziv="DomainObject.Predmet.ProtuStrankaListFormated_1">
      <item>NADO TRGOVINA društvo s ograničenom odgovornošću za trgovinu i poslovne usluge</item>
    </derivirana_varijabla>
  </DomainObject.Predmet.ProtuStrankaListFormated>
  <DomainObject.Predmet.ProtuStrankaListFormatedOIB>
    <izvorni_sadrzaj>
      <item>NADO TRGOVINA društvo s ograničenom odgovornošću za trgovinu i poslovne usluge, OIB 94389224443</item>
    </izvorni_sadrzaj>
    <derivirana_varijabla naziv="DomainObject.Predmet.ProtuStrankaListFormatedOIB_1">
      <item>NADO TRGOVINA društvo s ograničenom odgovornošću za trgovinu i poslovne usluge, OIB 94389224443</item>
    </derivirana_varijabla>
  </DomainObject.Predmet.ProtuStrankaListFormatedOIB>
  <DomainObject.Predmet.ProtuStrankaListFormatedWithAdress>
    <izvorni_sadrzaj>
      <item>NADO TRGOVINA društvo s ograničenom odgovornošću za trgovinu i poslovne usluge, Turanj 591, 23210 Turanj</item>
    </izvorni_sadrzaj>
    <derivirana_varijabla naziv="DomainObject.Predmet.ProtuStrankaListFormatedWithAdress_1">
      <item>NADO TRGOVINA društvo s ograničenom odgovornošću za trgovinu i poslovne usluge, Turanj 591, 23210 Turanj</item>
    </derivirana_varijabla>
  </DomainObject.Predmet.ProtuStrankaListFormatedWithAdress>
  <DomainObject.Predmet.ProtuStrankaListFormatedWithAdressOIB>
    <izvorni_sadrzaj>
      <item>NADO TRGOVINA društvo s ograničenom odgovornošću za trgovinu i poslovne usluge, OIB 94389224443, Turanj 591, 23210 Turanj</item>
    </izvorni_sadrzaj>
    <derivirana_varijabla naziv="DomainObject.Predmet.ProtuStrankaListFormatedWithAdressOIB_1">
      <item>NADO TRGOVINA društvo s ograničenom odgovornošću za trgovinu i poslovne usluge, OIB 94389224443, Turanj 591, 23210 Turanj</item>
    </derivirana_varijabla>
  </DomainObject.Predmet.ProtuStrankaListFormatedWithAdressOIB>
  <DomainObject.Predmet.ProtuStrankaListNazivFormated>
    <izvorni_sadrzaj>
      <item>NADO TRGOVINA društvo s ograničenom odgovornošću za trgovinu i poslovne usluge</item>
    </izvorni_sadrzaj>
    <derivirana_varijabla naziv="DomainObject.Predmet.ProtuStrankaListNazivFormated_1">
      <item>NADO TRGOVINA društvo s ograničenom odgovornošću za trgovinu i poslovne usluge</item>
    </derivirana_varijabla>
  </DomainObject.Predmet.ProtuStrankaListNazivFormated>
  <DomainObject.Predmet.ProtuStrankaListNazivFormatedOIB>
    <izvorni_sadrzaj>
      <item>NADO TRGOVINA društvo s ograničenom odgovornošću za trgovinu i poslovne usluge, OIB 94389224443</item>
    </izvorni_sadrzaj>
    <derivirana_varijabla naziv="DomainObject.Predmet.ProtuStrankaListNazivFormatedOIB_1">
      <item>NADO TRGOVINA društvo s ograničenom odgovornošću za trgovinu i poslovne usluge, OIB 94389224443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St-905/2016-2</izvorni_sadrzaj>
    <derivirana_varijabla naziv="DomainObject.PoslovniBrojDokumenta_1">St-905/2016-2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NADO TRGOVINA društvo s ograničenom odgovornošću za trgovinu i poslovne usluge</izvorni_sadrzaj>
    <derivirana_varijabla naziv="DomainObject.Predmet.ProtustrankaIDrugi_1">NADO TRGOVINA društvo s ograničenom odgovornošću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NADO TRGOVINA društvo s ograničenom odgovornošću za trgovinu i poslovne usluge, OIB 94389224443, Turanj 591, 23210 Turanj</izvorni_sadrzaj>
    <derivirana_varijabla naziv="DomainObject.Predmet.ProtustrankaIDrugiAdressOIB_1">NADO TRGOVINA društvo s ograničenom odgovornošću za trgovinu i poslovne usluge, OIB 94389224443, Turanj 591,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NADO TRGOVINA društvo s ograničenom odgovornošću za trgovinu i poslovne usluge</item>
    </izvorni_sadrzaj>
    <derivirana_varijabla naziv="DomainObject.Predmet.SudioniciListNaziv_1">
      <item>FINA</item>
      <item>NADO TRGOVINA društvo s ograničenom odgovornošću za trgovinu i poslovne usluge</item>
    </derivirana_varijabla>
  </DomainObject.Predmet.SudioniciListNaziv>
  <DomainObject.Predmet.SudioniciListAdressOIB>
    <izvorni_sadrzaj>
      <item>FINA, OIB 85821130368</item>
      <item>NADO TRGOVINA društvo s ograničenom odgovornošću za trgovinu i poslovne usluge, OIB 94389224443, Turanj 591,23210 Turanj</item>
    </izvorni_sadrzaj>
    <derivirana_varijabla naziv="DomainObject.Predmet.SudioniciListAdressOIB_1">
      <item>FINA, OIB 85821130368</item>
      <item>NADO TRGOVINA društvo s ograničenom odgovornošću za trgovinu i poslovne usluge, OIB 94389224443, Turanj 591,23210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F999E-7B84-4C61-BAC0-13E3D0B11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1629</properties:Characters>
  <properties:Lines>55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2016-08-23T07:24:00Z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St-905/2016-2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