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da59" w14:paraId="466da5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013CC">
        <w:rPr>
          <w:color w:themeColor="text1" w:val="000000"/>
        </w:rPr>
        <w:t>DANIELA &amp; SILVIJA j.d.o.o. za frizerske usluge, Split, Miroslava Krleže 37, OIB: 67354435136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013CC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013CC">
        <w:rPr>
          <w:color w:themeColor="text1" w:val="000000"/>
        </w:rPr>
        <w:t>DANIELA &amp; SILVIJA j.d.o.o. za frizerske usluge, Split, Miroslava Krleže 37, OIB: 67354435136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013CC">
        <w:rPr>
          <w:color w:themeColor="text1" w:val="000000"/>
        </w:rPr>
        <w:t>348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013CC">
        <w:rPr>
          <w:color w:themeColor="text1" w:val="000000"/>
        </w:rPr>
        <w:t>74.325,76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013CC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3013CC">
      <w:rPr>
        <w:color w:themeColor="text1" w:val="000000"/>
      </w:rPr>
      <w:t>469</w:t>
    </w:r>
    <w:r w:rsidR="00E2567B">
      <w:rPr>
        <w:color w:themeColor="text1" w:val="000000"/>
      </w:rPr>
      <w:t>/201</w:t>
    </w:r>
    <w:r w:rsidR="003013CC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13CC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E4B18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04B16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6F"/>
    <w:rsid w:val="00E2567B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DANIELA &amp; SILVIJA jednostavno društvo s ograničenom odgovornošću za frizerske usluge</izvorni_sadrzaj>
    <derivirana_varijabla naziv="DomainObject.Predmet.ProtustrankaFormated_1">  DANIELA &amp; SILVIJA jednostavno društvo s ograničenom odgovornošću za frizerske usluge</derivirana_varijabla>
  </DomainObject.Predmet.ProtustrankaFormated>
  <DomainObject.Predmet.ProtustrankaFormatedOIB>
    <izvorni_sadrzaj>  DANIELA &amp; SILVIJA jednostavno društvo s ograničenom odgovornošću za frizerske usluge, OIB 67354435136</izvorni_sadrzaj>
    <derivirana_varijabla naziv="DomainObject.Predmet.ProtustrankaFormatedOIB_1">  DANIELA &amp; SILVIJA jednostavno društvo s ograničenom odgovornošću za frizerske usluge, OIB 67354435136</derivirana_varijabla>
  </DomainObject.Predmet.ProtustrankaFormatedOIB>
  <DomainObject.Predmet.ProtustrankaFormatedWithAdress>
    <izvorni_sadrzaj> DANIELA &amp; SILVIJA jednostavno društvo s ograničenom odgovornošću za frizerske usluge, Miroslava Krleže 37, 21000 Split</izvorni_sadrzaj>
    <derivirana_varijabla naziv="DomainObject.Predmet.ProtustrankaFormatedWithAdress_1"> DANIELA &amp; SILVIJA jednostavno društvo s ograničenom odgovornošću za frizerske usluge, Miroslava Krleže 37, 21000 Split</derivirana_varijabla>
  </DomainObject.Predmet.ProtustrankaFormatedWithAdress>
  <DomainObject.Predmet.ProtustrankaFormatedWithAdressOIB>
    <izvorni_sadrzaj> DANIELA &amp; SILVIJA jednostavno društvo s ograničenom odgovornošću za frizerske usluge, OIB 67354435136, Miroslava Krleže 37, 21000 Split</izvorni_sadrzaj>
    <derivirana_varijabla naziv="DomainObject.Predmet.ProtustrankaFormatedWithAdressOIB_1"> DANIELA &amp; SILVIJA jednostavno društvo s ograničenom odgovornošću za frizerske usluge, OIB 67354435136, Miroslava Krleže 37, 21000 Split</derivirana_varijabla>
  </DomainObject.Predmet.ProtustrankaFormatedWithAdressOIB>
  <DomainObject.Predmet.ProtustrankaWithAdress>
    <izvorni_sadrzaj>DANIELA &amp; SILVIJA jednostavno društvo s ograničenom odgovornošću za frizerske usluge Miroslava Krleže 37, 21000 Split</izvorni_sadrzaj>
    <derivirana_varijabla naziv="DomainObject.Predmet.ProtustrankaWithAdress_1">DANIELA &amp; SILVIJA jednostavno društvo s ograničenom odgovornošću za frizerske usluge Miroslava Krleže 37, 21000 Split</derivirana_varijabla>
  </DomainObject.Predmet.ProtustrankaWithAdress>
  <DomainObject.Predmet.ProtustrankaWithAdressOIB>
    <izvorni_sadrzaj>DANIELA &amp; SILVIJA jednostavno društvo s ograničenom odgovornošću za frizerske usluge, OIB 67354435136, Miroslava Krleže 37, 21000 Split</izvorni_sadrzaj>
    <derivirana_varijabla naziv="DomainObject.Predmet.ProtustrankaWithAdressOIB_1">DANIELA &amp; SILVIJA jednostavno društvo s ograničenom odgovornošću za frizerske usluge, OIB 67354435136, Miroslava Krleže 37, 21000 Split</derivirana_varijabla>
  </DomainObject.Predmet.ProtustrankaWithAdressOIB>
  <DomainObject.Predmet.ProtustrankaNazivFormated>
    <izvorni_sadrzaj>DANIELA &amp; SILVIJA jednostavno društvo s ograničenom odgovornošću za frizerske usluge</izvorni_sadrzaj>
    <derivirana_varijabla naziv="DomainObject.Predmet.ProtustrankaNazivFormated_1">DANIELA &amp; SILVIJA jednostavno društvo s ograničenom odgovornošću za frizerske usluge</derivirana_varijabla>
  </DomainObject.Predmet.ProtustrankaNazivFormated>
  <DomainObject.Predmet.ProtustrankaNazivFormatedOIB>
    <izvorni_sadrzaj>DANIELA &amp; SILVIJA jednostavno društvo s ograničenom odgovornošću za frizerske usluge, OIB 67354435136</izvorni_sadrzaj>
    <derivirana_varijabla naziv="DomainObject.Predmet.ProtustrankaNazivFormatedOIB_1">DANIELA &amp; SILVIJA jednostavno društvo s ograničenom odgovornošću za frizerske usluge, OIB 67354435136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74325.76</izvorni_sadrzaj>
    <derivirana_varijabla naziv="DomainObject.Predmet.TrenutnaVrijednost_1">74325.76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DANIELA &amp; SILVIJA jednostavno društvo s ograničenom odgovornošću za frizerske usluge</item>
    </izvorni_sadrzaj>
    <derivirana_varijabla naziv="DomainObject.Predmet.ProtuStrankaListFormated_1">
      <item>DANIELA &amp; SILVIJA jednostavno društvo s ograničenom odgovornošću za frizerske usluge</item>
    </derivirana_varijabla>
  </DomainObject.Predmet.ProtuStrankaListFormated>
  <DomainObject.Predmet.ProtuStrankaListFormatedOIB>
    <izvorni_sadrzaj>
      <item>DANIELA &amp; SILVIJA jednostavno društvo s ograničenom odgovornošću za frizerske usluge, OIB 67354435136</item>
    </izvorni_sadrzaj>
    <derivirana_varijabla naziv="DomainObject.Predmet.ProtuStrankaListFormatedOIB_1">
      <item>DANIELA &amp; SILVIJA jednostavno društvo s ograničenom odgovornošću za frizerske usluge, OIB 67354435136</item>
    </derivirana_varijabla>
  </DomainObject.Predmet.ProtuStrankaListFormatedOIB>
  <DomainObject.Predmet.ProtuStrankaListFormatedWithAdress>
    <izvorni_sadrzaj>
      <item>DANIELA &amp; SILVIJA jednostavno društvo s ograničenom odgovornošću za frizerske usluge, Miroslava Krleže 37, 21000 Split</item>
    </izvorni_sadrzaj>
    <derivirana_varijabla naziv="DomainObject.Predmet.ProtuStrankaListFormatedWithAdress_1">
      <item>DANIELA &amp; SILVIJA jednostavno društvo s ograničenom odgovornošću za frizerske usluge, Miroslava Krleže 37, 21000 Split</item>
    </derivirana_varijabla>
  </DomainObject.Predmet.ProtuStrankaListFormatedWithAdress>
  <DomainObject.Predmet.ProtuStrankaListFormatedWithAdressOIB>
    <izvorni_sadrzaj>
      <item>DANIELA &amp; SILVIJA jednostavno društvo s ograničenom odgovornošću za frizerske usluge, OIB 67354435136, Miroslava Krleže 37, 21000 Split</item>
    </izvorni_sadrzaj>
    <derivirana_varijabla naziv="DomainObject.Predmet.ProtuStrankaListFormatedWithAdressOIB_1">
      <item>DANIELA &amp; SILVIJA jednostavno društvo s ograničenom odgovornošću za frizerske usluge, OIB 67354435136, Miroslava Krleže 37, 21000 Split</item>
    </derivirana_varijabla>
  </DomainObject.Predmet.ProtuStrankaListFormatedWithAdressOIB>
  <DomainObject.Predmet.ProtuStrankaListNazivFormated>
    <izvorni_sadrzaj>
      <item>DANIELA &amp; SILVIJA jednostavno društvo s ograničenom odgovornošću za frizerske usluge</item>
    </izvorni_sadrzaj>
    <derivirana_varijabla naziv="DomainObject.Predmet.ProtuStrankaListNazivFormated_1">
      <item>DANIELA &amp; SILVIJA jednostavno društvo s ograničenom odgovornošću za frizerske usluge</item>
    </derivirana_varijabla>
  </DomainObject.Predmet.ProtuStrankaListNazivFormated>
  <DomainObject.Predmet.ProtuStrankaListNazivFormatedOIB>
    <izvorni_sadrzaj>
      <item>DANIELA &amp; SILVIJA jednostavno društvo s ograničenom odgovornošću za frizerske usluge, OIB 67354435136</item>
    </izvorni_sadrzaj>
    <derivirana_varijabla naziv="DomainObject.Predmet.ProtuStrankaListNazivFormatedOIB_1">
      <item>DANIELA &amp; SILVIJA jednostavno društvo s ograničenom odgovornošću za frizerske usluge, OIB 67354435136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DANIELA &amp; SILVIJA jednostavno društvo s ograničenom odgovornošću za frizerske usluge</izvorni_sadrzaj>
    <derivirana_varijabla naziv="DomainObject.Predmet.ProtustrankaIDrugi_1">DANIELA &amp; SILVIJA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DANIELA &amp; SILVIJA jednostavno društvo s ograničenom odgovornošću za frizerske usluge, OIB 67354435136, Miroslava Krleže 37, 21000 Split</izvorni_sadrzaj>
    <derivirana_varijabla naziv="DomainObject.Predmet.ProtustrankaIDrugiAdressOIB_1">DANIELA &amp; SILVIJA jednostavno društvo s ograničenom odgovornošću za frizerske usluge, OIB 67354435136,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DANIELA &amp; SILVIJA jednostavno društvo s ograničenom odgovornošću za frizerske usluge</item>
      <item>FINANCIJSKA AGENCIJA, RC SPLIT</item>
    </izvorni_sadrzaj>
    <derivirana_varijabla naziv="DomainObject.Predmet.SudioniciListNaziv_1">
      <item>DANIELA &amp; SILVIJA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DANIELA &amp; SILVIJA jednostavno društvo s ograničenom odgovornošću za frizerske usluge, OIB 67354435136, Miroslava Krleže 37,21000 Split</item>
      <item>FINANCIJSKA AGENCIJA, RC SPLIT, OIB 85821130368, Mažuranićevo šetalište 24 b,21000 Split</item>
    </izvorni_sadrzaj>
    <derivirana_varijabla naziv="DomainObject.Predmet.SudioniciListAdressOIB_1">
      <item>DANIELA &amp; SILVIJA jednostavno društvo s ograničenom odgovornošću za frizerske usluge, OIB 67354435136, Miroslava Krleže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67354435136</item>
      <item>, OIB 85821130368</item>
    </izvorni_sadrzaj>
    <derivirana_varijabla naziv="DomainObject.Predmet.SudioniciListNazivOIB_1">
      <item>, OIB 67354435136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1802</properties:Characters>
  <properties:Lines>45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2016-05-20T06:18:00Z</cp:lastPrinted>
  <dcterms:modified xmlns:xsi="http://www.w3.org/2001/XMLSchema-instance" xsi:type="dcterms:W3CDTF">2016-05-20T07:13:00Z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