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27bd" w14:paraId="eb127bd" w:rsidRDefault="00493AA0" w:rsidP="00914E67" w:rsidR="00914E67" w:rsidRPr="00323158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51435A">
        <w:rPr>
          <w:sz w:val="24"/>
        </w:rPr>
        <w:t>2840</w:t>
      </w:r>
      <w:r w:rsidR="006245EC">
        <w:rPr>
          <w:sz w:val="24"/>
        </w:rPr>
        <w:t>/2016-4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za provedbu skraćenoga stečajnog postupka nad dužnikom </w:t>
      </w:r>
      <w:r w:rsidR="0051435A">
        <w:rPr>
          <w:sz w:val="24"/>
        </w:rPr>
        <w:t>TURISTIČKA ZAJEDNICA OPĆINE KUTJEVO, Kutjevo, Ul.R.Hrvatske 77, OIB 94752940648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51435A">
        <w:rPr>
          <w:sz w:val="24"/>
        </w:rPr>
        <w:t xml:space="preserve"> </w:t>
      </w:r>
      <w:r w:rsidR="00721785">
        <w:rPr>
          <w:sz w:val="24"/>
        </w:rPr>
        <w:t xml:space="preserve"> </w:t>
      </w:r>
      <w:r w:rsidR="0051435A">
        <w:rPr>
          <w:sz w:val="24"/>
        </w:rPr>
        <w:t>TURISTIČKA ZAJEDNICA OPĆINE KUTJEVO, Kutjevo, Ul.R.Hrvatske 77, OIB 94752940648</w:t>
      </w:r>
      <w:r w:rsidR="00E302C5">
        <w:rPr>
          <w:sz w:val="24"/>
        </w:rPr>
        <w:t xml:space="preserve"> </w:t>
      </w:r>
      <w:r w:rsidR="00293FBA">
        <w:rPr>
          <w:sz w:val="24"/>
        </w:rPr>
        <w:t xml:space="preserve">poziva se FINA </w:t>
      </w:r>
      <w:bookmarkStart w:name="_GoBack" w:id="0"/>
      <w:bookmarkEnd w:id="0"/>
      <w:r w:rsidR="00293FBA">
        <w:rPr>
          <w:sz w:val="24"/>
        </w:rPr>
        <w:t xml:space="preserve">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46C97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C0798"/>
    <w:rsid w:val="007C60D9"/>
    <w:rsid w:val="007E034B"/>
    <w:rsid w:val="007F56F1"/>
    <w:rsid w:val="00807FB8"/>
    <w:rsid w:val="008123B2"/>
    <w:rsid w:val="0081352B"/>
    <w:rsid w:val="00827394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2A26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C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6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C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6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St-2840/2016-5</izvorni_sadrzaj>
    <derivirana_varijabla naziv="DomainObject.Oznaka_1">St-2840/2016-5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262097.24</izvorni_sadrzaj>
    <derivirana_varijabla naziv="DomainObject.Predmet.InicijalnaVrijednost_1">262097.24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St-2840/2016</izvorni_sadrzaj>
    <derivirana_varijabla naziv="DomainObject.Predmet.OznakaBroj_1">St-2840/2016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TURISTIČKA ZAJEDNICA OPĆINE KUTJEVO</izvorni_sadrzaj>
    <derivirana_varijabla naziv="DomainObject.Predmet.ProtustrankaFormated_1">  TURISTIČKA ZAJEDNICA OPĆINE KUTJEVO</derivirana_varijabla>
  </DomainObject.Predmet.ProtustrankaFormated>
  <DomainObject.Predmet.ProtustrankaFormatedOIB>
    <izvorni_sadrzaj>  TURISTIČKA ZAJEDNICA OPĆINE KUTJEVO, OIB 94752940648</izvorni_sadrzaj>
    <derivirana_varijabla naziv="DomainObject.Predmet.ProtustrankaFormatedOIB_1">  TURISTIČKA ZAJEDNICA OPĆINE KUTJEVO, OIB 94752940648</derivirana_varijabla>
  </DomainObject.Predmet.ProtustrankaFormatedOIB>
  <DomainObject.Predmet.ProtustrankaFormatedWithAdress>
    <izvorni_sadrzaj> TURISTIČKA ZAJEDNICA OPĆINE KUTJEVO, R. Hrvatske 77, 34340 Kutjevo</izvorni_sadrzaj>
    <derivirana_varijabla naziv="DomainObject.Predmet.ProtustrankaFormatedWithAdress_1"> TURISTIČKA ZAJEDNICA OPĆINE KUTJEVO, R. Hrvatske 77, 34340 Kutjevo</derivirana_varijabla>
  </DomainObject.Predmet.ProtustrankaFormatedWithAdress>
  <DomainObject.Predmet.ProtustrankaFormatedWithAdressOIB>
    <izvorni_sadrzaj> TURISTIČKA ZAJEDNICA OPĆINE KUTJEVO, OIB 94752940648, R. Hrvatske 77, 34340 Kutjevo</izvorni_sadrzaj>
    <derivirana_varijabla naziv="DomainObject.Predmet.ProtustrankaFormatedWithAdressOIB_1"> TURISTIČKA ZAJEDNICA OPĆINE KUTJEVO, OIB 94752940648, R. Hrvatske 77, 34340 Kutjevo</derivirana_varijabla>
  </DomainObject.Predmet.ProtustrankaFormatedWithAdressOIB>
  <DomainObject.Predmet.ProtustrankaWithAdress>
    <izvorni_sadrzaj>TURISTIČKA ZAJEDNICA OPĆINE KUTJEVO R. Hrvatske 77, 34340 Kutjevo</izvorni_sadrzaj>
    <derivirana_varijabla naziv="DomainObject.Predmet.ProtustrankaWithAdress_1">TURISTIČKA ZAJEDNICA OPĆINE KUTJEVO R. Hrvatske 77, 34340 Kutjevo</derivirana_varijabla>
  </DomainObject.Predmet.ProtustrankaWithAdress>
  <DomainObject.Predmet.ProtustrankaWithAdressOIB>
    <izvorni_sadrzaj>TURISTIČKA ZAJEDNICA OPĆINE KUTJEVO, OIB 94752940648, R. Hrvatske 77, 34340 Kutjevo</izvorni_sadrzaj>
    <derivirana_varijabla naziv="DomainObject.Predmet.ProtustrankaWithAdressOIB_1">TURISTIČKA ZAJEDNICA OPĆINE KUTJEVO, OIB 94752940648, R. Hrvatske 77, 34340 Kutjevo</derivirana_varijabla>
  </DomainObject.Predmet.ProtustrankaWithAdressOIB>
  <DomainObject.Predmet.ProtustrankaNazivFormated>
    <izvorni_sadrzaj>TURISTIČKA ZAJEDNICA OPĆINE KUTJEVO</izvorni_sadrzaj>
    <derivirana_varijabla naziv="DomainObject.Predmet.ProtustrankaNazivFormated_1">TURISTIČKA ZAJEDNICA OPĆINE KUTJEVO</derivirana_varijabla>
  </DomainObject.Predmet.ProtustrankaNazivFormated>
  <DomainObject.Predmet.ProtustrankaNazivFormatedOIB>
    <izvorni_sadrzaj>TURISTIČKA ZAJEDNICA OPĆINE KUTJEVO, OIB 94752940648</izvorni_sadrzaj>
    <derivirana_varijabla naziv="DomainObject.Predmet.ProtustrankaNazivFormatedOIB_1">TURISTIČKA ZAJEDNICA OPĆINE KUTJEVO, OIB 94752940648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TURISTIČKA ZAJEDNICA OPĆINE KUTJEVO</item>
    </izvorni_sadrzaj>
    <derivirana_varijabla naziv="DomainObject.Predmet.ProtuStrankaListFormated_1">
      <item>TURISTIČKA ZAJEDNICA OPĆINE KUTJEVO</item>
    </derivirana_varijabla>
  </DomainObject.Predmet.ProtuStrankaListFormated>
  <DomainObject.Predmet.ProtuStrankaListFormatedOIB>
    <izvorni_sadrzaj>
      <item>TURISTIČKA ZAJEDNICA OPĆINE KUTJEVO, OIB 94752940648</item>
    </izvorni_sadrzaj>
    <derivirana_varijabla naziv="DomainObject.Predmet.ProtuStrankaListFormatedOIB_1">
      <item>TURISTIČKA ZAJEDNICA OPĆINE KUTJEVO, OIB 94752940648</item>
    </derivirana_varijabla>
  </DomainObject.Predmet.ProtuStrankaListFormatedOIB>
  <DomainObject.Predmet.ProtuStrankaListFormatedWithAdress>
    <izvorni_sadrzaj>
      <item>TURISTIČKA ZAJEDNICA OPĆINE KUTJEVO, R. Hrvatske 77, 34340 Kutjevo</item>
    </izvorni_sadrzaj>
    <derivirana_varijabla naziv="DomainObject.Predmet.ProtuStrankaListFormatedWithAdress_1">
      <item>TURISTIČKA ZAJEDNICA OPĆINE KUTJEVO, R. Hrvatske 77, 34340 Kutjevo</item>
    </derivirana_varijabla>
  </DomainObject.Predmet.ProtuStrankaListFormatedWithAdress>
  <DomainObject.Predmet.ProtuStrankaListFormatedWithAdressOIB>
    <izvorni_sadrzaj>
      <item>TURISTIČKA ZAJEDNICA OPĆINE KUTJEVO, OIB 94752940648, R. Hrvatske 77, 34340 Kutjevo</item>
    </izvorni_sadrzaj>
    <derivirana_varijabla naziv="DomainObject.Predmet.ProtuStrankaListFormatedWithAdressOIB_1">
      <item>TURISTIČKA ZAJEDNICA OPĆINE KUTJEVO, OIB 94752940648, R. Hrvatske 77, 34340 Kutjevo</item>
    </derivirana_varijabla>
  </DomainObject.Predmet.ProtuStrankaListFormatedWithAdressOIB>
  <DomainObject.Predmet.ProtuStrankaListNazivFormated>
    <izvorni_sadrzaj>
      <item>TURISTIČKA ZAJEDNICA OPĆINE KUTJEVO</item>
    </izvorni_sadrzaj>
    <derivirana_varijabla naziv="DomainObject.Predmet.ProtuStrankaListNazivFormated_1">
      <item>TURISTIČKA ZAJEDNICA OPĆINE KUTJEVO</item>
    </derivirana_varijabla>
  </DomainObject.Predmet.ProtuStrankaListNazivFormated>
  <DomainObject.Predmet.ProtuStrankaListNazivFormatedOIB>
    <izvorni_sadrzaj>
      <item>TURISTIČKA ZAJEDNICA OPĆINE KUTJEVO, OIB 94752940648</item>
    </izvorni_sadrzaj>
    <derivirana_varijabla naziv="DomainObject.Predmet.ProtuStrankaListNazivFormatedOIB_1">
      <item>TURISTIČKA ZAJEDNICA OPĆINE KUTJEVO, OIB 94752940648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St-2840/2016-5</izvorni_sadrzaj>
    <derivirana_varijabla naziv="DomainObject.PoslovniBrojDokumenta_1">St-2840/2016-5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TURISTIČKA ZAJEDNICA OPĆINE KUTJEVO</izvorni_sadrzaj>
    <derivirana_varijabla naziv="DomainObject.Predmet.ProtustrankaIDrugi_1">TURISTIČKA ZAJEDNICA OPĆINE KUTJEVO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TURISTIČKA ZAJEDNICA OPĆINE KUTJEVO, OIB 94752940648, R. Hrvatske 77, 34340 Kutjevo</izvorni_sadrzaj>
    <derivirana_varijabla naziv="DomainObject.Predmet.ProtustrankaIDrugiAdressOIB_1">TURISTIČKA ZAJEDNICA OPĆINE KUTJEVO, OIB 94752940648, R. Hrvatske 77,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TURISTIČKA ZAJEDNICA OPĆINE KUTJEVO</item>
    </izvorni_sadrzaj>
    <derivirana_varijabla naziv="DomainObject.Predmet.SudioniciListNaziv_1">
      <item>Financijska agencija</item>
      <item>TURISTIČKA ZAJEDNICA OPĆINE KUTJEVO</item>
    </derivirana_varijabla>
  </DomainObject.Predmet.SudioniciListNaziv>
  <DomainObject.Predmet.SudioniciListAdressOIB>
    <izvorni_sadrzaj>
      <item>Financijska agencija, OIB 85821130368, Ulica grada Vukovara 70,10000 Zagreb</item>
      <item>TURISTIČKA ZAJEDNICA OPĆINE KUTJEVO, OIB 94752940648, R. Hrvatske 77,34340 Kutjevo</item>
    </izvorni_sadrzaj>
    <derivirana_varijabla naziv="DomainObject.Predmet.SudioniciListAdressOIB_1">
      <item>Financijska agencija, OIB 85821130368, Ulica grada Vukovara 70,10000 Zagreb</item>
      <item>TURISTIČKA ZAJEDNICA OPĆINE KUTJEVO, OIB 94752940648, R. Hrvatske 77,34340 Kutjevo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94752940648</item>
    </izvorni_sadrzaj>
    <derivirana_varijabla naziv="DomainObject.Predmet.SudioniciListNazivOIB_1">
      <item>, OIB 85821130368</item>
      <item>, OIB 94752940648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126</properties:Words>
  <properties:Characters>691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2017-04-10T06:32:00Z</dcterms:created>
  <dc:creator>Trgovacki sud</dc:creator>
  <cp:lastModifiedBy>wsadmin</cp:lastModifiedBy>
  <cp:lastPrinted>2017-04-10T06:32:00Z</cp:lastPrinted>
  <dcterms:modified xmlns:xsi="http://www.w3.org/2001/XMLSchema-instance" xsi:type="dcterms:W3CDTF">2017-04-10T07:17:00Z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St-2840/2016-5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