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1fac" w14:paraId="21a1fa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40141">
        <w:rPr>
          <w:rFonts w:cs="Times New Roman" w:hAnsi="Times New Roman" w:ascii="Times New Roman"/>
          <w:sz w:val="24"/>
        </w:rPr>
        <w:t>2448/16-12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</w:t>
      </w:r>
      <w:r w:rsidR="00E64DC0" w:rsidRPr="00B656B8">
        <w:t>EURO AGENS d.o.o.</w:t>
      </w:r>
      <w:r w:rsidR="00E64DC0">
        <w:t xml:space="preserve"> Zagreb, Dinarska 25 MBS: </w:t>
      </w:r>
      <w:r w:rsidR="00E64DC0" w:rsidRPr="00B656B8">
        <w:t>080219571</w:t>
      </w:r>
      <w:r w:rsidR="00E64DC0">
        <w:t xml:space="preserve"> OIB: </w:t>
      </w:r>
      <w:r w:rsidR="00E64DC0" w:rsidRPr="00B656B8">
        <w:t>29118557703</w:t>
      </w:r>
      <w:r w:rsidR="00E64DC0">
        <w:t xml:space="preserve"> </w:t>
      </w:r>
      <w:r w:rsidRPr="003566B3">
        <w:t>dana</w:t>
      </w:r>
      <w:r w:rsidR="00965062">
        <w:t xml:space="preserve"> 2. prosinca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E64DC0" w:rsidRPr="00B656B8">
        <w:t>EURO AGENS d.o.o.</w:t>
      </w:r>
      <w:r w:rsidR="00E64DC0">
        <w:t xml:space="preserve"> Zagreb, Dinarska 25 MBS: </w:t>
      </w:r>
      <w:r w:rsidR="00E64DC0" w:rsidRPr="00B656B8">
        <w:t>080219571</w:t>
      </w:r>
      <w:r w:rsidR="00E64DC0">
        <w:t xml:space="preserve"> OIB: </w:t>
      </w:r>
      <w:r w:rsidR="00E64DC0" w:rsidRPr="00B656B8">
        <w:t>29118557703</w:t>
      </w:r>
      <w:r w:rsidR="00E64DC0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64DC0">
        <w:rPr>
          <w:bCs/>
        </w:rPr>
        <w:t>2448/16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64DC0">
        <w:t>14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E64DC0" w:rsidRPr="00B656B8">
        <w:t>EURO AGENS d.o.o.</w:t>
      </w:r>
      <w:r w:rsidR="00E64DC0">
        <w:t xml:space="preserve"> Zagreb, Dinarska 25 MBS: </w:t>
      </w:r>
      <w:r w:rsidR="00E64DC0" w:rsidRPr="00B656B8">
        <w:t>080219571</w:t>
      </w:r>
      <w:r w:rsidR="00E64DC0">
        <w:t xml:space="preserve"> OIB: </w:t>
      </w:r>
      <w:r w:rsidR="00E64DC0" w:rsidRPr="00B656B8">
        <w:t>29118557703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E64DC0">
        <w:t>1149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E64DC0">
        <w:t>88.955,30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64DC0">
        <w:rPr>
          <w:bCs/>
        </w:rPr>
        <w:t>10. listopada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E64DC0" w:rsidP="00BD6492" w:rsidR="00965062">
      <w:pPr>
        <w:ind w:firstLine="708"/>
      </w:pPr>
      <w:r>
        <w:t>Na ročištu za izjašnjenje zakonski zastupnik dužnika izjavio je da se ne protivi prijedlogu za otvaranje stečajnog postupka.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65062">
        <w:rPr>
          <w:noProof w:val="false"/>
        </w:rPr>
        <w:t>2. prosinca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A0FDC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A0FDC" w:rsidR="008A0F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A0FDC" w:rsidP="008A0FDC" w:rsidR="008A0FD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A0FDC" w:rsidR="001E246B"/>
    <w:sectPr w:rsidSect="00823E44" w:rsidR="001E246B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A0FD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FD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64DC0">
      <w:rPr>
        <w:noProof w:val="false"/>
      </w:rPr>
      <w:t>2448/16-12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0141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A0FD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73D48"/>
    <w:rsid w:val="00D92198"/>
    <w:rsid w:val="00DD686D"/>
    <w:rsid w:val="00E64DC0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FD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FD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AGENS d.o.o.</izvorni_sadrzaj>
    <derivirana_varijabla naziv="DomainObject.Predmet.ProtustrankaFormated_1">  EURO AGENS d.o.o.</derivirana_varijabla>
  </DomainObject.Predmet.ProtustrankaFormated>
  <DomainObject.Predmet.ProtustrankaFormatedOIB>
    <izvorni_sadrzaj>  EURO AGENS d.o.o., OIB 29118557703</izvorni_sadrzaj>
    <derivirana_varijabla naziv="DomainObject.Predmet.ProtustrankaFormatedOIB_1">  EURO AGENS d.o.o., OIB 29118557703</derivirana_varijabla>
  </DomainObject.Predmet.ProtustrankaFormatedOIB>
  <DomainObject.Predmet.ProtustrankaFormatedWithAdress>
    <izvorni_sadrzaj> EURO AGENS d.o.o., Dinarska 25, 10000 Zagreb</izvorni_sadrzaj>
    <derivirana_varijabla naziv="DomainObject.Predmet.ProtustrankaFormatedWithAdress_1"> EURO AGENS d.o.o., Dinarska 25, 10000 Zagreb</derivirana_varijabla>
  </DomainObject.Predmet.ProtustrankaFormatedWithAdress>
  <DomainObject.Predmet.ProtustrankaFormatedWithAdressOIB>
    <izvorni_sadrzaj> EURO AGENS d.o.o., OIB 29118557703, Dinarska 25, 10000 Zagreb</izvorni_sadrzaj>
    <derivirana_varijabla naziv="DomainObject.Predmet.ProtustrankaFormatedWithAdressOIB_1"> EURO AGENS d.o.o., OIB 29118557703, Dinarska 25, 10000 Zagreb</derivirana_varijabla>
  </DomainObject.Predmet.ProtustrankaFormatedWithAdressOIB>
  <DomainObject.Predmet.ProtustrankaWithAdress>
    <izvorni_sadrzaj>EURO AGENS d.o.o. Dinarska 25, 10000 Zagreb</izvorni_sadrzaj>
    <derivirana_varijabla naziv="DomainObject.Predmet.ProtustrankaWithAdress_1">EURO AGENS d.o.o. Dinarska 25, 10000 Zagreb</derivirana_varijabla>
  </DomainObject.Predmet.ProtustrankaWithAdress>
  <DomainObject.Predmet.ProtustrankaWithAdressOIB>
    <izvorni_sadrzaj>EURO AGENS d.o.o., OIB 29118557703, Dinarska 25, 10000 Zagreb</izvorni_sadrzaj>
    <derivirana_varijabla naziv="DomainObject.Predmet.ProtustrankaWithAdressOIB_1">EURO AGENS d.o.o., OIB 29118557703, Dinarska 25, 10000 Zagreb</derivirana_varijabla>
  </DomainObject.Predmet.ProtustrankaWithAdressOIB>
  <DomainObject.Predmet.ProtustrankaNazivFormated>
    <izvorni_sadrzaj>EURO AGENS d.o.o.</izvorni_sadrzaj>
    <derivirana_varijabla naziv="DomainObject.Predmet.ProtustrankaNazivFormated_1">EURO AGENS d.o.o.</derivirana_varijabla>
  </DomainObject.Predmet.ProtustrankaNazivFormated>
  <DomainObject.Predmet.ProtustrankaNazivFormatedOIB>
    <izvorni_sadrzaj>EURO AGENS d.o.o., OIB 29118557703</izvorni_sadrzaj>
    <derivirana_varijabla naziv="DomainObject.Predmet.ProtustrankaNazivFormatedOIB_1">EURO AGENS d.o.o., OIB 29118557703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AGENS d.o.o.</item>
    </izvorni_sadrzaj>
    <derivirana_varijabla naziv="DomainObject.Predmet.ProtuStrankaListFormated_1">
      <item>EURO AGENS d.o.o.</item>
    </derivirana_varijabla>
  </DomainObject.Predmet.ProtuStrankaListFormated>
  <DomainObject.Predmet.ProtuStrankaListFormatedOIB>
    <izvorni_sadrzaj>
      <item>EURO AGENS d.o.o., OIB 29118557703</item>
    </izvorni_sadrzaj>
    <derivirana_varijabla naziv="DomainObject.Predmet.ProtuStrankaListFormatedOIB_1">
      <item>EURO AGENS d.o.o., OIB 29118557703</item>
    </derivirana_varijabla>
  </DomainObject.Predmet.ProtuStrankaListFormatedOIB>
  <DomainObject.Predmet.ProtuStrankaListFormatedWithAdress>
    <izvorni_sadrzaj>
      <item>EURO AGENS d.o.o., Dinarska 25, 10000 Zagreb</item>
    </izvorni_sadrzaj>
    <derivirana_varijabla naziv="DomainObject.Predmet.ProtuStrankaListFormatedWithAdress_1">
      <item>EURO AGENS d.o.o., Dinarska 25, 10000 Zagreb</item>
    </derivirana_varijabla>
  </DomainObject.Predmet.ProtuStrankaListFormatedWithAdress>
  <DomainObject.Predmet.ProtuStrankaListFormatedWithAdressOIB>
    <izvorni_sadrzaj>
      <item>EURO AGENS d.o.o., OIB 29118557703, Dinarska 25, 10000 Zagreb</item>
    </izvorni_sadrzaj>
    <derivirana_varijabla naziv="DomainObject.Predmet.ProtuStrankaListFormatedWithAdressOIB_1">
      <item>EURO AGENS d.o.o., OIB 29118557703, Dinarska 25, 10000 Zagreb</item>
    </derivirana_varijabla>
  </DomainObject.Predmet.ProtuStrankaListFormatedWithAdressOIB>
  <DomainObject.Predmet.ProtuStrankaListNazivFormated>
    <izvorni_sadrzaj>
      <item>EURO AGENS d.o.o.</item>
    </izvorni_sadrzaj>
    <derivirana_varijabla naziv="DomainObject.Predmet.ProtuStrankaListNazivFormated_1">
      <item>EURO AGENS d.o.o.</item>
    </derivirana_varijabla>
  </DomainObject.Predmet.ProtuStrankaListNazivFormated>
  <DomainObject.Predmet.ProtuStrankaListNazivFormatedOIB>
    <izvorni_sadrzaj>
      <item>EURO AGENS d.o.o., OIB 29118557703</item>
    </izvorni_sadrzaj>
    <derivirana_varijabla naziv="DomainObject.Predmet.ProtuStrankaListNazivFormatedOIB_1">
      <item>EURO AGENS d.o.o., OIB 29118557703</item>
    </derivirana_varijabla>
  </DomainObject.Predmet.ProtuStrankaListNazivFormatedOIB>
  <DomainObject.Predmet.OstaliListFormated>
    <izvorni_sadrzaj>
      <item>Damir Deriš</item>
    </izvorni_sadrzaj>
    <derivirana_varijabla naziv="DomainObject.Predmet.OstaliListFormated_1">
      <item>Damir Deriš</item>
    </derivirana_varijabla>
  </DomainObject.Predmet.OstaliListFormated>
  <DomainObject.Predmet.OstaliListFormatedOIB>
    <izvorni_sadrzaj>
      <item>Damir Deriš, OIB 24795006760</item>
    </izvorni_sadrzaj>
    <derivirana_varijabla naziv="DomainObject.Predmet.OstaliListFormatedOIB_1">
      <item>Damir Deriš, OIB 24795006760</item>
    </derivirana_varijabla>
  </DomainObject.Predmet.OstaliListFormatedOIB>
  <DomainObject.Predmet.OstaliListFormatedWithAdress>
    <izvorni_sadrzaj>
      <item>Damir Deriš, Remetinečki Gaj 8 A, 10000 Zagreb</item>
    </izvorni_sadrzaj>
    <derivirana_varijabla naziv="DomainObject.Predmet.OstaliListFormatedWithAdress_1">
      <item>Damir Deriš, Remetinečki Gaj 8 A, 10000 Zagreb</item>
    </derivirana_varijabla>
  </DomainObject.Predmet.OstaliListFormatedWithAdress>
  <DomainObject.Predmet.OstaliListFormatedWithAdressOIB>
    <izvorni_sadrzaj>
      <item>Damir Deriš, OIB 24795006760, Remetinečki Gaj 8 A, 10000 Zagreb</item>
    </izvorni_sadrzaj>
    <derivirana_varijabla naziv="DomainObject.Predmet.OstaliListFormatedWithAdressOIB_1">
      <item>Damir Deriš, OIB 24795006760, Remetinečki Gaj 8 A, 10000 Zagreb</item>
    </derivirana_varijabla>
  </DomainObject.Predmet.OstaliListFormatedWithAdressOIB>
  <DomainObject.Predmet.OstaliListNazivFormated>
    <izvorni_sadrzaj>
      <item>Damir Deriš</item>
    </izvorni_sadrzaj>
    <derivirana_varijabla naziv="DomainObject.Predmet.OstaliListNazivFormated_1">
      <item>Damir Deriš</item>
    </derivirana_varijabla>
  </DomainObject.Predmet.OstaliListNazivFormated>
  <DomainObject.Predmet.OstaliListNazivFormatedOIB>
    <izvorni_sadrzaj>
      <item>Damir Deriš, OIB 24795006760</item>
    </izvorni_sadrzaj>
    <derivirana_varijabla naziv="DomainObject.Predmet.OstaliListNazivFormatedOIB_1">
      <item>Damir Deriš, OIB 24795006760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AGENS d.o.o.</izvorni_sadrzaj>
    <derivirana_varijabla naziv="DomainObject.Predmet.ProtustrankaIDrugi_1">EURO AGENS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AGENS d.o.o., OIB 29118557703, Dinarska 25, 10000 Zagreb</izvorni_sadrzaj>
    <derivirana_varijabla naziv="DomainObject.Predmet.ProtustrankaIDrugiAdressOIB_1">EURO AGENS d.o.o., OIB 29118557703, Dinarska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AGENS d.o.o.</item>
      <item>Damir Deriš</item>
    </izvorni_sadrzaj>
    <derivirana_varijabla naziv="DomainObject.Predmet.SudioniciListNaziv_1">
      <item>FINA Regionalni centar Zagreb</item>
      <item>EURO AGENS d.o.o.</item>
      <item>Damir Deriš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</izvorni_sadrzaj>
    <derivirana_varijabla naziv="DomainObject.Predmet.SudioniciListAdressOIB_1"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29118557703</item>
      <item>, OIB 24795006760</item>
    </izvorni_sadrzaj>
    <derivirana_varijabla naziv="DomainObject.Predmet.SudioniciListNazivOIB_1">
      <item>, OIB 85821130368</item>
      <item>, OIB 29118557703</item>
      <item>, OIB 24795006760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91943-33BD-4262-9CC9-748B73445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2813</properties:Characters>
  <properties:Lines>66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2016-12-02T13:50:00Z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2016-12-02T13:54:00Z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