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7034" w14:paraId="93770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9B3906">
        <w:t>4</w:t>
      </w:r>
      <w:r w:rsidR="00094441">
        <w:t>77</w:t>
      </w:r>
      <w:r w:rsidR="008718B4">
        <w:t>4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9B3906">
        <w:t>4</w:t>
      </w:r>
      <w:r w:rsidR="00094441">
        <w:t>77</w:t>
      </w:r>
      <w:r w:rsidR="008718B4">
        <w:t>4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897B49" w:rsidR="00897B49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094441">
        <w:t>KRUNA 92 ŠTEDNO-KREDITNA ZADRUGA</w:t>
      </w:r>
      <w:r w:rsidR="00094441" w:rsidRPr="00EF6988">
        <w:t>, OIB:</w:t>
      </w:r>
      <w:r w:rsidR="00094441">
        <w:t xml:space="preserve"> 54698980675, Zagreb, Josipa </w:t>
      </w:r>
      <w:proofErr w:type="spellStart"/>
      <w:r w:rsidR="00094441">
        <w:t>Pupačića</w:t>
      </w:r>
      <w:proofErr w:type="spellEnd"/>
      <w:r w:rsidR="00094441">
        <w:t xml:space="preserve"> 2</w:t>
      </w:r>
      <w:r w:rsidR="008718B4">
        <w:t>.</w:t>
      </w:r>
    </w:p>
    <w:p w:rsidRDefault="008718B4" w:rsidP="008718B4" w:rsidR="008718B4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094441">
        <w:t>3.268.971,65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032" w:rsidR="004D2032">
      <w:r>
        <w:separator/>
      </w:r>
    </w:p>
  </w:endnote>
  <w:endnote w:id="0" w:type="continuationSeparator">
    <w:p w:rsidRDefault="004D2032" w:rsidR="004D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032" w:rsidR="004D2032">
      <w:r>
        <w:separator/>
      </w:r>
    </w:p>
  </w:footnote>
  <w:footnote w:id="0" w:type="continuationSeparator">
    <w:p w:rsidRDefault="004D2032" w:rsidR="004D2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D2032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718B4"/>
    <w:rsid w:val="00871F01"/>
    <w:rsid w:val="00897B49"/>
    <w:rsid w:val="008C7703"/>
    <w:rsid w:val="008F1CFB"/>
    <w:rsid w:val="00920CA0"/>
    <w:rsid w:val="009419D8"/>
    <w:rsid w:val="00990534"/>
    <w:rsid w:val="00992675"/>
    <w:rsid w:val="009B3906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1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1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C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4774</izvorni_sadrzaj>
    <derivirana_varijabla naziv="DomainObject.Predmet.Broj_1">4774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St-4774/2015</izvorni_sadrzaj>
    <derivirana_varijabla naziv="DomainObject.Predmet.OznakaBroj_1">St-4774/2015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92 ŠTEDNO-KREDITNA ZADRUGA zastupanog po punomoćniku Vjekoslav Golubić</izvorni_sadrzaj>
    <derivirana_varijabla naziv="DomainObject.Predmet.ProtustrankaFormated_1">  KRUNA 92 ŠTEDNO-KREDITNA ZADRUGA zastupanog po punomoćniku Vjekoslav Golubić</derivirana_varijabla>
  </DomainObject.Predmet.ProtustrankaFormated>
  <DomainObject.Predmet.ProtustrankaFormatedOIB>
    <izvorni_sadrzaj>  KRUNA 92 ŠTEDNO-KREDITNA ZADRUGA, OIB 54698980675 zastupanog po punomoćniku Vjekoslav Golubić</izvorni_sadrzaj>
    <derivirana_varijabla naziv="DomainObject.Predmet.ProtustrankaFormatedOIB_1">  KRUNA 92 ŠTEDNO-KREDITNA ZADRUGA, OIB 54698980675 zastupanog po punomoćniku Vjekoslav Golubić</derivirana_varijabla>
  </DomainObject.Predmet.ProtustrankaFormatedOIB>
  <DomainObject.Predmet.ProtustrankaFormatedWithAdress>
    <izvorni_sadrzaj> KRUNA 92 ŠTEDNO-KREDITNA ZADRUGA, Josipa Pupačića 2, 10000 Zagreb zastupanog po punomoćniku Vjekoslav Golubić</izvorni_sadrzaj>
    <derivirana_varijabla naziv="DomainObject.Predmet.ProtustrankaFormatedWithAdress_1"> KRUNA 92 ŠTEDNO-KREDITNA ZADRUGA, Josipa Pupačića 2, 10000 Zagreb zastupanog po punomoćniku Vjekoslav Golubić</derivirana_varijabla>
  </DomainObject.Predmet.ProtustrankaFormatedWithAdress>
  <DomainObject.Predmet.ProtustrankaFormatedWithAdressOIB>
    <izvorni_sadrzaj> KRUNA 92 ŠTEDNO-KREDITNA ZADRUGA, OIB 54698980675, Josipa Pupačića 2, 10000 Zagreb zastupanog po punomoćniku Vjekoslav Golubić</izvorni_sadrzaj>
    <derivirana_varijabla naziv="DomainObject.Predmet.ProtustrankaFormatedWithAdressOIB_1"> KRUNA 92 ŠTEDNO-KREDITNA ZADRUGA, OIB 54698980675, Josipa Pupačića 2, 10000 Zagreb zastupanog po punomoćniku Vjekoslav Golubić</derivirana_varijabla>
  </DomainObject.Predmet.ProtustrankaFormatedWithAdressOIB>
  <DomainObject.Predmet.ProtustrankaWithAdress>
    <izvorni_sadrzaj>KRUNA 92 ŠTEDNO-KREDITNA ZADRUGA Josipa Pupačića 2, 10000 Zagreb</izvorni_sadrzaj>
    <derivirana_varijabla naziv="DomainObject.Predmet.ProtustrankaWithAdress_1">KRUNA 92 ŠTEDNO-KREDITNA ZADRUGA Josipa Pupačića 2, 10000 Zagreb</derivirana_varijabla>
  </DomainObject.Predmet.ProtustrankaWithAdress>
  <DomainObject.Predmet.ProtustrankaWithAdressOIB>
    <izvorni_sadrzaj>KRUNA 92 ŠTEDNO-KREDITNA ZADRUGA, OIB 54698980675, Josipa Pupačića 2, 10000 Zagreb</izvorni_sadrzaj>
    <derivirana_varijabla naziv="DomainObject.Predmet.ProtustrankaWithAdressOIB_1">KRUNA 92 ŠTEDNO-KREDITNA ZADRUGA, OIB 54698980675, Josipa Pupačića 2, 10000 Zagreb</derivirana_varijabla>
  </DomainObject.Predmet.ProtustrankaWithAdressOIB>
  <DomainObject.Predmet.ProtustrankaNazivFormated>
    <izvorni_sadrzaj>KRUNA 92 ŠTEDNO-KREDITNA ZADRUGA</izvorni_sadrzaj>
    <derivirana_varijabla naziv="DomainObject.Predmet.ProtustrankaNazivFormated_1">KRUNA 92 ŠTEDNO-KREDITNA ZADRUGA</derivirana_varijabla>
  </DomainObject.Predmet.ProtustrankaNazivFormated>
  <DomainObject.Predmet.ProtustrankaNazivFormatedOIB>
    <izvorni_sadrzaj>KRUNA 92 ŠTEDNO-KREDITNA ZADRUGA, OIB 54698980675</izvorni_sadrzaj>
    <derivirana_varijabla naziv="DomainObject.Predmet.ProtustrankaNazivFormatedOIB_1">KRUNA 92 ŠTEDNO-KREDITNA ZADRUGA, OIB 54698980675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KRUNA 92 ŠTEDNO-KREDITNA ZADRUGA zastupanog po punomoćniku Vjekoslav Golubić</item>
    </izvorni_sadrzaj>
    <derivirana_varijabla naziv="DomainObject.Predmet.ProtuStrankaListFormated_1">
      <item>KRUNA 92 ŠTEDNO-KREDITNA ZADRUGA zastupanog po punomoćniku Vjekoslav Golubić</item>
    </derivirana_varijabla>
  </DomainObject.Predmet.ProtuStrankaListFormated>
  <DomainObject.Predmet.ProtuStrankaListFormatedOIB>
    <izvorni_sadrzaj>
      <item>KRUNA 92 ŠTEDNO-KREDITNA ZADRUGA, OIB 54698980675 zastupanog po punomoćniku Vjekoslav Golubić</item>
    </izvorni_sadrzaj>
    <derivirana_varijabla naziv="DomainObject.Predmet.ProtuStrankaListFormatedOIB_1">
      <item>KRUNA 92 ŠTEDNO-KREDITNA ZADRUGA, OIB 54698980675 zastupanog po punomoćniku Vjekoslav Golubić</item>
    </derivirana_varijabla>
  </DomainObject.Predmet.ProtuStrankaListFormatedOIB>
  <DomainObject.Predmet.ProtuStrankaListFormatedWithAdress>
    <izvorni_sadrzaj>
      <item>KRUNA 92 ŠTEDNO-KREDITNA ZADRUGA, Josipa Pupačića 2, 10000 Zagreb zastupanog po punomoćniku Vjekoslav Golubić</item>
    </izvorni_sadrzaj>
    <derivirana_varijabla naziv="DomainObject.Predmet.ProtuStrankaListFormatedWithAdress_1">
      <item>KRUNA 92 ŠTEDNO-KREDITNA ZADRUGA, Josipa Pupačića 2, 10000 Zagreb zastupanog po punomoćniku Vjekoslav Golubić</item>
    </derivirana_varijabla>
  </DomainObject.Predmet.ProtuStrankaListFormatedWithAdress>
  <DomainObject.Predmet.ProtuStrankaListFormatedWithAdressOIB>
    <izvorni_sadrzaj>
      <item>KRUNA 92 ŠTEDNO-KREDITNA ZADRUGA, OIB 54698980675, Josipa Pupačića 2, 10000 Zagreb zastupanog po punomoćniku Vjekoslav Golubić</item>
    </izvorni_sadrzaj>
    <derivirana_varijabla naziv="DomainObject.Predmet.ProtuStrankaListFormatedWithAdressOIB_1">
      <item>KRUNA 92 ŠTEDNO-KREDITNA ZADRUGA, OIB 54698980675, Josipa Pupačića 2, 10000 Zagreb zastupanog po punomoćniku Vjekoslav Golubić</item>
    </derivirana_varijabla>
  </DomainObject.Predmet.ProtuStrankaListFormatedWithAdressOIB>
  <DomainObject.Predmet.ProtuStrankaListNazivFormated>
    <izvorni_sadrzaj>
      <item>KRUNA 92 ŠTEDNO-KREDITNA ZADRUGA</item>
    </izvorni_sadrzaj>
    <derivirana_varijabla naziv="DomainObject.Predmet.ProtuStrankaListNazivFormated_1">
      <item>KRUNA 92 ŠTEDNO-KREDITNA ZADRUGA</item>
    </derivirana_varijabla>
  </DomainObject.Predmet.ProtuStrankaListNazivFormated>
  <DomainObject.Predmet.ProtuStrankaListNazivFormatedOIB>
    <izvorni_sadrzaj>
      <item>KRUNA 92 ŠTEDNO-KREDITNA ZADRUGA, OIB 54698980675</item>
    </izvorni_sadrzaj>
    <derivirana_varijabla naziv="DomainObject.Predmet.ProtuStrankaListNazivFormatedOIB_1">
      <item>KRUNA 92 ŠTEDNO-KREDITNA ZADRUGA, OIB 54698980675</item>
    </derivirana_varijabla>
  </DomainObject.Predmet.ProtuStrankaListNazivFormatedOIB>
  <DomainObject.Predmet.OstaliListFormated>
    <izvorni_sadrzaj>
      <item>Vjekoslav Golubić punomoćnik sudionika u postupku KRUNA 92 ŠTEDNO-KREDITNA ZADRUGA</item>
    </izvorni_sadrzaj>
    <derivirana_varijabla naziv="DomainObject.Predmet.OstaliListFormated_1">
      <item>Vjekoslav Golubić punomoćnik sudionika u postupku KRUNA 92 ŠTEDNO-KREDITNA ZADRUGA</item>
    </derivirana_varijabla>
  </DomainObject.Predmet.OstaliListFormated>
  <DomainObject.Predmet.OstaliListFormatedOIB>
    <izvorni_sadrzaj>
      <item>Vjekoslav Golubić, OIB 85124388925 punomoćnik sudionika u postupku KRUNA 92 ŠTEDNO-KREDITNA ZADRUGA</item>
    </izvorni_sadrzaj>
    <derivirana_varijabla naziv="DomainObject.Predmet.OstaliListFormatedOIB_1">
      <item>Vjekoslav Golubić, OIB 85124388925 punomoćnik sudionika u postupku KRUNA 92 ŠTEDNO-KREDITNA ZADRUGA</item>
    </derivirana_varijabla>
  </DomainObject.Predmet.OstaliListFormatedOIB>
  <DomainObject.Predmet.OstaliListFormatedWithAdress>
    <izvorni_sadrzaj>
      <item>Vjekoslav Golubić, Mokrička 67, 10290 Zaprešić punomoćnik sudionika u postupku KRUNA 92 ŠTEDNO-KREDITNA ZADRUGA</item>
    </izvorni_sadrzaj>
    <derivirana_varijabla naziv="DomainObject.Predmet.OstaliListFormatedWithAdress_1">
      <item>Vjekoslav Golubić, Mokrička 67, 10290 Zaprešić punomoćnik sudionika u postupku KRUNA 92 ŠTEDNO-KREDITNA ZADRUGA</item>
    </derivirana_varijabla>
  </DomainObject.Predmet.OstaliListFormatedWithAdress>
  <DomainObject.Predmet.OstaliListFormatedWithAdressOIB>
    <izvorni_sadrzaj>
      <item>Vjekoslav Golubić, OIB 85124388925, Mokrička 67, 10290 Zaprešić punomoćnik sudionika u postupku KRUNA 92 ŠTEDNO-KREDITNA ZADRUGA</item>
    </izvorni_sadrzaj>
    <derivirana_varijabla naziv="DomainObject.Predmet.OstaliListFormatedWithAdressOIB_1">
      <item>Vjekoslav Golubić, OIB 85124388925, Mokrička 67, 10290 Zaprešić punomoćnik sudionika u postupku KRUNA 92 ŠTEDNO-KREDITNA ZADRUGA</item>
    </derivirana_varijabla>
  </DomainObject.Predmet.OstaliListFormatedWithAdressOIB>
  <DomainObject.Predmet.OstaliListNazivFormated>
    <izvorni_sadrzaj>
      <item>Vjekoslav Golubić</item>
    </izvorni_sadrzaj>
    <derivirana_varijabla naziv="DomainObject.Predmet.OstaliListNazivFormated_1">
      <item>Vjekoslav Golubić</item>
    </derivirana_varijabla>
  </DomainObject.Predmet.OstaliListNazivFormated>
  <DomainObject.Predmet.OstaliListNazivFormatedOIB>
    <izvorni_sadrzaj>
      <item>Vjekoslav Golubić, OIB 85124388925</item>
    </izvorni_sadrzaj>
    <derivirana_varijabla naziv="DomainObject.Predmet.OstaliListNazivFormatedOIB_1">
      <item>Vjekoslav Golubić, OIB 85124388925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KRUNA 92 ŠTEDNO-KREDITNA ZADRUGA</izvorni_sadrzaj>
    <derivirana_varijabla naziv="DomainObject.Predmet.ProtustrankaIDrugi_1">KRUNA 92 ŠTEDNO-KREDITNA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KRUNA 92 ŠTEDNO-KREDITNA ZADRUGA, OIB 54698980675, Josipa Pupačića 2, 10000 Zagreb</izvorni_sadrzaj>
    <derivirana_varijabla naziv="DomainObject.Predmet.ProtustrankaIDrugiAdressOIB_1">KRUNA 92 ŠTEDNO-KREDITNA ZADRUGA, OIB 54698980675, Josipa Pupačića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KRUNA 92 ŠTEDNO-KREDITNA ZADRUGA</item>
      <item>Vjekoslav Golubić</item>
    </izvorni_sadrzaj>
    <derivirana_varijabla naziv="DomainObject.Predmet.SudioniciListNaziv_1">
      <item>FINA Regionalni centar Zagreb</item>
      <item>KRUNA 92 ŠTEDNO-KREDITNA ZADRUGA</item>
      <item>Vjekoslav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KRUNA 92 ŠTEDNO-KREDITNA ZADRUGA, OIB 54698980675, Josipa Pupačića 2,10000 Zagreb</item>
      <item>Vjekoslav Golubić, OIB 85124388925, Mokrička 67,10290 Zaprešić</item>
    </izvorni_sadrzaj>
    <derivirana_varijabla naziv="DomainObject.Predmet.SudioniciListAdressOIB_1">
      <item>FINA Regionalni centar Zagreb, OIB 85821130368, Trg svibanjskih žrtava 1995. 1,10000 Zagreb</item>
      <item>KRUNA 92 ŠTEDNO-KREDITNA ZADRUGA, OIB 54698980675, Josipa Pupačića 2,10000 Zagreb</item>
      <item>Vjekoslav Golubić, OIB 85124388925, Mokrička 67,10290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54698980675</item>
      <item>, OIB 85124388925</item>
    </izvorni_sadrzaj>
    <derivirana_varijabla naziv="DomainObject.Predmet.SudioniciListNazivOIB_1">
      <item>, OIB 85821130368</item>
      <item>, OIB 54698980675</item>
      <item>, OIB 85124388925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1296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2016-01-18T13:34:00Z</dcterms:created>
  <dc:creator>ilukac</dc:creator>
  <cp:lastModifiedBy>dvorana100</cp:lastModifiedBy>
  <cp:lastPrinted>2016-01-11T14:16:00Z</cp:lastPrinted>
  <dcterms:modified xmlns:xsi="http://www.w3.org/2001/XMLSchema-instance" xsi:type="dcterms:W3CDTF">2016-02-08T14:30:00Z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