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61a3" w14:paraId="60d61a3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D72813">
        <w:rPr>
          <w:b/>
        </w:rPr>
        <w:t xml:space="preserve">Broj: </w:t>
      </w:r>
      <w:r w:rsidR="00D72813" w:rsidRPr="00D72813">
        <w:rPr>
          <w:b/>
        </w:rPr>
        <w:t>1/</w:t>
      </w:r>
      <w:r w:rsidR="00A7249D" w:rsidRPr="00D72813">
        <w:rPr>
          <w:b/>
        </w:rPr>
        <w:t>St-</w:t>
      </w:r>
      <w:r w:rsidR="001F4E7D">
        <w:rPr>
          <w:b/>
        </w:rPr>
        <w:t>42/2014-68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87537D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63C42">
        <w:t>, po stečajnoj</w:t>
      </w:r>
      <w:r>
        <w:t xml:space="preserve"> </w:t>
      </w:r>
      <w:r w:rsidR="00763C42">
        <w:t>sutkinji</w:t>
      </w:r>
      <w:r>
        <w:t xml:space="preserve"> Vesni Vukelić, u </w:t>
      </w:r>
      <w:r w:rsidR="00515F6E">
        <w:t xml:space="preserve">nastavljenom postupku radi naknadne diobe stečajne mase iza </w:t>
      </w:r>
      <w:r w:rsidR="001F4E7D">
        <w:t>ELITA</w:t>
      </w:r>
      <w:r w:rsidR="00515F6E">
        <w:t xml:space="preserve"> d.o.o, u stečaju, Piškorevci, Zagrebačka 8A, OIB </w:t>
      </w:r>
      <w:r w:rsidR="001F4E7D">
        <w:t>88940440194, nastale iza brisanog subjekta ELITA d.o.o. u stečaju Slavonski Brod, Luke Botića 80, OIB 94911622337</w:t>
      </w:r>
      <w:r w:rsidR="00623F73">
        <w:t xml:space="preserve">,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1F4E7D">
        <w:t>13. srpnja</w:t>
      </w:r>
      <w:r w:rsidR="00763C42">
        <w:t xml:space="preserve"> 2018.</w:t>
      </w:r>
    </w:p>
    <w:p w:rsidRDefault="00B65236" w:rsidP="00B65236" w:rsidR="00B65236">
      <w:pPr>
        <w:jc w:val="both"/>
      </w:pPr>
    </w:p>
    <w:p w:rsidRDefault="00C908D1" w:rsidP="00B65236" w:rsidR="00C908D1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F75B08">
        <w:rPr>
          <w:b/>
        </w:rPr>
        <w:t>I</w:t>
      </w:r>
      <w:r w:rsidR="00323B6A" w:rsidRPr="001B5EB7">
        <w:t xml:space="preserve">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515F6E" w:rsidRPr="00D72813">
        <w:rPr>
          <w:b/>
        </w:rPr>
        <w:t>ZDRAVKU GRUBEŠI</w:t>
      </w:r>
      <w:r w:rsidR="00DA5680" w:rsidRPr="00D72813">
        <w:rPr>
          <w:b/>
        </w:rPr>
        <w:t>, dipl.</w:t>
      </w:r>
      <w:r w:rsidR="00515F6E" w:rsidRPr="00D72813">
        <w:rPr>
          <w:b/>
        </w:rPr>
        <w:t>oec. iz Piškorevaca, Zagrebačka 8A, OIB 38584131681</w:t>
      </w:r>
      <w:r w:rsidR="005D4AD4">
        <w:t xml:space="preserve">, </w:t>
      </w:r>
      <w:r w:rsidR="00214AF4">
        <w:t>određuje se nagrada za 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8D428F">
        <w:t xml:space="preserve">obavljene </w:t>
      </w:r>
      <w:r w:rsidR="0006047F">
        <w:t xml:space="preserve">u </w:t>
      </w:r>
      <w:r w:rsidR="00515F6E">
        <w:t>postupku radi naknad</w:t>
      </w:r>
      <w:r w:rsidR="008D428F">
        <w:t>n</w:t>
      </w:r>
      <w:r w:rsidR="00515F6E">
        <w:t>e diobe stečajne mase</w:t>
      </w:r>
      <w:r w:rsidR="008D428F">
        <w:t>,</w:t>
      </w:r>
      <w:r w:rsidR="0006047F">
        <w:t xml:space="preserve"> </w:t>
      </w:r>
      <w:r w:rsidR="00623F73">
        <w:t xml:space="preserve">u iznosu od </w:t>
      </w:r>
      <w:r w:rsidR="00F75B08">
        <w:rPr>
          <w:b/>
        </w:rPr>
        <w:t xml:space="preserve">2.567,66 </w:t>
      </w:r>
      <w:r w:rsidR="00623F73" w:rsidRPr="00D72813">
        <w:rPr>
          <w:b/>
        </w:rPr>
        <w:t>kn</w:t>
      </w:r>
      <w:r w:rsidR="00623F73">
        <w:t xml:space="preserve">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F75B08">
        <w:rPr>
          <w:b/>
        </w:rPr>
        <w:t>II</w:t>
      </w:r>
      <w:r w:rsidR="00D92E49" w:rsidRPr="001B5EB7">
        <w:t xml:space="preserve"> –</w:t>
      </w:r>
      <w:r w:rsidR="00093053">
        <w:t xml:space="preserve"> </w:t>
      </w:r>
      <w:r w:rsidR="00515F6E">
        <w:t xml:space="preserve">Ovlašćuje se stečajni upravitelj odmjerenu nagradu isplatiti </w:t>
      </w:r>
      <w:r w:rsidR="0006047F">
        <w:t xml:space="preserve">na teret troškova </w:t>
      </w:r>
      <w:r w:rsidR="00515F6E">
        <w:t>stečajnog postupka po pravomoćnosti ovog rješenja</w:t>
      </w:r>
      <w:r w:rsidR="00F75B08">
        <w:t>, a iz sredstava uplaćenih na poslovni račun stečajne mase</w:t>
      </w:r>
      <w:r w:rsidR="00515F6E">
        <w:t>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</w:r>
      <w:r w:rsidRPr="00F75B08">
        <w:rPr>
          <w:b/>
        </w:rPr>
        <w:t>III</w:t>
      </w:r>
      <w:r w:rsidR="00360E84">
        <w:t xml:space="preserve"> – Ovo rješenje objavit će se na mrežnoj st</w:t>
      </w:r>
      <w:r w:rsidR="00D72813">
        <w:t>r</w:t>
      </w:r>
      <w:r w:rsidR="00360E84">
        <w:t>anici e-Oglasna ploča sudova.</w:t>
      </w:r>
      <w:r w:rsidR="00D92E49">
        <w:t xml:space="preserve"> </w:t>
      </w:r>
    </w:p>
    <w:p w:rsidRDefault="00763C42" w:rsidP="0006047F" w:rsidR="00763C42">
      <w:pPr>
        <w:jc w:val="both"/>
      </w:pPr>
    </w:p>
    <w:p w:rsidRDefault="00D51FCD" w:rsidP="00D92E49" w:rsidR="00D51FCD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763C42" w:rsidP="00D92E49" w:rsidR="00763C42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D92E49" w:rsidR="00515F6E">
      <w:pPr>
        <w:jc w:val="both"/>
      </w:pPr>
      <w:r>
        <w:tab/>
      </w:r>
      <w:r w:rsidR="00F97994">
        <w:t xml:space="preserve">Rješenjem ovog suda br. </w:t>
      </w:r>
      <w:r w:rsidR="00F75B08">
        <w:t>1/</w:t>
      </w:r>
      <w:r w:rsidR="00F97994">
        <w:t>St-</w:t>
      </w:r>
      <w:r w:rsidR="00F75B08">
        <w:t>42/2014-65</w:t>
      </w:r>
      <w:r w:rsidR="00623F73">
        <w:t xml:space="preserve"> </w:t>
      </w:r>
      <w:r w:rsidR="00F119BF">
        <w:t xml:space="preserve">od </w:t>
      </w:r>
      <w:r w:rsidR="00F75B08">
        <w:t>04. lipnja</w:t>
      </w:r>
      <w:r w:rsidR="00763C42">
        <w:t xml:space="preserve"> 2018.</w:t>
      </w:r>
      <w:r w:rsidR="00257245">
        <w:t xml:space="preserve"> </w:t>
      </w:r>
      <w:r w:rsidR="00F75B08">
        <w:t>u nastavljenom postupku</w:t>
      </w:r>
      <w:r w:rsidR="00515F6E">
        <w:t xml:space="preserve"> radi naknadne diobe stečajne mase iza </w:t>
      </w:r>
      <w:r w:rsidR="00F75B08">
        <w:t>ELITA d.o.o, u stečaju, Piškorevci, Zagrebačka 8A, OIB 88940440194, nastale iza brisanog subjekta ELITA d.o.o. u stečaju Slavonski Brod, Luke Botića 80, OIB 94911622337, stečajni upravitelj ovlašten je iznos dobiven naplatom tražbine od 20.884,98 kn podijeliti stečajnim vjerovnicima prema prihvaćenom završnom popisu.</w:t>
      </w:r>
    </w:p>
    <w:p w:rsidRDefault="00F30CB0" w:rsidP="00D92E49" w:rsidR="00F30CB0">
      <w:pPr>
        <w:jc w:val="both"/>
      </w:pPr>
    </w:p>
    <w:p w:rsidRDefault="00F30CB0" w:rsidP="00D92E49" w:rsidR="00F30CB0">
      <w:pPr>
        <w:jc w:val="both"/>
      </w:pPr>
    </w:p>
    <w:p w:rsidRDefault="00515F6E" w:rsidP="00D92E49" w:rsidR="00F30CB0">
      <w:pPr>
        <w:jc w:val="both"/>
      </w:pPr>
      <w:r>
        <w:lastRenderedPageBreak/>
        <w:tab/>
      </w:r>
    </w:p>
    <w:p w:rsidRDefault="00F30CB0" w:rsidP="00F30CB0" w:rsidR="00F30CB0">
      <w:pPr>
        <w:jc w:val="right"/>
        <w:rPr>
          <w:b/>
        </w:rPr>
      </w:pPr>
      <w:r w:rsidRPr="00D72813">
        <w:rPr>
          <w:b/>
        </w:rPr>
        <w:t>Broj: 1/St-</w:t>
      </w:r>
      <w:r>
        <w:rPr>
          <w:b/>
        </w:rPr>
        <w:t>42/2014-68</w:t>
      </w:r>
    </w:p>
    <w:p w:rsidRDefault="00F30CB0" w:rsidP="00F30CB0" w:rsidR="00F30CB0">
      <w:pPr>
        <w:jc w:val="right"/>
        <w:rPr>
          <w:b/>
        </w:rPr>
      </w:pPr>
    </w:p>
    <w:p w:rsidRDefault="00F30CB0" w:rsidP="00F30CB0" w:rsidR="00F30CB0">
      <w:pPr>
        <w:jc w:val="right"/>
        <w:rPr>
          <w:b/>
        </w:rPr>
      </w:pPr>
    </w:p>
    <w:p w:rsidRDefault="00F30CB0" w:rsidP="00F30CB0" w:rsidR="00F30CB0">
      <w:pPr>
        <w:jc w:val="right"/>
        <w:rPr>
          <w:b/>
        </w:rPr>
      </w:pPr>
    </w:p>
    <w:p w:rsidRDefault="00474866" w:rsidP="00F30CB0" w:rsidR="00515F6E">
      <w:pPr>
        <w:ind w:firstLine="708"/>
      </w:pPr>
      <w:r>
        <w:t xml:space="preserve">Podneskom od 06. lipnja 2018. stečajni </w:t>
      </w:r>
      <w:r w:rsidR="00515F6E">
        <w:t xml:space="preserve">upravitelj </w:t>
      </w:r>
      <w:r>
        <w:t xml:space="preserve">izvijestio je sud da je obavio naknadnu diobu po kojoj su vjerovnici </w:t>
      </w:r>
      <w:r w:rsidR="00515F6E">
        <w:t>prvog</w:t>
      </w:r>
      <w:r w:rsidR="006C2BEC">
        <w:t xml:space="preserve"> višeg isplatnog reda namireni </w:t>
      </w:r>
      <w:r w:rsidR="00515F6E">
        <w:t xml:space="preserve">za </w:t>
      </w:r>
      <w:r w:rsidR="006C2BEC">
        <w:t xml:space="preserve">daljnjih </w:t>
      </w:r>
      <w:r>
        <w:t>24</w:t>
      </w:r>
      <w:r w:rsidR="006C2BEC">
        <w:t xml:space="preserve"> % ukupno utvrđenih tražbina</w:t>
      </w:r>
      <w:r w:rsidR="00A351A0">
        <w:t>, odnosno za iznos od 16.047,87 kn, o čemu je dostavio pisano izvješće i dokaz o izvršenim isplatama</w:t>
      </w:r>
      <w:r w:rsidR="006C2BEC">
        <w:t>.</w:t>
      </w:r>
    </w:p>
    <w:p w:rsidRDefault="00763C42" w:rsidP="0006047F" w:rsidR="00763C42">
      <w:pPr>
        <w:jc w:val="both"/>
      </w:pPr>
    </w:p>
    <w:p w:rsidRDefault="00A351A0" w:rsidP="00763C42" w:rsidR="009A54D7">
      <w:pPr>
        <w:ind w:firstLine="708"/>
        <w:jc w:val="both"/>
      </w:pPr>
      <w:r>
        <w:t>Kako</w:t>
      </w:r>
      <w:r w:rsidR="00515F6E">
        <w:t xml:space="preserve"> je</w:t>
      </w:r>
      <w:r w:rsidR="005917FB">
        <w:t xml:space="preserve"> steč.upravitelj</w:t>
      </w:r>
      <w:r w:rsidR="00515F6E">
        <w:t xml:space="preserve"> </w:t>
      </w:r>
      <w:r>
        <w:t>obavio drugu naknadnu diobu</w:t>
      </w:r>
      <w:r w:rsidR="00515F6E">
        <w:t xml:space="preserve">, to je valjalo istom odrediti nagradu za </w:t>
      </w:r>
      <w:r w:rsidR="00690155">
        <w:t xml:space="preserve">obavljene </w:t>
      </w:r>
      <w:r w:rsidR="00515F6E">
        <w:t>poslove.</w:t>
      </w:r>
    </w:p>
    <w:p w:rsidRDefault="006C2BEC" w:rsidP="0006047F" w:rsidR="006C2BEC">
      <w:pPr>
        <w:jc w:val="both"/>
      </w:pPr>
    </w:p>
    <w:p w:rsidRDefault="009A54D7" w:rsidP="00884722" w:rsidR="008927FF">
      <w:pPr>
        <w:jc w:val="both"/>
      </w:pPr>
      <w:r>
        <w:tab/>
      </w:r>
      <w:r w:rsidR="00A12304">
        <w:t xml:space="preserve">Pravila za obračun nagrade steč.upravitelju određena su čl.7 </w:t>
      </w:r>
      <w:r w:rsidR="0006047F">
        <w:t xml:space="preserve">i 13 </w:t>
      </w:r>
      <w:r w:rsidR="00A12304">
        <w:t>Uredbe</w:t>
      </w:r>
      <w:r w:rsidR="00515F6E">
        <w:t xml:space="preserve"> o kriterijima i načinu obračuna i plaćanja nagrade stečajnim upraviteljima (NN br. 105/15, dalje Uredba)</w:t>
      </w:r>
      <w:r w:rsidR="008927FF">
        <w:t>.</w:t>
      </w:r>
    </w:p>
    <w:p w:rsidRDefault="006C2BEC" w:rsidP="00884722" w:rsidR="006C2BEC">
      <w:pPr>
        <w:jc w:val="both"/>
      </w:pPr>
    </w:p>
    <w:p w:rsidRDefault="007B0C1B" w:rsidP="00884722" w:rsidR="0006047F">
      <w:pPr>
        <w:jc w:val="both"/>
      </w:pPr>
      <w:r>
        <w:tab/>
      </w:r>
      <w:r w:rsidR="008927FF">
        <w:t xml:space="preserve"> Člankom 13 Ured</w:t>
      </w:r>
      <w:r w:rsidR="0006047F">
        <w:t>be propisano je da ako se steč.postupak nastavlja radi naknad</w:t>
      </w:r>
      <w:r w:rsidR="008927FF">
        <w:t>n</w:t>
      </w:r>
      <w:r w:rsidR="0006047F">
        <w:t>e diobe ili se provodi nad imovinom pravne osobe koja je p</w:t>
      </w:r>
      <w:r w:rsidR="008927FF">
        <w:t>restala postojati, steč.upravit</w:t>
      </w:r>
      <w:r w:rsidR="0006047F">
        <w:t>e</w:t>
      </w:r>
      <w:r w:rsidR="008927FF">
        <w:t>l</w:t>
      </w:r>
      <w:r w:rsidR="0006047F">
        <w:t>ju nagrada, dodatna nagrada i posebna nagrada, određuju se prema odredbama ove Uredbe, a osnovica za utvrđenje nagrade je iznos koji će se naknadnom diobom isplatiti vjerovnicima.</w:t>
      </w:r>
    </w:p>
    <w:p w:rsidRDefault="006C2BEC" w:rsidP="00884722" w:rsidR="006C2BEC">
      <w:pPr>
        <w:jc w:val="both"/>
      </w:pPr>
    </w:p>
    <w:p w:rsidRDefault="008927FF" w:rsidP="00884722" w:rsidR="00A12304">
      <w:pPr>
        <w:jc w:val="both"/>
      </w:pPr>
      <w:r>
        <w:tab/>
      </w:r>
      <w:r w:rsidR="0006047F">
        <w:t>Čl</w:t>
      </w:r>
      <w:r>
        <w:t>ankom</w:t>
      </w:r>
      <w:r w:rsidR="0006047F">
        <w:t xml:space="preserve"> 7 Uredbe nagrada steč.upravitelju s </w:t>
      </w:r>
      <w:r w:rsidR="00A12304">
        <w:t xml:space="preserve">osnove vrijednosti unovčene steč.mase obračunava </w:t>
      </w:r>
      <w:r>
        <w:t xml:space="preserve">se </w:t>
      </w:r>
      <w:r w:rsidR="00A12304">
        <w:t>primjenom tablice vrijednosti unovčene steč.mase i nagrade u postotcima.</w:t>
      </w:r>
    </w:p>
    <w:p w:rsidRDefault="006C2BEC" w:rsidP="00884722" w:rsidR="006C2BEC">
      <w:pPr>
        <w:jc w:val="both"/>
      </w:pPr>
    </w:p>
    <w:p w:rsidRDefault="00EE7E33" w:rsidP="00EE7E33" w:rsidR="00A82141">
      <w:pPr>
        <w:jc w:val="both"/>
      </w:pPr>
      <w:r>
        <w:tab/>
        <w:t xml:space="preserve">Kako se prema prikazanim vrijednostima u tablici za vrijednost stečajne mase do 100.000,00 kn </w:t>
      </w:r>
      <w:r w:rsidR="00A82141">
        <w:t xml:space="preserve">nagrada obračunava u visini 16% te kako osnovica za utvrđenje nagrade iznosi </w:t>
      </w:r>
      <w:r w:rsidR="006E6FE4">
        <w:t>16.047,87</w:t>
      </w:r>
      <w:r w:rsidR="00A82141">
        <w:t xml:space="preserve"> kn koji je </w:t>
      </w:r>
      <w:r w:rsidR="000C3DA9">
        <w:t xml:space="preserve">drugom naknadnom </w:t>
      </w:r>
      <w:r w:rsidR="00A82141">
        <w:t>diobom isplaćen</w:t>
      </w:r>
      <w:r w:rsidR="008D428F">
        <w:t xml:space="preserve"> vjerovnicima, </w:t>
      </w:r>
      <w:r>
        <w:t xml:space="preserve">to proizlazi da nagrada </w:t>
      </w:r>
      <w:r w:rsidR="00A82141">
        <w:t xml:space="preserve">stečajnog upravitelja iznosi </w:t>
      </w:r>
      <w:r w:rsidR="006E6FE4">
        <w:t>2.567,66</w:t>
      </w:r>
      <w:r w:rsidR="00A82141">
        <w:t xml:space="preserve"> kn bruto. </w:t>
      </w:r>
    </w:p>
    <w:p w:rsidRDefault="003B5A02" w:rsidP="003B5A02" w:rsidR="003B5A02">
      <w:pPr>
        <w:tabs>
          <w:tab w:pos="7920" w:val="left"/>
        </w:tabs>
        <w:jc w:val="both"/>
      </w:pPr>
    </w:p>
    <w:p w:rsidRDefault="003B5A02" w:rsidP="003B5A02" w:rsidR="00994D29">
      <w:pPr>
        <w:tabs>
          <w:tab w:pos="709" w:val="left"/>
          <w:tab w:pos="7920" w:val="left"/>
        </w:tabs>
        <w:jc w:val="both"/>
      </w:pPr>
      <w:r>
        <w:tab/>
        <w:t xml:space="preserve">Slijedom izloženog, valjalo </w:t>
      </w:r>
      <w:r w:rsidR="00EE7E33">
        <w:t xml:space="preserve">je </w:t>
      </w:r>
      <w:r>
        <w:t xml:space="preserve">odlučiti kao u izreci rješenja na temelju odredbe čl.94 st.1, st.2 i 4 Stečajnog zakona </w:t>
      </w:r>
      <w:r w:rsidR="001A3F26">
        <w:t xml:space="preserve">(NN br. 71/15, 104/17) </w:t>
      </w:r>
      <w:r>
        <w:t>te čl.7</w:t>
      </w:r>
      <w:r w:rsidR="00EE7E33">
        <w:t>, 13</w:t>
      </w:r>
      <w:r>
        <w:t xml:space="preserve"> </w:t>
      </w:r>
      <w:r w:rsidR="00EE7E33">
        <w:t xml:space="preserve">i 15 </w:t>
      </w:r>
      <w:r>
        <w:t>Uredbe.</w:t>
      </w:r>
    </w:p>
    <w:p w:rsidRDefault="00884722" w:rsidP="00884722" w:rsidR="00884722">
      <w:pPr>
        <w:jc w:val="both"/>
      </w:pPr>
      <w:r>
        <w:tab/>
      </w:r>
    </w:p>
    <w:p w:rsidRDefault="00F30CB0" w:rsidP="00884722" w:rsidR="00F30CB0">
      <w:pPr>
        <w:jc w:val="both"/>
      </w:pPr>
    </w:p>
    <w:p w:rsidRDefault="00884722" w:rsidP="000C3DA9" w:rsidR="00884722">
      <w:pPr>
        <w:jc w:val="center"/>
      </w:pPr>
      <w:r>
        <w:t>U Slav</w:t>
      </w:r>
      <w:r w:rsidR="00763C42">
        <w:t xml:space="preserve">onskom </w:t>
      </w:r>
      <w:r>
        <w:t xml:space="preserve">Brodu, </w:t>
      </w:r>
      <w:r w:rsidR="006E6FE4">
        <w:t>13. srpnja</w:t>
      </w:r>
      <w:r w:rsidR="00763C42">
        <w:t xml:space="preserve"> 2018.</w:t>
      </w:r>
    </w:p>
    <w:p w:rsidRDefault="00F30CB0" w:rsidP="000C3DA9" w:rsidR="00F30CB0">
      <w:pPr>
        <w:jc w:val="center"/>
      </w:pPr>
    </w:p>
    <w:p w:rsidRDefault="00884722" w:rsidP="000C3DA9" w:rsidR="00884722">
      <w:pPr>
        <w:jc w:val="center"/>
      </w:pPr>
    </w:p>
    <w:p w:rsidRDefault="00884722" w:rsidP="001A3F2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0C3DA9">
        <w:t>STEČAJNA SUTKINJA: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1A3F26">
        <w:t xml:space="preserve">      </w:t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A3F26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84722" w:rsidP="00884722" w:rsidR="00884722"/>
    <w:p w:rsidRDefault="0087537D" w:rsidP="00884722" w:rsidR="00884722">
      <w:r>
        <w:t>Dostaviti putem mrežne st</w:t>
      </w:r>
      <w:r w:rsidR="000C3DA9">
        <w:t>r</w:t>
      </w:r>
      <w:r>
        <w:t xml:space="preserve">anice </w:t>
      </w:r>
      <w:r w:rsidR="00083B3C">
        <w:t>e-O</w:t>
      </w:r>
      <w:r>
        <w:t>glasne ploče</w:t>
      </w:r>
      <w:r w:rsidR="00745F24">
        <w:t xml:space="preserve"> suda</w:t>
      </w:r>
    </w:p>
    <w:p w:rsidRDefault="00F30CB0" w:rsidP="00F30CB0" w:rsidR="00884722">
      <w:r>
        <w:t xml:space="preserve">- </w:t>
      </w:r>
      <w:r w:rsidR="00884722">
        <w:t>steč.upravitelju</w:t>
      </w:r>
    </w:p>
    <w:p w:rsidRDefault="00F30CB0" w:rsidP="00F30CB0" w:rsidR="00617836">
      <w:pPr>
        <w:jc w:val="both"/>
      </w:pPr>
      <w:r>
        <w:t xml:space="preserve">-  </w:t>
      </w:r>
      <w:r w:rsidR="0056709E">
        <w:t>vjerovnicima</w:t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92D" w:rsidP="00A7249D" w:rsidR="00CD192D">
      <w:r>
        <w:separator/>
      </w:r>
    </w:p>
  </w:endnote>
  <w:endnote w:id="0" w:type="continuationSeparator">
    <w:p w:rsidRDefault="00CD192D" w:rsidP="00A7249D" w:rsidR="00CD1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92D" w:rsidP="00A7249D" w:rsidR="00CD192D">
      <w:r>
        <w:separator/>
      </w:r>
    </w:p>
  </w:footnote>
  <w:footnote w:id="0" w:type="continuationSeparator">
    <w:p w:rsidRDefault="00CD192D" w:rsidP="00A7249D" w:rsidR="00CD19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2DF3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C3DA9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97FC9"/>
    <w:rsid w:val="001A058F"/>
    <w:rsid w:val="001A3F26"/>
    <w:rsid w:val="001B0900"/>
    <w:rsid w:val="001B189E"/>
    <w:rsid w:val="001B5EB7"/>
    <w:rsid w:val="001D0910"/>
    <w:rsid w:val="001D60A0"/>
    <w:rsid w:val="001F4E7D"/>
    <w:rsid w:val="00214AF4"/>
    <w:rsid w:val="00231749"/>
    <w:rsid w:val="00253176"/>
    <w:rsid w:val="00254BBE"/>
    <w:rsid w:val="00257245"/>
    <w:rsid w:val="00281194"/>
    <w:rsid w:val="002D7F99"/>
    <w:rsid w:val="00322935"/>
    <w:rsid w:val="00323B6A"/>
    <w:rsid w:val="003546CF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E37BB"/>
    <w:rsid w:val="00411071"/>
    <w:rsid w:val="00424F43"/>
    <w:rsid w:val="00433222"/>
    <w:rsid w:val="00445A34"/>
    <w:rsid w:val="00451DE9"/>
    <w:rsid w:val="00463C82"/>
    <w:rsid w:val="00474866"/>
    <w:rsid w:val="0048791D"/>
    <w:rsid w:val="004A4578"/>
    <w:rsid w:val="004F5EDC"/>
    <w:rsid w:val="00515F6E"/>
    <w:rsid w:val="0054476B"/>
    <w:rsid w:val="00546BC9"/>
    <w:rsid w:val="0056709E"/>
    <w:rsid w:val="005917FB"/>
    <w:rsid w:val="005B199D"/>
    <w:rsid w:val="005D4AD4"/>
    <w:rsid w:val="005D7D39"/>
    <w:rsid w:val="005F760F"/>
    <w:rsid w:val="00607F9B"/>
    <w:rsid w:val="00612A8E"/>
    <w:rsid w:val="00617836"/>
    <w:rsid w:val="00623F73"/>
    <w:rsid w:val="00641000"/>
    <w:rsid w:val="00643B94"/>
    <w:rsid w:val="006532AC"/>
    <w:rsid w:val="00655DEF"/>
    <w:rsid w:val="00670B6F"/>
    <w:rsid w:val="00690155"/>
    <w:rsid w:val="006C2BEC"/>
    <w:rsid w:val="006D64A2"/>
    <w:rsid w:val="006E6FE4"/>
    <w:rsid w:val="006E7F09"/>
    <w:rsid w:val="006F548F"/>
    <w:rsid w:val="00701073"/>
    <w:rsid w:val="007012D5"/>
    <w:rsid w:val="0072393A"/>
    <w:rsid w:val="00725BCE"/>
    <w:rsid w:val="00737179"/>
    <w:rsid w:val="00745F24"/>
    <w:rsid w:val="00761058"/>
    <w:rsid w:val="00763C42"/>
    <w:rsid w:val="0077340B"/>
    <w:rsid w:val="007A5F75"/>
    <w:rsid w:val="007B0C1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5195"/>
    <w:rsid w:val="008C587E"/>
    <w:rsid w:val="008C73C5"/>
    <w:rsid w:val="008D428F"/>
    <w:rsid w:val="00994D29"/>
    <w:rsid w:val="00994D81"/>
    <w:rsid w:val="00995E20"/>
    <w:rsid w:val="00996936"/>
    <w:rsid w:val="009A54D7"/>
    <w:rsid w:val="009B7E32"/>
    <w:rsid w:val="009C763D"/>
    <w:rsid w:val="009F5D4B"/>
    <w:rsid w:val="00A12304"/>
    <w:rsid w:val="00A130E7"/>
    <w:rsid w:val="00A351A0"/>
    <w:rsid w:val="00A47A0F"/>
    <w:rsid w:val="00A5578E"/>
    <w:rsid w:val="00A5666F"/>
    <w:rsid w:val="00A7249D"/>
    <w:rsid w:val="00A80393"/>
    <w:rsid w:val="00A82141"/>
    <w:rsid w:val="00A95A0D"/>
    <w:rsid w:val="00AA2DF3"/>
    <w:rsid w:val="00B134FE"/>
    <w:rsid w:val="00B20750"/>
    <w:rsid w:val="00B22AC1"/>
    <w:rsid w:val="00B2447D"/>
    <w:rsid w:val="00B4616D"/>
    <w:rsid w:val="00B64EB1"/>
    <w:rsid w:val="00B65236"/>
    <w:rsid w:val="00B66283"/>
    <w:rsid w:val="00B80291"/>
    <w:rsid w:val="00B81370"/>
    <w:rsid w:val="00BC1889"/>
    <w:rsid w:val="00BE0FAA"/>
    <w:rsid w:val="00BF3566"/>
    <w:rsid w:val="00C1471C"/>
    <w:rsid w:val="00C305AA"/>
    <w:rsid w:val="00C506B7"/>
    <w:rsid w:val="00C72690"/>
    <w:rsid w:val="00C908D1"/>
    <w:rsid w:val="00CA5160"/>
    <w:rsid w:val="00CC7453"/>
    <w:rsid w:val="00CD192D"/>
    <w:rsid w:val="00CD71F2"/>
    <w:rsid w:val="00D108AB"/>
    <w:rsid w:val="00D435E3"/>
    <w:rsid w:val="00D51FCD"/>
    <w:rsid w:val="00D5722F"/>
    <w:rsid w:val="00D72813"/>
    <w:rsid w:val="00D75600"/>
    <w:rsid w:val="00D92E49"/>
    <w:rsid w:val="00DA16CA"/>
    <w:rsid w:val="00DA5680"/>
    <w:rsid w:val="00DB0F95"/>
    <w:rsid w:val="00DB5F0C"/>
    <w:rsid w:val="00DD1E74"/>
    <w:rsid w:val="00DE2786"/>
    <w:rsid w:val="00DE4137"/>
    <w:rsid w:val="00E22A56"/>
    <w:rsid w:val="00E638A8"/>
    <w:rsid w:val="00E76E00"/>
    <w:rsid w:val="00E9707E"/>
    <w:rsid w:val="00EA2849"/>
    <w:rsid w:val="00EB4AE8"/>
    <w:rsid w:val="00EE24C9"/>
    <w:rsid w:val="00EE7E33"/>
    <w:rsid w:val="00F036D4"/>
    <w:rsid w:val="00F119BF"/>
    <w:rsid w:val="00F14A09"/>
    <w:rsid w:val="00F21985"/>
    <w:rsid w:val="00F30CB0"/>
    <w:rsid w:val="00F3169F"/>
    <w:rsid w:val="00F44C2B"/>
    <w:rsid w:val="00F6312E"/>
    <w:rsid w:val="00F64A02"/>
    <w:rsid w:val="00F75B08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2015.</izvorni_sadrzaj>
    <derivirana_varijabla naziv="DomainObject.Predmet.DatumRjesavanja_1">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St-42/2014</izvorni_sadrzaj>
    <derivirana_varijabla naziv="DomainObject.Predmet.OznakaBroj_1">St-42/2014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ELITA društvo s ograničenom odgovornošću za proizvodnju i usluge, SLAVONSKI BROD</izvorni_sadrzaj>
    <derivirana_varijabla naziv="DomainObject.Predmet.ProtustrankaFormated_1">  ELITA društvo s ograničenom odgovornošću za proizvodnju i usluge, SLAVONSKI BROD</derivirana_varijabla>
  </DomainObject.Predmet.ProtustrankaFormated>
  <DomainObject.Predmet.ProtustrankaFormatedOIB>
    <izvorni_sadrzaj>  ELITA društvo s ograničenom odgovornošću za proizvodnju i usluge, SLAVONSKI BROD, OIB 94911622337</izvorni_sadrzaj>
    <derivirana_varijabla naziv="DomainObject.Predmet.ProtustrankaFormatedOIB_1">  ELITA društvo s ograničenom odgovornošću za proizvodnju i usluge, SLAVONSKI BROD, OIB 94911622337</derivirana_varijabla>
  </DomainObject.Predmet.ProtustrankaFormatedOIB>
  <DomainObject.Predmet.ProtustrankaFormatedWithAdress>
    <izvorni_sadrzaj> ELITA društvo s ograničenom odgovornošću za proizvodnju i usluge, SLAVONSKI BROD, Luke Botića 80, 35000 Slavonski Brod</izvorni_sadrzaj>
    <derivirana_varijabla naziv="DomainObject.Predmet.ProtustrankaFormatedWithAdress_1"> ELITA društvo s ograničenom odgovornošću za proizvodnju i usluge, SLAVONSKI BROD, Luke Botića 80, 35000 Slavonski Brod</derivirana_varijabla>
  </DomainObject.Predmet.ProtustrankaFormatedWithAdress>
  <DomainObject.Predmet.ProtustrankaFormatedWithAdressOIB>
    <izvorni_sadrzaj> ELITA društvo s ograničenom odgovornošću za proizvodnju i usluge, SLAVONSKI BROD, OIB 94911622337, Luke Botića 80, 35000 Slavonski Brod</izvorni_sadrzaj>
    <derivirana_varijabla naziv="DomainObject.Predmet.ProtustrankaFormatedWithAdressOIB_1"> ELITA društvo s ograničenom odgovornošću za proizvodnju i usluge, SLAVONSKI BROD, OIB 94911622337, Luke Botića 80, 35000 Slavonski Brod</derivirana_varijabla>
  </DomainObject.Predmet.ProtustrankaFormatedWithAdressOIB>
  <DomainObject.Predmet.ProtustrankaWithAdress>
    <izvorni_sadrzaj>ELITA društvo s ograničenom odgovornošću za proizvodnju i usluge, SLAVONSKI BROD Luke Botića 80, 35000 Slavonski Brod</izvorni_sadrzaj>
    <derivirana_varijabla naziv="DomainObject.Predmet.ProtustrankaWithAdress_1">ELITA društvo s ograničenom odgovornošću za proizvodnju i usluge, SLAVONSKI BROD Luke Botića 80, 35000 Slavonski Brod</derivirana_varijabla>
  </DomainObject.Predmet.ProtustrankaWithAdress>
  <DomainObject.Predmet.ProtustrankaWithAdressOIB>
    <izvorni_sadrzaj>ELITA društvo s ograničenom odgovornošću za proizvodnju i usluge, SLAVONSKI BROD, OIB 94911622337, Luke Botića 80, 35000 Slavonski Brod</izvorni_sadrzaj>
    <derivirana_varijabla naziv="DomainObject.Predmet.ProtustrankaWithAdressOIB_1">ELITA društvo s ograničenom odgovornošću za proizvodnju i usluge, SLAVONSKI BROD, OIB 94911622337, Luke Botića 80, 35000 Slavonski Brod</derivirana_varijabla>
  </DomainObject.Predmet.ProtustrankaWithAdressOIB>
  <DomainObject.Predmet.ProtustrankaNazivFormated>
    <izvorni_sadrzaj>ELITA društvo s ograničenom odgovornošću za proizvodnju i usluge, SLAVONSKI BROD</izvorni_sadrzaj>
    <derivirana_varijabla naziv="DomainObject.Predmet.ProtustrankaNazivFormated_1">ELITA društvo s ograničenom odgovornošću za proizvodnju i usluge, SLAVONSKI BROD</derivirana_varijabla>
  </DomainObject.Predmet.ProtustrankaNazivFormated>
  <DomainObject.Predmet.ProtustrankaNazivFormatedOIB>
    <izvorni_sadrzaj>ELITA društvo s ograničenom odgovornošću za proizvodnju i usluge, SLAVONSKI BROD, OIB 94911622337</izvorni_sadrzaj>
    <derivirana_varijabla naziv="DomainObject.Predmet.ProtustrankaNazivFormatedOIB_1">ELITA društvo s ograničenom odgovornošću za proizvodnju i usluge, SLAVONSKI BROD, OIB 94911622337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Osijek</izvorni_sadrzaj>
    <derivirana_varijabla naziv="DomainObject.Predmet.StrankaFormatedWithAdress_1"> FINANCIJSKA AGENCIJA Regionalni centar Osijek, Osijek</derivirana_varijabla>
  </DomainObject.Predmet.StrankaFormatedWithAdress>
  <DomainObject.Predmet.StrankaFormatedWithAdressOIB>
    <izvorni_sadrzaj> FINANCIJSKA AGENCIJA Regionalni centar Osijek, OIB 85821130368, Osijek</izvorni_sadrzaj>
    <derivirana_varijabla naziv="DomainObject.Predmet.StrankaFormatedWithAdressOIB_1"> FINANCIJSKA AGENCIJA Regionalni centar Osijek, OIB 85821130368, Osijek</derivirana_varijabla>
  </DomainObject.Predmet.StrankaFormatedWithAdressOIB>
  <DomainObject.Predmet.StrankaWithAdress>
    <izvorni_sadrzaj>FINANCIJSKA AGENCIJA Regionalni centar Osijek Osijek</izvorni_sadrzaj>
    <derivirana_varijabla naziv="DomainObject.Predmet.StrankaWithAdress_1">FINANCIJSKA AGENCIJA Regionalni centar Osijek Osijek</derivirana_varijabla>
  </DomainObject.Predmet.StrankaWithAdress>
  <DomainObject.Predmet.StrankaWithAdressOIB>
    <izvorni_sadrzaj>FINANCIJSKA AGENCIJA Regionalni centar Osijek, OIB 85821130368, Osijek</izvorni_sadrzaj>
    <derivirana_varijabla naziv="DomainObject.Predmet.StrankaWithAdressOIB_1">FINANCIJSKA AGENCIJA Regionalni centar Osijek, OIB 85821130368,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Osijek</item>
    </izvorni_sadrzaj>
    <derivirana_varijabla naziv="DomainObject.Predmet.StrankaListFormatedWithAdress_1">
      <item>FINANCIJSKA AGENCIJA Regionalni centar Osijek, Osijek</item>
    </derivirana_varijabla>
  </DomainObject.Predmet.StrankaListFormatedWithAdress>
  <DomainObject.Predmet.StrankaListFormatedWithAdressOIB>
    <izvorni_sadrzaj>
      <item>FINANCIJSKA AGENCIJA Regionalni centar Osijek, OIB 85821130368, Osijek</item>
    </izvorni_sadrzaj>
    <derivirana_varijabla naziv="DomainObject.Predmet.StrankaListFormatedWithAdressOIB_1">
      <item>FINANCIJSKA AGENCIJA Regionalni centar Osijek, OIB 85821130368,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ELITA društvo s ograničenom odgovornošću za proizvodnju i usluge, SLAVONSKI BROD</item>
    </izvorni_sadrzaj>
    <derivirana_varijabla naziv="DomainObject.Predmet.ProtuStrankaListFormated_1">
      <item>ELITA društvo s ograničenom odgovornošću za proizvodnju i usluge, SLAVONSKI BROD</item>
    </derivirana_varijabla>
  </DomainObject.Predmet.ProtuStrankaListFormated>
  <DomainObject.Predmet.ProtuStrankaListFormatedOIB>
    <izvorni_sadrzaj>
      <item>ELITA društvo s ograničenom odgovornošću za proizvodnju i usluge, SLAVONSKI BROD, OIB 94911622337</item>
    </izvorni_sadrzaj>
    <derivirana_varijabla naziv="DomainObject.Predmet.ProtuStrankaListFormatedOIB_1">
      <item>ELITA društvo s ograničenom odgovornošću za proizvodnju i usluge, SLAVONSKI BROD, OIB 94911622337</item>
    </derivirana_varijabla>
  </DomainObject.Predmet.ProtuStrankaListFormatedOIB>
  <DomainObject.Predmet.ProtuStrankaListFormatedWithAdress>
    <izvorni_sadrzaj>
      <item>ELITA društvo s ograničenom odgovornošću za proizvodnju i usluge, SLAVONSKI BROD, Luke Botića 80, 35000 Slavonski Brod</item>
    </izvorni_sadrzaj>
    <derivirana_varijabla naziv="DomainObject.Predmet.ProtuStrankaListFormatedWithAdress_1">
      <item>ELITA društvo s ograničenom odgovornošću za proizvodnju i usluge, SLAVONSKI BROD, Luke Botića 80, 35000 Slavonski Brod</item>
    </derivirana_varijabla>
  </DomainObject.Predmet.ProtuStrankaListFormatedWithAdress>
  <DomainObject.Predmet.ProtuStrankaListFormatedWithAdressOIB>
    <izvorni_sadrzaj>
      <item>ELITA društvo s ograničenom odgovornošću za proizvodnju i usluge, SLAVONSKI BROD, OIB 94911622337, Luke Botića 80, 35000 Slavonski Brod</item>
    </izvorni_sadrzaj>
    <derivirana_varijabla naziv="DomainObject.Predmet.ProtuStrankaListFormatedWithAdressOIB_1">
      <item>ELITA društvo s ograničenom odgovornošću za proizvodnju i usluge, SLAVONSKI BROD, OIB 94911622337, Luke Botića 80, 35000 Slavonski Brod</item>
    </derivirana_varijabla>
  </DomainObject.Predmet.ProtuStrankaListFormatedWithAdressOIB>
  <DomainObject.Predmet.ProtuStrankaListNazivFormated>
    <izvorni_sadrzaj>
      <item>ELITA društvo s ograničenom odgovornošću za proizvodnju i usluge, SLAVONSKI BROD</item>
    </izvorni_sadrzaj>
    <derivirana_varijabla naziv="DomainObject.Predmet.ProtuStrankaListNazivFormated_1">
      <item>ELITA društvo s ograničenom odgovornošću za proizvodnju i usluge, SLAVONSKI BROD</item>
    </derivirana_varijabla>
  </DomainObject.Predmet.ProtuStrankaListNazivFormated>
  <DomainObject.Predmet.ProtuStrankaListNazivFormatedOIB>
    <izvorni_sadrzaj>
      <item>ELITA društvo s ograničenom odgovornošću za proizvodnju i usluge, SLAVONSKI BROD, OIB 94911622337</item>
    </izvorni_sadrzaj>
    <derivirana_varijabla naziv="DomainObject.Predmet.ProtuStrankaListNazivFormatedOIB_1">
      <item>ELITA društvo s ograničenom odgovornošću za proizvodnju i usluge, SLAVONSKI BROD, OIB 94911622337</item>
    </derivirana_varijabla>
  </DomainObject.Predmet.ProtuStrankaListNazivFormatedOIB>
  <DomainObject.Predmet.OstaliList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Formated>
  <DomainObject.Predmet.OstaliList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FormatedOIB>
  <DomainObject.Predmet.OstaliListFormatedWithAdress>
    <izvorni_sadrzaj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izvorni_sadrzaj>
    <derivirana_varijabla naziv="DomainObject.Predmet.OstaliListFormatedWithAdress_1"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derivirana_varijabla>
  </DomainObject.Predmet.OstaliListFormatedWithAdress>
  <DomainObject.Predmet.OstaliListFormatedWithAdressOIB>
    <izvorni_sadrzaj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izvorni_sadrzaj>
    <derivirana_varijabla naziv="DomainObject.Predmet.OstaliListFormatedWithAdressOIB_1"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derivirana_varijabla>
  </DomainObject.Predmet.OstaliListFormatedWithAdressOIB>
  <DomainObject.Predmet.OstaliListNaziv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Naziv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NazivFormated>
  <DomainObject.Predmet.OstaliListNaziv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Naziv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ELITA društvo s ograničenom odgovornošću za proizvodnju i usluge, SLAVONSKI BROD</izvorni_sadrzaj>
    <derivirana_varijabla naziv="DomainObject.Predmet.ProtustrankaIDrugi_1">ELITA društvo s ograničenom odgovornošću za proizvodnju i usluge, SLAVONSKI BROD</derivirana_varijabla>
  </DomainObject.Predmet.ProtustrankaIDrugi>
  <DomainObject.Predmet.StrankaIDrugiAdressOIB>
    <izvorni_sadrzaj>FINANCIJSKA AGENCIJA Regionalni centar Osijek, OIB 85821130368, Osijek</izvorni_sadrzaj>
    <derivirana_varijabla naziv="DomainObject.Predmet.StrankaIDrugiAdressOIB_1">FINANCIJSKA AGENCIJA Regionalni centar Osijek, OIB 85821130368, Osijek</derivirana_varijabla>
  </DomainObject.Predmet.StrankaIDrugiAdressOIB>
  <DomainObject.Predmet.ProtustrankaIDrugiAdressOIB>
    <izvorni_sadrzaj>ELITA društvo s ograničenom odgovornošću za proizvodnju i usluge, SLAVONSKI BROD, OIB 94911622337, Luke Botića 80, 35000 Slavonski Brod</izvorni_sadrzaj>
    <derivirana_varijabla naziv="DomainObject.Predmet.ProtustrankaIDrugiAdressOIB_1">ELITA društvo s ograničenom odgovornošću za proizvodnju i usluge, SLAVONSKI BROD, OIB 94911622337, Luke Botića 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>29. rujna 2015.</izvorni_sadrzaj>
    <derivirana_varijabla naziv="DomainObject.Predmet.OdlukaRjesenje.DatumPravomocnosti_1">29. rujna 2015.</derivirana_varijabla>
  </DomainObject.Predmet.OdlukaRjesenje.DatumPravomocnosti>
  <DomainObject.Predmet.OdlukaRjesenje.Oznaka>
    <izvorni_sadrzaj>St-42/2014-45</izvorni_sadrzaj>
    <derivirana_varijabla naziv="DomainObject.Predmet.OdlukaRjesenje.Oznaka_1">St-42/2014-45</derivirana_varijabla>
  </DomainObject.Predmet.OdlukaRjesenje.Oznaka>
  <DomainObject.Predmet.SudioniciListNaziv>
    <izvorni_sadrzaj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SudioniciListNaziv_1"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SudioniciListNaziv>
  <DomainObject.Predmet.SudioniciListAdressOIB>
    <izvorni_sadrzaj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izvorni_sadrzaj>
    <derivirana_varijabla naziv="DomainObject.Predmet.SudioniciListAdressOIB_1"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94911622337</item>
      <item>, OIB null</item>
      <item>, OIB null</item>
      <item>, OIB null</item>
      <item>, OIB 38584131681</item>
      <item>, OIB null</item>
      <item>, OIB null</item>
    </izvorni_sadrzaj>
    <derivirana_varijabla naziv="DomainObject.Predmet.SudioniciListNazivOIB_1">
      <item>, OIB 85821130368</item>
      <item>, OIB 94911622337</item>
      <item>, OIB null</item>
      <item>, OIB null</item>
      <item>, OIB null</item>
      <item>, OIB 38584131681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551</properties:Words>
  <properties:Characters>3083</properties:Characters>
  <properties:Lines>97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2018-05-11T06:54:00Z</dcterms:created>
  <dc:creator>Korisnik</dc:creator>
  <cp:lastModifiedBy>wsadmin</cp:lastModifiedBy>
  <cp:lastPrinted>2018-07-13T09:54:00Z</cp:lastPrinted>
  <dcterms:modified xmlns:xsi="http://www.w3.org/2001/XMLSchema-instance" xsi:type="dcterms:W3CDTF">2018-07-13T10:07:00Z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STEČ. UPRAV. Zdravko Grubeša.docx)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