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065d" w14:paraId="d10065d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0152D7">
        <w:rPr>
          <w:rFonts w:hAnsi="Times New Roman" w:ascii="Times New Roman"/>
          <w:noProof/>
          <w:szCs w:val="24"/>
          <w:lang w:val="hr-HR"/>
        </w:rPr>
        <w:t>9350/2015</w:t>
      </w:r>
      <w:r w:rsidR="00783EFF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DE2FE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DE2FEA" w:rsidP="00DE2FEA" w:rsidR="00DE2F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0152D7">
        <w:rPr>
          <w:rFonts w:hAnsi="Times New Roman" w:ascii="Times New Roman"/>
        </w:rPr>
        <w:t xml:space="preserve"> </w:t>
      </w:r>
      <w:r w:rsidR="000152D7" w:rsidRPr="000152D7">
        <w:rPr>
          <w:rFonts w:hAnsi="Times New Roman" w:ascii="Times New Roman"/>
        </w:rPr>
        <w:t>SVAROG-PRODUKCIJA d.o.o., Zagreb, Prilaz Ivana Visina 1, OIB: 98124620047, MBS: 080621401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>dana</w:t>
      </w:r>
      <w:r w:rsidR="00397876">
        <w:rPr>
          <w:rFonts w:hAnsi="Times New Roman" w:ascii="Times New Roman"/>
          <w:lang w:val="hr-HR"/>
        </w:rPr>
        <w:t xml:space="preserve"> 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0152D7">
        <w:rPr>
          <w:rFonts w:hAnsi="Times New Roman" w:ascii="Times New Roman"/>
        </w:rPr>
        <w:t xml:space="preserve"> </w:t>
      </w:r>
      <w:r w:rsidR="000152D7" w:rsidRPr="000152D7">
        <w:rPr>
          <w:rFonts w:hAnsi="Times New Roman" w:ascii="Times New Roman"/>
        </w:rPr>
        <w:t>SVAROG-PRODUKCIJA d.o.o., Zagreb, Prilaz Ivana Visina 1, OIB: 98124620047, MBS: 080621401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397876">
        <w:rPr>
          <w:rFonts w:hAnsi="Times New Roman" w:ascii="Times New Roman"/>
          <w:szCs w:val="24"/>
        </w:rPr>
        <w:t>2. siječnja 2017.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397876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>tečajnog upravitelja imenuje se</w:t>
      </w:r>
      <w:r w:rsidR="00397876">
        <w:rPr>
          <w:rFonts w:hAnsi="Times New Roman" w:ascii="Times New Roman"/>
          <w:szCs w:val="24"/>
        </w:rPr>
        <w:t xml:space="preserve"> Zrinka Akrap, OIB: 02957172025, Gajeva 45, Zagreb.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0152D7" w:rsidRPr="000152D7">
        <w:rPr>
          <w:rFonts w:hAnsi="Times New Roman" w:ascii="Times New Roman"/>
        </w:rPr>
        <w:t>SVAROG-PRODUKCIJA d.o.o., Zagreb, Prilaz Ivana Visina 1, OIB: 98124620047, MBS: 080621401</w:t>
      </w:r>
      <w:r w:rsidR="000152D7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397876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783EFF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83EF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0152D7">
      <w:rPr>
        <w:rFonts w:hAnsi="Times New Roman" w:ascii="Times New Roman"/>
      </w:rPr>
      <w:t>9350/2015</w:t>
    </w:r>
    <w:r w:rsidR="00783EFF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2D7"/>
    <w:rsid w:val="00050D46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397876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83EFF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E44CF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DE2FEA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3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EF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EF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EF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EF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3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E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EF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E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E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19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9350</izvorni_sadrzaj>
    <derivirana_varijabla naziv="DomainObject.Predmet.Broj_1">9350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St-9350/2015</izvorni_sadrzaj>
    <derivirana_varijabla naziv="DomainObject.Predmet.OznakaBroj_1">St-9350/2015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SVAROG-PRODUKCIJA d.o.o. zastupanog po punomoćniku Dejan Tatomir</izvorni_sadrzaj>
    <derivirana_varijabla naziv="DomainObject.Predmet.ProtustrankaFormated_1">  SVAROG-PRODUKCIJA d.o.o. zastupanog po punomoćniku Dejan Tatomir</derivirana_varijabla>
  </DomainObject.Predmet.ProtustrankaFormated>
  <DomainObject.Predmet.ProtustrankaFormatedOIB>
    <izvorni_sadrzaj>  SVAROG-PRODUKCIJA d.o.o., OIB 98124620047 zastupanog po punomoćniku Dejan Tatomir</izvorni_sadrzaj>
    <derivirana_varijabla naziv="DomainObject.Predmet.ProtustrankaFormatedOIB_1">  SVAROG-PRODUKCIJA d.o.o., OIB 98124620047 zastupanog po punomoćniku Dejan Tatomir</derivirana_varijabla>
  </DomainObject.Predmet.ProtustrankaFormatedOIB>
  <DomainObject.Predmet.ProtustrankaFormatedWithAdress>
    <izvorni_sadrzaj> SVAROG-PRODUKCIJA d.o.o., Prilaz Ivana Visina 1, 10000 Zagreb zastupanog po punomoćniku Dejan Tatomir</izvorni_sadrzaj>
    <derivirana_varijabla naziv="DomainObject.Predmet.ProtustrankaFormatedWithAdress_1"> SVAROG-PRODUKCIJA d.o.o., Prilaz Ivana Visina 1, 10000 Zagreb zastupanog po punomoćniku Dejan Tatomir</derivirana_varijabla>
  </DomainObject.Predmet.ProtustrankaFormatedWithAdress>
  <DomainObject.Predmet.ProtustrankaFormatedWithAdressOIB>
    <izvorni_sadrzaj> SVAROG-PRODUKCIJA d.o.o., OIB 98124620047, Prilaz Ivana Visina 1, 10000 Zagreb zastupanog po punomoćniku Dejan Tatomir</izvorni_sadrzaj>
    <derivirana_varijabla naziv="DomainObject.Predmet.ProtustrankaFormatedWithAdressOIB_1"> SVAROG-PRODUKCIJA d.o.o., OIB 98124620047, Prilaz Ivana Visina 1, 10000 Zagreb zastupanog po punomoćniku Dejan Tatomir</derivirana_varijabla>
  </DomainObject.Predmet.ProtustrankaFormatedWithAdressOIB>
  <DomainObject.Predmet.ProtustrankaWithAdress>
    <izvorni_sadrzaj>SVAROG-PRODUKCIJA d.o.o. Prilaz Ivana Visina 1, 10000 Zagreb</izvorni_sadrzaj>
    <derivirana_varijabla naziv="DomainObject.Predmet.ProtustrankaWithAdress_1">SVAROG-PRODUKCIJA d.o.o. Prilaz Ivana Visina 1, 10000 Zagreb</derivirana_varijabla>
  </DomainObject.Predmet.ProtustrankaWithAdress>
  <DomainObject.Predmet.ProtustrankaWithAdressOIB>
    <izvorni_sadrzaj>SVAROG-PRODUKCIJA d.o.o., OIB 98124620047, Prilaz Ivana Visina 1, 10000 Zagreb</izvorni_sadrzaj>
    <derivirana_varijabla naziv="DomainObject.Predmet.ProtustrankaWithAdressOIB_1">SVAROG-PRODUKCIJA d.o.o., OIB 98124620047, Prilaz Ivana Visina 1, 10000 Zagreb</derivirana_varijabla>
  </DomainObject.Predmet.ProtustrankaWithAdressOIB>
  <DomainObject.Predmet.ProtustrankaNazivFormated>
    <izvorni_sadrzaj>SVAROG-PRODUKCIJA d.o.o.</izvorni_sadrzaj>
    <derivirana_varijabla naziv="DomainObject.Predmet.ProtustrankaNazivFormated_1">SVAROG-PRODUKCIJA d.o.o.</derivirana_varijabla>
  </DomainObject.Predmet.ProtustrankaNazivFormated>
  <DomainObject.Predmet.ProtustrankaNazivFormatedOIB>
    <izvorni_sadrzaj>SVAROG-PRODUKCIJA d.o.o., OIB 98124620047</izvorni_sadrzaj>
    <derivirana_varijabla naziv="DomainObject.Predmet.ProtustrankaNazivFormatedOIB_1">SVAROG-PRODUKCIJA d.o.o., OIB 98124620047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SVAROG-PRODUKCIJA d.o.o. zastupanog po punomoćniku Dejan Tatomir</item>
    </izvorni_sadrzaj>
    <derivirana_varijabla naziv="DomainObject.Predmet.ProtuStrankaListFormated_1">
      <item>SVAROG-PRODUKCIJA d.o.o. zastupanog po punomoćniku Dejan Tatomir</item>
    </derivirana_varijabla>
  </DomainObject.Predmet.ProtuStrankaListFormated>
  <DomainObject.Predmet.ProtuStrankaListFormatedOIB>
    <izvorni_sadrzaj>
      <item>SVAROG-PRODUKCIJA d.o.o., OIB 98124620047 zastupanog po punomoćniku Dejan Tatomir</item>
    </izvorni_sadrzaj>
    <derivirana_varijabla naziv="DomainObject.Predmet.ProtuStrankaListFormatedOIB_1">
      <item>SVAROG-PRODUKCIJA d.o.o., OIB 98124620047 zastupanog po punomoćniku Dejan Tatomir</item>
    </derivirana_varijabla>
  </DomainObject.Predmet.ProtuStrankaListFormatedOIB>
  <DomainObject.Predmet.ProtuStrankaListFormatedWithAdress>
    <izvorni_sadrzaj>
      <item>SVAROG-PRODUKCIJA d.o.o., Prilaz Ivana Visina 1, 10000 Zagreb zastupanog po punomoćniku Dejan Tatomir</item>
    </izvorni_sadrzaj>
    <derivirana_varijabla naziv="DomainObject.Predmet.ProtuStrankaListFormatedWithAdress_1">
      <item>SVAROG-PRODUKCIJA d.o.o., Prilaz Ivana Visina 1, 10000 Zagreb zastupanog po punomoćniku Dejan Tatomir</item>
    </derivirana_varijabla>
  </DomainObject.Predmet.ProtuStrankaListFormatedWithAdress>
  <DomainObject.Predmet.ProtuStrankaListFormatedWithAdressOIB>
    <izvorni_sadrzaj>
      <item>SVAROG-PRODUKCIJA d.o.o., OIB 98124620047, Prilaz Ivana Visina 1, 10000 Zagreb zastupanog po punomoćniku Dejan Tatomir</item>
    </izvorni_sadrzaj>
    <derivirana_varijabla naziv="DomainObject.Predmet.ProtuStrankaListFormatedWithAdressOIB_1">
      <item>SVAROG-PRODUKCIJA d.o.o., OIB 98124620047, Prilaz Ivana Visina 1, 10000 Zagreb zastupanog po punomoćniku Dejan Tatomir</item>
    </derivirana_varijabla>
  </DomainObject.Predmet.ProtuStrankaListFormatedWithAdressOIB>
  <DomainObject.Predmet.ProtuStrankaListNazivFormated>
    <izvorni_sadrzaj>
      <item>SVAROG-PRODUKCIJA d.o.o.</item>
    </izvorni_sadrzaj>
    <derivirana_varijabla naziv="DomainObject.Predmet.ProtuStrankaListNazivFormated_1">
      <item>SVAROG-PRODUKCIJA d.o.o.</item>
    </derivirana_varijabla>
  </DomainObject.Predmet.ProtuStrankaListNazivFormated>
  <DomainObject.Predmet.ProtuStrankaListNazivFormatedOIB>
    <izvorni_sadrzaj>
      <item>SVAROG-PRODUKCIJA d.o.o., OIB 98124620047</item>
    </izvorni_sadrzaj>
    <derivirana_varijabla naziv="DomainObject.Predmet.ProtuStrankaListNazivFormatedOIB_1">
      <item>SVAROG-PRODUKCIJA d.o.o., OIB 98124620047</item>
    </derivirana_varijabla>
  </DomainObject.Predmet.ProtuStrankaListNazivFormatedOIB>
  <DomainObject.Predmet.OstaliListFormated>
    <izvorni_sadrzaj>
      <item>Dejan Tatomir punomoćnik sudionika u postupku SVAROG-PRODUKCIJA d.o.o.</item>
    </izvorni_sadrzaj>
    <derivirana_varijabla naziv="DomainObject.Predmet.OstaliListFormated_1">
      <item>Dejan Tatomir punomoćnik sudionika u postupku SVAROG-PRODUKCIJA d.o.o.</item>
    </derivirana_varijabla>
  </DomainObject.Predmet.OstaliListFormated>
  <DomainObject.Predmet.OstaliListFormatedOIB>
    <izvorni_sadrzaj>
      <item>Dejan Tatomir, OIB 27971968291 punomoćnik sudionika u postupku SVAROG-PRODUKCIJA d.o.o.</item>
    </izvorni_sadrzaj>
    <derivirana_varijabla naziv="DomainObject.Predmet.OstaliListFormatedOIB_1">
      <item>Dejan Tatomir, OIB 27971968291 punomoćnik sudionika u postupku SVAROG-PRODUKCIJA d.o.o.</item>
    </derivirana_varijabla>
  </DomainObject.Predmet.OstaliListFormatedOIB>
  <DomainObject.Predmet.OstaliListFormatedWithAdress>
    <izvorni_sadrzaj>
      <item>Dejan Tatomir, Prilaz Ivana Visina 1, 10000 Zagreb punomoćnik sudionika u postupku SVAROG-PRODUKCIJA d.o.o.</item>
    </izvorni_sadrzaj>
    <derivirana_varijabla naziv="DomainObject.Predmet.OstaliListFormatedWithAdress_1">
      <item>Dejan Tatomir, Prilaz Ivana Visina 1, 10000 Zagreb punomoćnik sudionika u postupku SVAROG-PRODUKCIJA d.o.o.</item>
    </derivirana_varijabla>
  </DomainObject.Predmet.OstaliListFormatedWithAdress>
  <DomainObject.Predmet.OstaliListFormatedWithAdressOIB>
    <izvorni_sadrzaj>
      <item>Dejan Tatomir, OIB 27971968291, Prilaz Ivana Visina 1, 10000 Zagreb punomoćnik sudionika u postupku SVAROG-PRODUKCIJA d.o.o.</item>
    </izvorni_sadrzaj>
    <derivirana_varijabla naziv="DomainObject.Predmet.OstaliListFormatedWithAdressOIB_1">
      <item>Dejan Tatomir, OIB 27971968291, Prilaz Ivana Visina 1, 10000 Zagreb punomoćnik sudionika u postupku SVAROG-PRODUKCIJA d.o.o.</item>
    </derivirana_varijabla>
  </DomainObject.Predmet.OstaliListFormatedWithAdressOIB>
  <DomainObject.Predmet.OstaliListNazivFormated>
    <izvorni_sadrzaj>
      <item>Dejan Tatomir</item>
    </izvorni_sadrzaj>
    <derivirana_varijabla naziv="DomainObject.Predmet.OstaliListNazivFormated_1">
      <item>Dejan Tatomir</item>
    </derivirana_varijabla>
  </DomainObject.Predmet.OstaliListNazivFormated>
  <DomainObject.Predmet.OstaliListNazivFormatedOIB>
    <izvorni_sadrzaj>
      <item>Dejan Tatomir, OIB 27971968291</item>
    </izvorni_sadrzaj>
    <derivirana_varijabla naziv="DomainObject.Predmet.OstaliListNazivFormatedOIB_1">
      <item>Dejan Tatomir, OIB 27971968291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SVAROG-PRODUKCIJA d.o.o.</izvorni_sadrzaj>
    <derivirana_varijabla naziv="DomainObject.Predmet.ProtustrankaIDrugi_1">SVAROG-PRODUKCIJA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SVAROG-PRODUKCIJA d.o.o., OIB 98124620047, Prilaz Ivana Visina 1, 10000 Zagreb</izvorni_sadrzaj>
    <derivirana_varijabla naziv="DomainObject.Predmet.ProtustrankaIDrugiAdressOIB_1">SVAROG-PRODUKCIJA d.o.o., OIB 98124620047, Prilaz Ivana Visina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SVAROG-PRODUKCIJA d.o.o.</item>
      <item>FINA Regionalni centar Zagreb</item>
      <item>Dejan Tatomir</item>
    </izvorni_sadrzaj>
    <derivirana_varijabla naziv="DomainObject.Predmet.SudioniciListNaziv_1">
      <item>SVAROG-PRODUKCIJA d.o.o.</item>
      <item>FINA Regionalni centar Zagreb</item>
      <item>Dejan Tatomir</item>
    </derivirana_varijabla>
  </DomainObject.Predmet.SudioniciListNaziv>
  <DomainObject.Predmet.SudioniciListAdressOIB>
    <izvorni_sadrzaj>
      <item>SVAROG-PRODUKCIJA d.o.o., OIB 98124620047, Prilaz Ivana Visina 1,10000 Zagreb</item>
      <item>FINA Regionalni centar Zagreb, OIB 85821130368, Trg svibanjskih žrtava 1995. 1,10000 Zagreb</item>
      <item>Dejan Tatomir, OIB 27971968291, Prilaz Ivana Visina 1,10000 Zagreb</item>
    </izvorni_sadrzaj>
    <derivirana_varijabla naziv="DomainObject.Predmet.SudioniciListAdressOIB_1">
      <item>SVAROG-PRODUKCIJA d.o.o., OIB 98124620047, Prilaz Ivana Visina 1,10000 Zagreb</item>
      <item>FINA Regionalni centar Zagreb, OIB 85821130368, Trg svibanjskih žrtava 1995. 1,10000 Zagreb</item>
      <item>Dejan Tatomir, OIB 27971968291, Prilaz Ivana Visina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98124620047</item>
      <item>, OIB 85821130368</item>
      <item>, OIB 27971968291</item>
    </izvorni_sadrzaj>
    <derivirana_varijabla naziv="DomainObject.Predmet.SudioniciListNazivOIB_1">
      <item>, OIB 98124620047</item>
      <item>, OIB 85821130368</item>
      <item>, OIB 27971968291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2211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2016-06-20T08:07:00Z</dcterms:created>
  <dc:creator>Sudsko vijeæe</dc:creator>
  <cp:lastModifiedBy>Mirela Šantek</cp:lastModifiedBy>
  <cp:lastPrinted>2017-01-02T10:17:00Z</cp:lastPrinted>
  <dcterms:modified xmlns:xsi="http://www.w3.org/2001/XMLSchema-instance" xsi:type="dcterms:W3CDTF">2017-01-02T10:45:00Z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