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e343" w14:paraId="6b7e343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F26AE4">
        <w:rPr>
          <w:rFonts w:hAnsi="Times New Roman" w:ascii="Times New Roman"/>
          <w:sz w:val="24"/>
        </w:rPr>
        <w:t>42</w:t>
      </w:r>
      <w:r w:rsidR="002A784D">
        <w:rPr>
          <w:rFonts w:hAnsi="Times New Roman" w:ascii="Times New Roman"/>
          <w:sz w:val="24"/>
        </w:rPr>
        <w:t>2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2A784D">
        <w:rPr>
          <w:rFonts w:hAnsi="Times New Roman" w:ascii="Times New Roman"/>
          <w:sz w:val="24"/>
          <w:szCs w:val="24"/>
        </w:rPr>
        <w:t>LOTUS,</w:t>
      </w:r>
      <w:r w:rsidR="00D509F3">
        <w:rPr>
          <w:rFonts w:hAnsi="Times New Roman" w:ascii="Times New Roman"/>
          <w:sz w:val="24"/>
          <w:szCs w:val="24"/>
        </w:rPr>
        <w:t xml:space="preserve"> </w:t>
      </w:r>
      <w:r w:rsidR="001E1395" w:rsidRPr="001E1395">
        <w:rPr>
          <w:rFonts w:hAnsi="Times New Roman" w:ascii="Times New Roman"/>
          <w:sz w:val="24"/>
          <w:szCs w:val="24"/>
        </w:rPr>
        <w:t>d.o.o.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2A784D">
        <w:rPr>
          <w:rFonts w:hAnsi="Times New Roman" w:ascii="Times New Roman"/>
          <w:sz w:val="24"/>
          <w:szCs w:val="24"/>
        </w:rPr>
        <w:t>Knin, Getaldićeva 6, Knin</w:t>
      </w:r>
      <w:r w:rsidR="00256FA9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2A784D" w:rsidRPr="002A784D">
        <w:rPr>
          <w:rFonts w:hAnsi="Times New Roman" w:ascii="Times New Roman"/>
          <w:sz w:val="24"/>
          <w:szCs w:val="24"/>
        </w:rPr>
        <w:t>17571780002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DF7144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DF7144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</w:t>
      </w:r>
      <w:r w:rsidR="002A784D">
        <w:rPr>
          <w:rFonts w:hAnsi="Times New Roman" w:ascii="Times New Roman"/>
          <w:sz w:val="24"/>
        </w:rPr>
        <w:t>05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DF7144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DF7144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2A784D">
        <w:rPr>
          <w:rFonts w:hAnsi="Times New Roman" w:ascii="Times New Roman"/>
          <w:sz w:val="24"/>
          <w:szCs w:val="24"/>
        </w:rPr>
        <w:t>15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DF7144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DF7144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F827AB">
        <w:rPr>
          <w:rFonts w:hAnsi="Times New Roman" w:ascii="Times New Roman"/>
          <w:sz w:val="24"/>
        </w:rPr>
        <w:t>,</w:t>
      </w:r>
      <w:r w:rsidR="002A784D">
        <w:rPr>
          <w:rFonts w:hAnsi="Times New Roman" w:ascii="Times New Roman"/>
          <w:sz w:val="24"/>
        </w:rPr>
        <w:t>07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DF7144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DF7144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2A784D">
        <w:rPr>
          <w:rFonts w:hAnsi="Times New Roman" w:ascii="Times New Roman"/>
          <w:sz w:val="24"/>
          <w:szCs w:val="24"/>
        </w:rPr>
        <w:t>17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2A784D" w:rsidP="00692A30" w:rsidR="002A784D" w:rsidRPr="002A784D">
      <w:pPr>
        <w:jc w:val="right"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>Stečajna sutkinja:</w:t>
      </w:r>
    </w:p>
    <w:p w:rsidRDefault="002A784D" w:rsidP="00692A30" w:rsidR="002A784D" w:rsidRPr="002A784D">
      <w:pPr>
        <w:jc w:val="right"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  <w:t xml:space="preserve">    Ardena </w:t>
      </w:r>
      <w:proofErr w:type="spellStart"/>
      <w:r w:rsidRPr="002A784D"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2A784D" w:rsidP="002A784D" w:rsidR="002A784D" w:rsidRPr="002A784D">
      <w:pPr>
        <w:ind w:firstLine="360"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 xml:space="preserve">Dostaviti: </w:t>
      </w:r>
    </w:p>
    <w:p w:rsidRDefault="002A784D" w:rsidP="002A784D" w:rsidR="002A784D" w:rsidRPr="002A784D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 xml:space="preserve">dužniku LOTUS, d.o.o., Knin </w:t>
      </w:r>
    </w:p>
    <w:p w:rsidRDefault="002A784D" w:rsidP="002A784D" w:rsidR="002A784D" w:rsidRPr="002A784D">
      <w:pPr>
        <w:pStyle w:val="Tijeloteksta"/>
        <w:numPr>
          <w:ilvl w:val="0"/>
          <w:numId w:val="3"/>
        </w:numPr>
        <w:rPr>
          <w:szCs w:val="24"/>
        </w:rPr>
      </w:pPr>
      <w:r w:rsidRPr="002A784D">
        <w:rPr>
          <w:szCs w:val="24"/>
          <w:shd w:fill="F8F8F8" w:color="auto" w:val="clear"/>
        </w:rPr>
        <w:t>MARINKO ČAVKA iz Knina, Imotska 1</w:t>
      </w:r>
      <w:r w:rsidRPr="002A784D">
        <w:rPr>
          <w:szCs w:val="24"/>
        </w:rPr>
        <w:t xml:space="preserve"> i na e-oglasnu ploču suda</w:t>
      </w:r>
    </w:p>
    <w:p w:rsidRDefault="002A784D" w:rsidP="002A784D" w:rsidR="002A784D" w:rsidRPr="002A784D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2A784D" w:rsidP="002A784D" w:rsidR="002A784D" w:rsidRPr="002A784D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>e-oglasna ploča</w:t>
      </w:r>
    </w:p>
    <w:p w:rsidRDefault="002A784D" w:rsidP="002A784D" w:rsidR="002A784D" w:rsidRPr="002A784D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>u spis</w:t>
      </w:r>
    </w:p>
    <w:p w:rsidRDefault="009A67BF" w:rsidP="009A67BF" w:rsidR="009A67BF">
      <w:pPr>
        <w:ind w:firstLine="360"/>
      </w:pPr>
    </w:p>
    <w:p w:rsidRDefault="00501334" w:rsidP="009A67BF" w:rsidR="00501334" w:rsidRPr="00256FA9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E0435"/>
    <w:rsid w:val="000F047E"/>
    <w:rsid w:val="00186527"/>
    <w:rsid w:val="001C6819"/>
    <w:rsid w:val="001E1395"/>
    <w:rsid w:val="00256FA9"/>
    <w:rsid w:val="002A57CA"/>
    <w:rsid w:val="002A784D"/>
    <w:rsid w:val="002A78B5"/>
    <w:rsid w:val="002B15E3"/>
    <w:rsid w:val="002E3E6A"/>
    <w:rsid w:val="003E2DDC"/>
    <w:rsid w:val="00453AA0"/>
    <w:rsid w:val="004728C2"/>
    <w:rsid w:val="00485DA2"/>
    <w:rsid w:val="00501334"/>
    <w:rsid w:val="00692A30"/>
    <w:rsid w:val="006C3A18"/>
    <w:rsid w:val="006D5987"/>
    <w:rsid w:val="007B1792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D00AF0"/>
    <w:rsid w:val="00D509F3"/>
    <w:rsid w:val="00DC1106"/>
    <w:rsid w:val="00DC551A"/>
    <w:rsid w:val="00DF7144"/>
    <w:rsid w:val="00E62106"/>
    <w:rsid w:val="00EF75D8"/>
    <w:rsid w:val="00F17C3A"/>
    <w:rsid w:val="00F26AE4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C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C3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C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C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C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C3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C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C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St-422/2016-6</izvorni_sadrzaj>
    <derivirana_varijabla naziv="DomainObject.Oznaka_1">St-422/2016-6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</izvorni_sadrzaj>
    <derivirana_varijabla naziv="DomainObject.Predmet.OstaliListFormated_1">
      <item>Marinko Čavka</item>
    </derivirana_varijabla>
  </DomainObject.Predmet.OstaliListFormated>
  <DomainObject.Predmet.OstaliListFormatedOIB>
    <izvorni_sadrzaj>
      <item>Marinko Čavka, OIB 15503752591</item>
    </izvorni_sadrzaj>
    <derivirana_varijabla naziv="DomainObject.Predmet.OstaliListFormatedOIB_1">
      <item>Marinko Čavka, OIB 15503752591</item>
    </derivirana_varijabla>
  </DomainObject.Predmet.OstaliListFormatedOIB>
  <DomainObject.Predmet.OstaliListFormatedWithAdress>
    <izvorni_sadrzaj>
      <item>Marinko Čavka, Imotska 1, 22300 Knin</item>
    </izvorni_sadrzaj>
    <derivirana_varijabla naziv="DomainObject.Predmet.OstaliListFormatedWithAdress_1">
      <item>Marinko Čavka, Imotska 1, 22300 Knin</item>
    </derivirana_varijabla>
  </DomainObject.Predmet.OstaliListFormatedWithAdress>
  <DomainObject.Predmet.OstaliListFormatedWithAdressOIB>
    <izvorni_sadrzaj>
      <item>Marinko Čavka, OIB 15503752591, Imotska 1, 22300 Knin</item>
    </izvorni_sadrzaj>
    <derivirana_varijabla naziv="DomainObject.Predmet.OstaliListFormatedWithAdressOIB_1">
      <item>Marinko Čavka, OIB 15503752591, Imotska 1, 22300 Knin</item>
    </derivirana_varijabla>
  </DomainObject.Predmet.OstaliListFormatedWithAdressOIB>
  <DomainObject.Predmet.OstaliListNazivFormated>
    <izvorni_sadrzaj>
      <item>Marinko Čavka</item>
    </izvorni_sadrzaj>
    <derivirana_varijabla naziv="DomainObject.Predmet.OstaliListNazivFormated_1">
      <item>Marinko Čavka</item>
    </derivirana_varijabla>
  </DomainObject.Predmet.OstaliListNazivFormated>
  <DomainObject.Predmet.OstaliListNazivFormatedOIB>
    <izvorni_sadrzaj>
      <item>Marinko Čavka, OIB 15503752591</item>
    </izvorni_sadrzaj>
    <derivirana_varijabla naziv="DomainObject.Predmet.OstaliListNazivFormatedOIB_1">
      <item>Marinko Čavka, OIB 15503752591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St-422/2016-6</izvorni_sadrzaj>
    <derivirana_varijabla naziv="DomainObject.PoslovniBrojDokumenta_1">St-422/2016-6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</izvorni_sadrzaj>
    <derivirana_varijabla naziv="DomainObject.Predmet.SudioniciListNazivOIB_1">
      <item>, OIB 85821130368</item>
      <item>, OIB 17571780002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219</properties:Words>
  <properties:Characters>1071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2016-04-04T11:26:00Z</dcterms:created>
  <dc:creator>Ardena Bajlo</dc:creator>
  <cp:lastModifiedBy>wsadmin</cp:lastModifiedBy>
  <cp:lastPrinted>2016-04-04T13:23:00Z</cp:lastPrinted>
  <dcterms:modified xmlns:xsi="http://www.w3.org/2001/XMLSchema-instance" xsi:type="dcterms:W3CDTF">2016-04-05T06:57:00Z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