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6fb6" w14:paraId="8936fb6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110194">
        <w:t>310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110194">
        <w:t>F-ELEKTRO</w:t>
      </w:r>
      <w:r w:rsidR="004F00F4">
        <w:t xml:space="preserve"> </w:t>
      </w:r>
      <w:r w:rsidR="00337280" w:rsidRPr="00337280">
        <w:t>d.o.o.</w:t>
      </w:r>
      <w:r w:rsidR="00110194">
        <w:t xml:space="preserve">, </w:t>
      </w:r>
      <w:proofErr w:type="spellStart"/>
      <w:r w:rsidR="00110194">
        <w:t>Domašinec</w:t>
      </w:r>
      <w:proofErr w:type="spellEnd"/>
      <w:r w:rsidR="00110194">
        <w:t>, V. Nazora 8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110194" w:rsidRPr="00110194">
        <w:t>070000150</w:t>
      </w:r>
      <w:r w:rsidR="00F10C2B" w:rsidRPr="00F42E4A">
        <w:t>, OIB:</w:t>
      </w:r>
      <w:r w:rsidR="00F42E4A" w:rsidRPr="00F42E4A">
        <w:t xml:space="preserve"> </w:t>
      </w:r>
      <w:r w:rsidR="00110194" w:rsidRPr="00110194">
        <w:t>92840123152</w:t>
      </w:r>
      <w:r w:rsidR="00637444" w:rsidRPr="00F42E4A">
        <w:t xml:space="preserve">, dana </w:t>
      </w:r>
      <w:r w:rsidR="00ED6509">
        <w:t>26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110194">
        <w:t xml:space="preserve">F-ELEKTRO </w:t>
      </w:r>
      <w:r w:rsidR="00110194" w:rsidRPr="00337280">
        <w:t>d.o.o.</w:t>
      </w:r>
      <w:r w:rsidR="00110194">
        <w:t xml:space="preserve">, </w:t>
      </w:r>
      <w:proofErr w:type="spellStart"/>
      <w:r w:rsidR="00110194">
        <w:t>Domašinec</w:t>
      </w:r>
      <w:proofErr w:type="spellEnd"/>
      <w:r w:rsidR="00110194">
        <w:t>, V. Nazora 8</w:t>
      </w:r>
      <w:r w:rsidR="00110194" w:rsidRPr="00F42E4A">
        <w:t xml:space="preserve">, MBS: </w:t>
      </w:r>
      <w:r w:rsidR="00110194" w:rsidRPr="00110194">
        <w:t>070000150</w:t>
      </w:r>
      <w:r w:rsidR="00110194" w:rsidRPr="00F42E4A">
        <w:t xml:space="preserve">, OIB: </w:t>
      </w:r>
      <w:r w:rsidR="00110194" w:rsidRPr="00110194">
        <w:t>92840123152</w:t>
      </w:r>
      <w:r w:rsidR="00110194">
        <w:t xml:space="preserve"> </w:t>
      </w:r>
      <w:r w:rsidR="00CB6C18" w:rsidRPr="00F42E4A">
        <w:t xml:space="preserve">iznosi </w:t>
      </w:r>
      <w:r w:rsidR="00110194">
        <w:t>11.826,84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r w:rsidR="00110194">
        <w:t xml:space="preserve">Stjepan </w:t>
      </w:r>
      <w:proofErr w:type="spellStart"/>
      <w:r w:rsidR="00110194">
        <w:t>Furdi</w:t>
      </w:r>
      <w:proofErr w:type="spellEnd"/>
      <w:r w:rsidR="00110194">
        <w:t xml:space="preserve">, </w:t>
      </w:r>
      <w:proofErr w:type="spellStart"/>
      <w:r w:rsidR="00110194">
        <w:t>Domašinec</w:t>
      </w:r>
      <w:proofErr w:type="spellEnd"/>
      <w:r w:rsidR="00110194">
        <w:t>, V. Nazora 8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110194">
        <w:t>23505452205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ED6509">
        <w:t>26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B72D6"/>
    <w:rsid w:val="001E6833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144E0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4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F-elektro,društvo s ograničenom odgovornošću za proizvodnju elektrotehničkih  proizvoda, veleprodaja, maloprodaja</izvorni_sadrzaj>
    <derivirana_varijabla naziv="DomainObject.Predmet.ProtustrankaFormated_1">  F-elektro,društvo s ograničenom odgovornošću za proizvodnju elektrotehničkih  proizvoda, veleprodaja, maloprodaja</derivirana_varijabla>
  </DomainObject.Predmet.ProtustrankaFormated>
  <DomainObject.Predmet.ProtustrankaFormatedOIB>
    <izvorni_sadrzaj>  F-elektro,društvo s ograničenom odgovornošću za proizvodnju elektrotehničkih  proizvoda, veleprodaja, maloprodaja, OIB 92840123152</izvorni_sadrzaj>
    <derivirana_varijabla naziv="DomainObject.Predmet.ProtustrankaFormatedOIB_1">  F-elektro,društvo s ograničenom odgovornošću za proizvodnju elektrotehničkih  proizvoda, veleprodaja, maloprodaja, OIB 92840123152</derivirana_varijabla>
  </DomainObject.Predmet.ProtustrankaFormatedOIB>
  <DomainObject.Predmet.ProtustrankaFormatedWithAdress>
    <izvorni_sadrzaj> F-elektro,društvo s ograničenom odgovornošću za proizvodnju elektrotehničkih  proizvoda, veleprodaja, maloprodaja, V.Nazora 8, 40000 Domašinec</izvorni_sadrzaj>
    <derivirana_varijabla naziv="DomainObject.Predmet.ProtustrankaFormatedWithAdress_1"> F-elektro,društvo s ograničenom odgovornošću za proizvodnju elektrotehničkih  proizvoda, veleprodaja, maloprodaja, V.Nazora 8, 40000 Domašinec</derivirana_varijabla>
  </DomainObject.Predmet.ProtustrankaFormatedWithAdress>
  <DomainObject.Predmet.ProtustrankaFormatedWithAdressOIB>
    <izvorni_sadrzaj> F-elektro,društvo s ograničenom odgovornošću za proizvodnju elektrotehničkih  proizvoda, veleprodaja, maloprodaja, OIB 92840123152, V.Nazora 8, 40000 Domašinec</izvorni_sadrzaj>
    <derivirana_varijabla naziv="DomainObject.Predmet.ProtustrankaFormatedWithAdressOIB_1"> F-elektro,društvo s ograničenom odgovornošću za proizvodnju elektrotehničkih  proizvoda, veleprodaja, maloprodaja, OIB 92840123152, V.Nazora 8, 40000 Domašinec</derivirana_varijabla>
  </DomainObject.Predmet.ProtustrankaFormatedWithAdressOIB>
  <DomainObject.Predmet.ProtustrankaWithAdress>
    <izvorni_sadrzaj>F-elektro,društvo s ograničenom odgovornošću za proizvodnju elektrotehničkih  proizvoda, veleprodaja, maloprodaja V.Nazora 8, 40000 Domašinec</izvorni_sadrzaj>
    <derivirana_varijabla naziv="DomainObject.Predmet.ProtustrankaWithAdress_1">F-elektro,društvo s ograničenom odgovornošću za proizvodnju elektrotehničkih  proizvoda, veleprodaja, maloprodaja V.Nazora 8, 40000 Domašinec</derivirana_varijabla>
  </DomainObject.Predmet.ProtustrankaWithAdress>
  <DomainObject.Predmet.ProtustrankaWithAdressOIB>
    <izvorni_sadrzaj>F-elektro,društvo s ograničenom odgovornošću za proizvodnju elektrotehničkih  proizvoda, veleprodaja, maloprodaja, OIB 92840123152, V.Nazora 8, 40000 Domašinec</izvorni_sadrzaj>
    <derivirana_varijabla naziv="DomainObject.Predmet.ProtustrankaWithAdressOIB_1">F-elektro,društvo s ograničenom odgovornošću za proizvodnju elektrotehničkih  proizvoda, veleprodaja, maloprodaja, OIB 92840123152, V.Nazora 8, 40000 Domašinec</derivirana_varijabla>
  </DomainObject.Predmet.ProtustrankaWithAdressOIB>
  <DomainObject.Predmet.ProtustrankaNazivFormated>
    <izvorni_sadrzaj>F-elektro,društvo s ograničenom odgovornošću za proizvodnju elektrotehničkih  proizvoda, veleprodaja, maloprodaja</izvorni_sadrzaj>
    <derivirana_varijabla naziv="DomainObject.Predmet.ProtustrankaNazivFormated_1">F-elektro,društvo s ograničenom odgovornošću za proizvodnju elektrotehničkih  proizvoda, veleprodaja, maloprodaja</derivirana_varijabla>
  </DomainObject.Predmet.ProtustrankaNazivFormated>
  <DomainObject.Predmet.ProtustrankaNazivFormatedOIB>
    <izvorni_sadrzaj>F-elektro,društvo s ograničenom odgovornošću za proizvodnju elektrotehničkih  proizvoda, veleprodaja, maloprodaja, OIB 92840123152</izvorni_sadrzaj>
    <derivirana_varijabla naziv="DomainObject.Predmet.ProtustrankaNazivFormatedOIB_1">F-elektro,društvo s ograničenom odgovornošću za proizvodnju elektrotehničkih  proizvoda, veleprodaja, maloprodaja, OIB 92840123152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11826.84</izvorni_sadrzaj>
    <derivirana_varijabla naziv="DomainObject.Predmet.TrenutnaVrijednost_1">11826.84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F-elektro,društvo s ograničenom odgovornošću za proizvodnju elektrotehničkih  proizvoda, veleprodaja, maloprodaja</item>
    </izvorni_sadrzaj>
    <derivirana_varijabla naziv="DomainObject.Predmet.ProtuStrankaListFormated_1">
      <item>F-elektro,društvo s ograničenom odgovornošću za proizvodnju elektrotehničkih  proizvoda, veleprodaja, maloprodaja</item>
    </derivirana_varijabla>
  </DomainObject.Predmet.ProtuStrankaListFormated>
  <DomainObject.Predmet.ProtuStrankaListFormatedOIB>
    <izvorni_sadrzaj>
      <item>F-elektro,društvo s ograničenom odgovornošću za proizvodnju elektrotehničkih  proizvoda, veleprodaja, maloprodaja, OIB 92840123152</item>
    </izvorni_sadrzaj>
    <derivirana_varijabla naziv="DomainObject.Predmet.ProtuStrankaListFormatedOIB_1">
      <item>F-elektro,društvo s ograničenom odgovornošću za proizvodnju elektrotehničkih  proizvoda, veleprodaja, maloprodaja, OIB 92840123152</item>
    </derivirana_varijabla>
  </DomainObject.Predmet.ProtuStrankaListFormatedOIB>
  <DomainObject.Predmet.ProtuStrankaListFormatedWithAdress>
    <izvorni_sadrzaj>
      <item>F-elektro,društvo s ograničenom odgovornošću za proizvodnju elektrotehničkih  proizvoda, veleprodaja, maloprodaja, V.Nazora 8, 40000 Domašinec</item>
    </izvorni_sadrzaj>
    <derivirana_varijabla naziv="DomainObject.Predmet.ProtuStrankaListFormatedWithAdress_1">
      <item>F-elektro,društvo s ograničenom odgovornošću za proizvodnju elektrotehničkih  proizvoda, veleprodaja, maloprodaja, V.Nazora 8, 40000 Domašinec</item>
    </derivirana_varijabla>
  </DomainObject.Predmet.ProtuStrankaListFormatedWithAdress>
  <DomainObject.Predmet.ProtuStrankaListFormatedWithAdressOIB>
    <izvorni_sadrzaj>
      <item>F-elektro,društvo s ograničenom odgovornošću za proizvodnju elektrotehničkih  proizvoda, veleprodaja, maloprodaja, OIB 92840123152, V.Nazora 8, 40000 Domašinec</item>
    </izvorni_sadrzaj>
    <derivirana_varijabla naziv="DomainObject.Predmet.ProtuStrankaListFormatedWithAdressOIB_1">
      <item>F-elektro,društvo s ograničenom odgovornošću za proizvodnju elektrotehničkih  proizvoda, veleprodaja, maloprodaja, OIB 92840123152, V.Nazora 8, 40000 Domašinec</item>
    </derivirana_varijabla>
  </DomainObject.Predmet.ProtuStrankaListFormatedWithAdressOIB>
  <DomainObject.Predmet.ProtuStrankaListNazivFormated>
    <izvorni_sadrzaj>
      <item>F-elektro,društvo s ograničenom odgovornošću za proizvodnju elektrotehničkih  proizvoda, veleprodaja, maloprodaja</item>
    </izvorni_sadrzaj>
    <derivirana_varijabla naziv="DomainObject.Predmet.ProtuStrankaListNazivFormated_1">
      <item>F-elektro,društvo s ograničenom odgovornošću za proizvodnju elektrotehničkih  proizvoda, veleprodaja, maloprodaja</item>
    </derivirana_varijabla>
  </DomainObject.Predmet.ProtuStrankaListNazivFormated>
  <DomainObject.Predmet.ProtuStrankaListNazivFormatedOIB>
    <izvorni_sadrzaj>
      <item>F-elektro,društvo s ograničenom odgovornošću za proizvodnju elektrotehničkih  proizvoda, veleprodaja, maloprodaja, OIB 92840123152</item>
    </izvorni_sadrzaj>
    <derivirana_varijabla naziv="DomainObject.Predmet.ProtuStrankaListNazivFormatedOIB_1">
      <item>F-elektro,društvo s ograničenom odgovornošću za proizvodnju elektrotehničkih  proizvoda, veleprodaja, maloprodaja, OIB 92840123152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F-elektro,društvo s ograničenom odgovornošću za proizvodnju elektrotehničkih  proizvoda, veleprodaja, maloprodaja</izvorni_sadrzaj>
    <derivirana_varijabla naziv="DomainObject.Predmet.ProtustrankaIDrugi_1">F-elektro,društvo s ograničenom odgovornošću za proizvodnju elektrotehničkih  proizvoda, veleprodaja, maloprodaja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F-elektro,društvo s ograničenom odgovornošću za proizvodnju elektrotehničkih  proizvoda, veleprodaja, maloprodaja, OIB 92840123152, V.Nazora 8, 40000 Domašinec</izvorni_sadrzaj>
    <derivirana_varijabla naziv="DomainObject.Predmet.ProtustrankaIDrugiAdressOIB_1">F-elektro,društvo s ograničenom odgovornošću za proizvodnju elektrotehničkih  proizvoda, veleprodaja, maloprodaja, OIB 92840123152, V.Nazora 8,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F-elektro,društvo s ograničenom odgovornošću za proizvodnju elektrotehničkih  proizvoda, veleprodaja, maloprodaja</item>
      <item>E-oglasna ploča</item>
      <item>Sudski registar</item>
    </izvorni_sadrzaj>
    <derivirana_varijabla naziv="DomainObject.Predmet.SudioniciListNaziv_1">
      <item>Financijska agencija</item>
      <item>F-elektro,društvo s ograničenom odgovornošću za proizvodnju elektrotehničkih  proizvoda, veleprodaja, maloprodaja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F-elektro,društvo s ograničenom odgovornošću za proizvodnju elektrotehničkih  proizvoda, veleprodaja, maloprodaja, OIB 92840123152, V.Nazora 8,40000 Domašinec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F-elektro,društvo s ograničenom odgovornošću za proizvodnju elektrotehničkih  proizvoda, veleprodaja, maloprodaja, OIB 92840123152, V.Nazora 8,40000 Domašinec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92840123152</item>
      <item>, OIB null</item>
      <item>, OIB null</item>
    </izvorni_sadrzaj>
    <derivirana_varijabla naziv="DomainObject.Predmet.SudioniciListNazivOIB_1">
      <item>, OIB 85821130368</item>
      <item>, OIB 92840123152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4B8AB-F3C2-4C4C-9156-571A8AE9D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1873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2016-02-26T10:43:00Z</dcterms:created>
  <dc:creator>Ljubica Makovec</dc:creator>
  <cp:lastModifiedBy>Nevenka Vuković</cp:lastModifiedBy>
  <cp:lastPrinted>2016-02-26T10:47:00Z</cp:lastPrinted>
  <dcterms:modified xmlns:xsi="http://www.w3.org/2001/XMLSchema-instance" xsi:type="dcterms:W3CDTF">2016-02-26T10:48:00Z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