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bffb" w14:paraId="2f7bffb" w:rsidRDefault="00D27F5C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</w:t>
      </w:r>
      <w:r w:rsidR="009371EB">
        <w:t>-</w:t>
      </w:r>
      <w:r w:rsidR="00A610D1">
        <w:t>1387</w:t>
      </w:r>
      <w:r>
        <w:t>/17-6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po sucu Jadranki Herman, u stečajnom predmetu povodom zahtjeva </w:t>
      </w:r>
      <w:r w:rsidR="00D17588">
        <w:t>Financijske agencije Regionalni centar Osijek Podružnica Osijek, L.Jagera 3, za pokretanje skraćenog stečajnog postupka nad dužnikom</w:t>
      </w:r>
      <w:r w:rsidR="00020061">
        <w:t xml:space="preserve"> </w:t>
      </w:r>
      <w:r w:rsidR="00A610D1">
        <w:t xml:space="preserve">NOVE TEHNOLOGIJE d.o.o. za </w:t>
      </w:r>
      <w:r w:rsidR="00281528">
        <w:t>usluge,</w:t>
      </w:r>
      <w:r w:rsidR="00020061">
        <w:t xml:space="preserve"> </w:t>
      </w:r>
      <w:r w:rsidR="00A610D1">
        <w:t>Vukovar</w:t>
      </w:r>
      <w:r w:rsidR="00C32BCD">
        <w:t>,</w:t>
      </w:r>
      <w:r w:rsidR="00281528">
        <w:t xml:space="preserve"> </w:t>
      </w:r>
      <w:r w:rsidR="00A610D1">
        <w:t>Ive Lole Ribara 25</w:t>
      </w:r>
      <w:r w:rsidR="00281528">
        <w:t>,</w:t>
      </w:r>
      <w:r w:rsidR="00C32BCD">
        <w:t xml:space="preserve"> </w:t>
      </w:r>
      <w:r w:rsidR="00281528">
        <w:t>MBS: 0301</w:t>
      </w:r>
      <w:r w:rsidR="00A610D1">
        <w:t>22626</w:t>
      </w:r>
      <w:r w:rsidR="00C32BCD">
        <w:t>,</w:t>
      </w:r>
      <w:r w:rsidR="00D17588">
        <w:t xml:space="preserve"> OIB:</w:t>
      </w:r>
      <w:r w:rsidR="00281528">
        <w:t xml:space="preserve"> </w:t>
      </w:r>
      <w:r w:rsidR="00A610D1">
        <w:t>86363126373</w:t>
      </w:r>
      <w:r>
        <w:t xml:space="preserve">, dana </w:t>
      </w:r>
      <w:r w:rsidR="00020061">
        <w:t xml:space="preserve">3. studenog </w:t>
      </w:r>
      <w:r>
        <w:t>2017.</w:t>
      </w:r>
      <w:r w:rsidR="00C32BCD">
        <w:t>g.</w:t>
      </w:r>
      <w:r>
        <w:t xml:space="preserve">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A610D1" w:rsidRPr="00A610D1">
        <w:t>NOVE TEHNOLOGIJE d.o.o. za usluge, Vukovar, Ive Lole Ribara 25, MBS: 030122626, OIB: 86363126373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C654C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654CB" w:rsidRPr="00C654CB">
        <w:t>Sabina Lalić, Osijek, Gundulićeva 5, OIB: 09145874795.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A610D1" w:rsidRPr="00A610D1">
        <w:t>NOVE TEHNOLOGIJE d.o.o. za usluge, Vukovar, Ive Lole Ribara 25, MBS: 030122626, OIB: 86363126373</w:t>
      </w:r>
      <w:r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7A31D3" w:rsidR="00172559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 </w:t>
      </w:r>
      <w:r w:rsidR="00C654CB">
        <w:rPr>
          <w:bCs/>
        </w:rPr>
        <w:t>25</w:t>
      </w:r>
      <w:r w:rsidR="009371EB">
        <w:rPr>
          <w:bCs/>
        </w:rPr>
        <w:t xml:space="preserve">. </w:t>
      </w:r>
      <w:r w:rsidR="00C32BCD">
        <w:rPr>
          <w:bCs/>
        </w:rPr>
        <w:t>kolovoz</w:t>
      </w:r>
      <w:r w:rsidR="009371EB">
        <w:rPr>
          <w:bCs/>
        </w:rPr>
        <w:t>a 2017</w:t>
      </w:r>
      <w:r>
        <w:rPr>
          <w:bCs/>
        </w:rPr>
        <w:t xml:space="preserve">. godine dostavila je Trgovačkom sudu </w:t>
      </w:r>
      <w:r w:rsidR="00D17588">
        <w:rPr>
          <w:bCs/>
        </w:rPr>
        <w:t xml:space="preserve">u Osijeku </w:t>
      </w:r>
      <w:r>
        <w:rPr>
          <w:bCs/>
        </w:rPr>
        <w:t xml:space="preserve">zahtjev za provedbu skraćenog stečajnog postupka nad dužnikom </w:t>
      </w:r>
      <w:r w:rsidR="00A610D1" w:rsidRPr="00A610D1">
        <w:t>NOVE TEHNOLOGIJE d.o.o. za usluge, Vukovar, Ive Lole Ribara 25, MBS: 030122626, OIB: 86363126373</w:t>
      </w:r>
      <w:r>
        <w:t xml:space="preserve">. </w:t>
      </w:r>
    </w:p>
    <w:p w:rsidRDefault="00172559" w:rsidP="00172559" w:rsidR="00172559">
      <w:pPr>
        <w:pStyle w:val="Tijeloteksta"/>
        <w:ind w:firstLine="360"/>
      </w:pPr>
    </w:p>
    <w:p w:rsidRDefault="00C85BE9" w:rsidP="00172559" w:rsidR="00C85BE9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D17588" w:rsidP="00172559" w:rsidR="00D17588">
      <w:pPr>
        <w:pStyle w:val="Tijeloteksta"/>
        <w:ind w:firstLine="360"/>
      </w:pPr>
    </w:p>
    <w:p w:rsidRDefault="009371EB" w:rsidP="00172559" w:rsidR="009371EB">
      <w:pPr>
        <w:pStyle w:val="Tijeloteksta"/>
        <w:ind w:firstLine="360"/>
      </w:pPr>
    </w:p>
    <w:p w:rsidRDefault="00102927" w:rsidP="00102927" w:rsidR="00102927">
      <w:pPr>
        <w:pStyle w:val="Tijeloteksta"/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>13 St-</w:t>
      </w:r>
      <w:r w:rsidR="00A610D1">
        <w:t>1387</w:t>
      </w:r>
      <w:r>
        <w:t>/17-6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C32BCD">
        <w:t>06. rujna</w:t>
      </w:r>
      <w:r>
        <w:t xml:space="preserve"> 2017.</w:t>
      </w:r>
      <w:r w:rsidR="00C32BCD">
        <w:t>g.</w:t>
      </w:r>
      <w:r>
        <w:t>, objavio oglas na mrežnoj stranici e-oglasna ploča sudova pod poslovnim brojem St-</w:t>
      </w:r>
      <w:r w:rsidR="00A610D1">
        <w:t>1387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prokazni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C654CB">
        <w:t>,</w:t>
      </w:r>
      <w:r>
        <w:t xml:space="preserve"> </w:t>
      </w:r>
      <w:r w:rsidR="00020061">
        <w:t>3. studenog</w:t>
      </w:r>
      <w:r>
        <w:t xml:space="preserve"> 2017.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23489A" w:rsidP="000412A0" w:rsidR="00A247C1">
      <w:pPr>
        <w:pStyle w:val="Tijeloteksta"/>
        <w:jc w:val="left"/>
      </w:pPr>
      <w:r>
        <w:t>Žana Bem</w:t>
      </w:r>
    </w:p>
    <w:p w:rsidRDefault="009D2F35" w:rsidP="000412A0" w:rsidR="009D2F35">
      <w:pPr>
        <w:pStyle w:val="Tijeloteksta"/>
        <w:jc w:val="left"/>
      </w:pPr>
    </w:p>
    <w:p w:rsidRDefault="00A247C1" w:rsidP="00A247C1" w:rsidR="00A247C1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593">
        <w:tab/>
      </w:r>
      <w:r>
        <w:t>STEČAJNI SUDAC</w:t>
      </w: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>
        <w:t>Jadranka Herman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20061">
        <w:t>3/12</w:t>
      </w:r>
    </w:p>
    <w:p w:rsidRDefault="00996504" w:rsidP="00996504" w:rsidR="00996504">
      <w:pPr>
        <w:pStyle w:val="Tijeloteksta"/>
        <w:jc w:val="left"/>
      </w:pPr>
    </w:p>
    <w:sectPr w:rsidSect="00102927" w:rsidR="00996504">
      <w:pgSz w:code="9" w:h="16838" w:w="11906"/>
      <w:pgMar w:gutter="0" w:footer="709" w:header="709" w:left="1704" w:bottom="184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61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5C99"/>
    <w:rsid w:val="00277C01"/>
    <w:rsid w:val="00281528"/>
    <w:rsid w:val="0028507D"/>
    <w:rsid w:val="002A2AF5"/>
    <w:rsid w:val="002A5F00"/>
    <w:rsid w:val="002D2610"/>
    <w:rsid w:val="002D7681"/>
    <w:rsid w:val="002F4AAF"/>
    <w:rsid w:val="002F66FE"/>
    <w:rsid w:val="0031524D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3EA4"/>
    <w:rsid w:val="00632865"/>
    <w:rsid w:val="00633654"/>
    <w:rsid w:val="006372FF"/>
    <w:rsid w:val="00652724"/>
    <w:rsid w:val="00656FF9"/>
    <w:rsid w:val="00666402"/>
    <w:rsid w:val="0069656A"/>
    <w:rsid w:val="006A6EBE"/>
    <w:rsid w:val="006B29B9"/>
    <w:rsid w:val="006C36CE"/>
    <w:rsid w:val="006D4525"/>
    <w:rsid w:val="006E71AE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10D1"/>
    <w:rsid w:val="00A64AAE"/>
    <w:rsid w:val="00A96FB6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2BCD"/>
    <w:rsid w:val="00C33593"/>
    <w:rsid w:val="00C654CB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61209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96356"/>
    <w:rsid w:val="00EA028A"/>
    <w:rsid w:val="00EC0019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1387</izvorni_sadrzaj>
    <derivirana_varijabla naziv="DomainObject.Predmet.Broj_1">1387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St-1387/2017</izvorni_sadrzaj>
    <derivirana_varijabla naziv="DomainObject.Predmet.OznakaBroj_1">St-1387/2017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NOVE TEHNOLOGIJE d.o.o. za usluge</izvorni_sadrzaj>
    <derivirana_varijabla naziv="DomainObject.Predmet.ProtustrankaFormated_1">  NOVE TEHNOLOGIJE d.o.o. za usluge</derivirana_varijabla>
  </DomainObject.Predmet.ProtustrankaFormated>
  <DomainObject.Predmet.ProtustrankaFormatedOIB>
    <izvorni_sadrzaj>  NOVE TEHNOLOGIJE d.o.o. za usluge, OIB 86363126373</izvorni_sadrzaj>
    <derivirana_varijabla naziv="DomainObject.Predmet.ProtustrankaFormatedOIB_1">  NOVE TEHNOLOGIJE d.o.o. za usluge, OIB 86363126373</derivirana_varijabla>
  </DomainObject.Predmet.ProtustrankaFormatedOIB>
  <DomainObject.Predmet.ProtustrankaFormatedWithAdress>
    <izvorni_sadrzaj> NOVE TEHNOLOGIJE d.o.o. za usluge, Ive Lole Ribara 25, 32000 Vukovar</izvorni_sadrzaj>
    <derivirana_varijabla naziv="DomainObject.Predmet.ProtustrankaFormatedWithAdress_1"> NOVE TEHNOLOGIJE d.o.o. za usluge, Ive Lole Ribara 25, 32000 Vukovar</derivirana_varijabla>
  </DomainObject.Predmet.ProtustrankaFormatedWithAdress>
  <DomainObject.Predmet.ProtustrankaFormatedWithAdressOIB>
    <izvorni_sadrzaj> NOVE TEHNOLOGIJE d.o.o. za usluge, OIB 86363126373, Ive Lole Ribara 25, 32000 Vukovar</izvorni_sadrzaj>
    <derivirana_varijabla naziv="DomainObject.Predmet.ProtustrankaFormatedWithAdressOIB_1"> NOVE TEHNOLOGIJE d.o.o. za usluge, OIB 86363126373, Ive Lole Ribara 25, 32000 Vukovar</derivirana_varijabla>
  </DomainObject.Predmet.ProtustrankaFormatedWithAdressOIB>
  <DomainObject.Predmet.ProtustrankaWithAdress>
    <izvorni_sadrzaj>NOVE TEHNOLOGIJE d.o.o. za usluge Ive Lole Ribara 25, 32000 Vukovar</izvorni_sadrzaj>
    <derivirana_varijabla naziv="DomainObject.Predmet.ProtustrankaWithAdress_1">NOVE TEHNOLOGIJE d.o.o. za usluge Ive Lole Ribara 25, 32000 Vukovar</derivirana_varijabla>
  </DomainObject.Predmet.ProtustrankaWithAdress>
  <DomainObject.Predmet.ProtustrankaWithAdressOIB>
    <izvorni_sadrzaj>NOVE TEHNOLOGIJE d.o.o. za usluge, OIB 86363126373, Ive Lole Ribara 25, 32000 Vukovar</izvorni_sadrzaj>
    <derivirana_varijabla naziv="DomainObject.Predmet.ProtustrankaWithAdressOIB_1">NOVE TEHNOLOGIJE d.o.o. za usluge, OIB 86363126373, Ive Lole Ribara 25, 32000 Vukovar</derivirana_varijabla>
  </DomainObject.Predmet.ProtustrankaWithAdressOIB>
  <DomainObject.Predmet.ProtustrankaNazivFormated>
    <izvorni_sadrzaj>NOVE TEHNOLOGIJE d.o.o. za usluge</izvorni_sadrzaj>
    <derivirana_varijabla naziv="DomainObject.Predmet.ProtustrankaNazivFormated_1">NOVE TEHNOLOGIJE d.o.o. za usluge</derivirana_varijabla>
  </DomainObject.Predmet.ProtustrankaNazivFormated>
  <DomainObject.Predmet.ProtustrankaNazivFormatedOIB>
    <izvorni_sadrzaj>NOVE TEHNOLOGIJE d.o.o. za usluge, OIB 86363126373</izvorni_sadrzaj>
    <derivirana_varijabla naziv="DomainObject.Predmet.ProtustrankaNazivFormatedOIB_1">NOVE TEHNOLOGIJE d.o.o. za usluge, OIB 86363126373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NOVE TEHNOLOGIJE d.o.o. za usluge</item>
    </izvorni_sadrzaj>
    <derivirana_varijabla naziv="DomainObject.Predmet.ProtuStrankaListFormated_1">
      <item>NOVE TEHNOLOGIJE d.o.o. za usluge</item>
    </derivirana_varijabla>
  </DomainObject.Predmet.ProtuStrankaListFormated>
  <DomainObject.Predmet.ProtuStrankaListFormatedOIB>
    <izvorni_sadrzaj>
      <item>NOVE TEHNOLOGIJE d.o.o. za usluge, OIB 86363126373</item>
    </izvorni_sadrzaj>
    <derivirana_varijabla naziv="DomainObject.Predmet.ProtuStrankaListFormatedOIB_1">
      <item>NOVE TEHNOLOGIJE d.o.o. za usluge, OIB 86363126373</item>
    </derivirana_varijabla>
  </DomainObject.Predmet.ProtuStrankaListFormatedOIB>
  <DomainObject.Predmet.ProtuStrankaListFormatedWithAdress>
    <izvorni_sadrzaj>
      <item>NOVE TEHNOLOGIJE d.o.o. za usluge, Ive Lole Ribara 25, 32000 Vukovar</item>
    </izvorni_sadrzaj>
    <derivirana_varijabla naziv="DomainObject.Predmet.ProtuStrankaListFormatedWithAdress_1">
      <item>NOVE TEHNOLOGIJE d.o.o. za usluge, Ive Lole Ribara 25, 32000 Vukovar</item>
    </derivirana_varijabla>
  </DomainObject.Predmet.ProtuStrankaListFormatedWithAdress>
  <DomainObject.Predmet.ProtuStrankaListFormatedWithAdressOIB>
    <izvorni_sadrzaj>
      <item>NOVE TEHNOLOGIJE d.o.o. za usluge, OIB 86363126373, Ive Lole Ribara 25, 32000 Vukovar</item>
    </izvorni_sadrzaj>
    <derivirana_varijabla naziv="DomainObject.Predmet.ProtuStrankaListFormatedWithAdressOIB_1">
      <item>NOVE TEHNOLOGIJE d.o.o. za usluge, OIB 86363126373, Ive Lole Ribara 25, 32000 Vukovar</item>
    </derivirana_varijabla>
  </DomainObject.Predmet.ProtuStrankaListFormatedWithAdressOIB>
  <DomainObject.Predmet.ProtuStrankaListNazivFormated>
    <izvorni_sadrzaj>
      <item>NOVE TEHNOLOGIJE d.o.o. za usluge</item>
    </izvorni_sadrzaj>
    <derivirana_varijabla naziv="DomainObject.Predmet.ProtuStrankaListNazivFormated_1">
      <item>NOVE TEHNOLOGIJE d.o.o. za usluge</item>
    </derivirana_varijabla>
  </DomainObject.Predmet.ProtuStrankaListNazivFormated>
  <DomainObject.Predmet.ProtuStrankaListNazivFormatedOIB>
    <izvorni_sadrzaj>
      <item>NOVE TEHNOLOGIJE d.o.o. za usluge, OIB 86363126373</item>
    </izvorni_sadrzaj>
    <derivirana_varijabla naziv="DomainObject.Predmet.ProtuStrankaListNazivFormatedOIB_1">
      <item>NOVE TEHNOLOGIJE d.o.o. za usluge, OIB 86363126373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NOVE TEHNOLOGIJE d.o.o. za usluge</izvorni_sadrzaj>
    <derivirana_varijabla naziv="DomainObject.Predmet.ProtustrankaIDrugi_1">NOVE TEHNOLOGIJE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NOVE TEHNOLOGIJE d.o.o. za usluge, OIB 86363126373, Ive Lole Ribara 25, 32000 Vukovar</izvorni_sadrzaj>
    <derivirana_varijabla naziv="DomainObject.Predmet.ProtustrankaIDrugiAdressOIB_1">NOVE TEHNOLOGIJE d.o.o. za usluge, OIB 86363126373, Ive Lole Ribara 25,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NOVE TEHNOLOGIJE d.o.o. za usluge</item>
    </izvorni_sadrzaj>
    <derivirana_varijabla naziv="DomainObject.Predmet.SudioniciListNaziv_1">
      <item>FINA RC OSIJEK</item>
      <item>NOVE TEHNOLOGIJE d.o.o. za usluge</item>
    </derivirana_varijabla>
  </DomainObject.Predmet.SudioniciListNaziv>
  <DomainObject.Predmet.SudioniciListAdressOIB>
    <izvorni_sadrzaj>
      <item>FINA RC OSIJEK, OIB 85821130368</item>
      <item>NOVE TEHNOLOGIJE d.o.o. za usluge, OIB 86363126373, Ive Lole Ribara 25,32000 Vukovar</item>
    </izvorni_sadrzaj>
    <derivirana_varijabla naziv="DomainObject.Predmet.SudioniciListAdressOIB_1">
      <item>FINA RC OSIJEK, OIB 85821130368</item>
      <item>NOVE TEHNOLOGIJE d.o.o. za usluge, OIB 86363126373, Ive Lole Ribara 25,32000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86363126373</item>
    </izvorni_sadrzaj>
    <derivirana_varijabla naziv="DomainObject.Predmet.SudioniciListNazivOIB_1">
      <item>, OIB 85821130368</item>
      <item>, OIB 86363126373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32EAF-76BC-4A71-A9A6-2E5669ECC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2697</properties:Characters>
  <properties:Lines>96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2017-11-03T10:24:00Z</dcterms:created>
  <dc:creator>Korisnik</dc:creator>
  <cp:lastModifiedBy>Žana Bem</cp:lastModifiedBy>
  <cp:lastPrinted>2017-05-26T07:17:00Z</cp:lastPrinted>
  <dcterms:modified xmlns:xsi="http://www.w3.org/2001/XMLSchema-instance" xsi:type="dcterms:W3CDTF">2017-11-03T10:26:00Z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