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4e1af4" w14:paraId="14e1af4" w:rsidRDefault="005A4811" w:rsidP="0011454F" w:rsidR="005A4811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151F2A">
        <w:rPr>
          <w:rFonts w:hAnsi="Times New Roman" w:ascii="Times New Roman"/>
          <w:sz w:val="24"/>
        </w:rPr>
        <w:t>1255/12</w:t>
      </w:r>
      <w:r w:rsidR="0058764B">
        <w:rPr>
          <w:rFonts w:hAnsi="Times New Roman" w:ascii="Times New Roman"/>
          <w:sz w:val="24"/>
        </w:rPr>
        <w:t>-197</w:t>
      </w:r>
    </w:p>
    <w:p w:rsidRDefault="0058764B" w:rsidP="0011454F" w:rsidR="0058764B" w:rsidRPr="00514E94">
      <w:pPr>
        <w:jc w:val="right"/>
        <w:rPr>
          <w:rFonts w:hAnsi="Times New Roman" w:ascii="Times New Roman"/>
          <w:sz w:val="24"/>
        </w:rPr>
      </w:pP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58764B" w:rsidP="00940327" w:rsidR="0058764B" w:rsidRPr="00514E94">
      <w:pPr>
        <w:jc w:val="center"/>
        <w:rPr>
          <w:rFonts w:hAnsi="Times New Roman" w:ascii="Times New Roman"/>
          <w:sz w:val="24"/>
        </w:rPr>
      </w:pP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151F2A" w:rsidRPr="00151F2A">
        <w:rPr>
          <w:rFonts w:hAnsi="Times New Roman" w:ascii="Times New Roman"/>
          <w:sz w:val="24"/>
        </w:rPr>
        <w:t>F.K.T. d.o.o. u ste</w:t>
      </w:r>
      <w:r w:rsidR="00151F2A" w:rsidRPr="00151F2A">
        <w:rPr>
          <w:rFonts w:hAnsi="Times New Roman" w:ascii="Times New Roman" w:hint="eastAsia"/>
          <w:sz w:val="24"/>
        </w:rPr>
        <w:t>č</w:t>
      </w:r>
      <w:r w:rsidR="00151F2A" w:rsidRPr="00151F2A">
        <w:rPr>
          <w:rFonts w:hAnsi="Times New Roman" w:ascii="Times New Roman"/>
          <w:sz w:val="24"/>
        </w:rPr>
        <w:t>aju, Ivani</w:t>
      </w:r>
      <w:r w:rsidR="00151F2A" w:rsidRPr="00151F2A">
        <w:rPr>
          <w:rFonts w:hAnsi="Times New Roman" w:ascii="Times New Roman" w:hint="eastAsia"/>
          <w:sz w:val="24"/>
        </w:rPr>
        <w:t>ć</w:t>
      </w:r>
      <w:r w:rsidR="00151F2A" w:rsidRPr="00151F2A">
        <w:rPr>
          <w:rFonts w:hAnsi="Times New Roman" w:ascii="Times New Roman"/>
          <w:sz w:val="24"/>
        </w:rPr>
        <w:t>-Grad, Kralja Tomislava 40, OIB: 18269744758</w:t>
      </w:r>
      <w:r w:rsidR="00151F2A">
        <w:rPr>
          <w:rFonts w:hAnsi="Times New Roman" w:ascii="Times New Roman"/>
          <w:sz w:val="24"/>
        </w:rPr>
        <w:t xml:space="preserve">, 24. siječnja </w:t>
      </w:r>
      <w:r w:rsidR="00027480">
        <w:rPr>
          <w:rFonts w:hAnsi="Times New Roman" w:ascii="Times New Roman"/>
          <w:sz w:val="24"/>
        </w:rPr>
        <w:t>201</w:t>
      </w:r>
      <w:r w:rsidR="0058764B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D9492E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D9492E" w:rsidRPr="00D9492E">
        <w:rPr>
          <w:rFonts w:cs="Tahoma" w:hAnsi="Times New Roman" w:ascii="Times New Roman"/>
          <w:sz w:val="24"/>
        </w:rPr>
        <w:t>ŠIK CIPELE d.o.o. Kloštar Ivani</w:t>
      </w:r>
      <w:r w:rsidR="00D9492E" w:rsidRPr="00D9492E">
        <w:rPr>
          <w:rFonts w:cs="Tahoma" w:hAnsi="Times New Roman" w:ascii="Times New Roman" w:hint="eastAsia"/>
          <w:sz w:val="24"/>
        </w:rPr>
        <w:t>ć</w:t>
      </w:r>
      <w:r w:rsidR="00D9492E" w:rsidRPr="00D9492E">
        <w:rPr>
          <w:rFonts w:cs="Tahoma" w:hAnsi="Times New Roman" w:ascii="Times New Roman"/>
          <w:sz w:val="24"/>
        </w:rPr>
        <w:t>, Vukovarska 15/N, OIB: 66833060228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D9492E">
        <w:rPr>
          <w:rFonts w:cs="Tahoma" w:hAnsi="Times New Roman" w:ascii="Times New Roman"/>
          <w:sz w:val="24"/>
        </w:rPr>
        <w:t>1255/12-192 od 19. prosinca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D9492E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8D75FB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 xml:space="preserve">upisanoj u </w:t>
      </w:r>
      <w:r w:rsidR="00D9492E" w:rsidRPr="00D9492E">
        <w:rPr>
          <w:rFonts w:hAnsi="Times New Roman" w:ascii="Times New Roman"/>
          <w:sz w:val="24"/>
        </w:rPr>
        <w:t>zk.ul. 3100, k.o. Ivani</w:t>
      </w:r>
      <w:r w:rsidR="00D9492E" w:rsidRPr="00D9492E">
        <w:rPr>
          <w:rFonts w:hAnsi="Times New Roman" w:ascii="Times New Roman" w:hint="eastAsia"/>
          <w:sz w:val="24"/>
        </w:rPr>
        <w:t>ć</w:t>
      </w:r>
      <w:r w:rsidR="00D9492E" w:rsidRPr="00D9492E">
        <w:rPr>
          <w:rFonts w:hAnsi="Times New Roman" w:ascii="Times New Roman"/>
          <w:sz w:val="24"/>
        </w:rPr>
        <w:t>-Grad, k</w:t>
      </w:r>
      <w:r w:rsidR="00D9492E" w:rsidRPr="00D9492E">
        <w:rPr>
          <w:rFonts w:hAnsi="Times New Roman" w:ascii="Times New Roman" w:hint="eastAsia"/>
          <w:sz w:val="24"/>
        </w:rPr>
        <w:t>č</w:t>
      </w:r>
      <w:r w:rsidR="00D9492E" w:rsidRPr="00D9492E">
        <w:rPr>
          <w:rFonts w:hAnsi="Times New Roman" w:ascii="Times New Roman"/>
          <w:sz w:val="24"/>
        </w:rPr>
        <w:t>br. 1508, gospodarska zgrada i dvor površine 3661 m2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DB3559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DB3559">
        <w:rPr>
          <w:rFonts w:hAnsi="Times New Roman" w:ascii="Times New Roman"/>
          <w:b/>
          <w:sz w:val="24"/>
        </w:rPr>
        <w:t xml:space="preserve">: </w:t>
      </w:r>
      <w:r w:rsidR="00D9492E" w:rsidRPr="00D9492E">
        <w:rPr>
          <w:rFonts w:cs="Tahoma" w:hAnsi="Times New Roman" w:ascii="Times New Roman"/>
          <w:sz w:val="24"/>
        </w:rPr>
        <w:t>ŠIK CIPELE d.o.o. Kloštar Ivani</w:t>
      </w:r>
      <w:r w:rsidR="00D9492E" w:rsidRPr="00D9492E">
        <w:rPr>
          <w:rFonts w:cs="Tahoma" w:hAnsi="Times New Roman" w:ascii="Times New Roman" w:hint="eastAsia"/>
          <w:sz w:val="24"/>
        </w:rPr>
        <w:t>ć</w:t>
      </w:r>
      <w:r w:rsidR="00D9492E" w:rsidRPr="00D9492E">
        <w:rPr>
          <w:rFonts w:cs="Tahoma" w:hAnsi="Times New Roman" w:ascii="Times New Roman"/>
          <w:sz w:val="24"/>
        </w:rPr>
        <w:t>, Vukovarska 15/N, OIB: 66833060228</w:t>
      </w:r>
      <w:r w:rsidR="00D9492E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6C569D" w:rsidR="006C569D">
      <w:pPr>
        <w:ind w:left="567"/>
        <w:rPr>
          <w:rFonts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5A4794">
        <w:rPr>
          <w:rFonts w:cs="Tahoma" w:hAnsi="Times New Roman" w:ascii="Times New Roman"/>
          <w:sz w:val="24"/>
        </w:rPr>
        <w:t>prava zaloga</w:t>
      </w:r>
      <w:r w:rsidR="00D9492E">
        <w:rPr>
          <w:rFonts w:cs="Tahoma" w:hAnsi="Times New Roman" w:ascii="Times New Roman"/>
          <w:sz w:val="24"/>
        </w:rPr>
        <w:t xml:space="preserve"> upisanog u korist </w:t>
      </w:r>
      <w:r w:rsidR="00D9492E" w:rsidRPr="00D9492E">
        <w:rPr>
          <w:rFonts w:hAnsi="Times New Roman" w:ascii="Times New Roman"/>
          <w:sz w:val="24"/>
        </w:rPr>
        <w:t>Republik</w:t>
      </w:r>
      <w:r w:rsidR="00D9492E">
        <w:rPr>
          <w:rFonts w:hAnsi="Times New Roman" w:ascii="Times New Roman"/>
          <w:sz w:val="24"/>
        </w:rPr>
        <w:t>e</w:t>
      </w:r>
      <w:r w:rsidR="00D9492E" w:rsidRPr="00D9492E">
        <w:rPr>
          <w:rFonts w:hAnsi="Times New Roman" w:ascii="Times New Roman"/>
          <w:sz w:val="24"/>
        </w:rPr>
        <w:t xml:space="preserve"> Hrvatsk</w:t>
      </w:r>
      <w:r w:rsidR="00D9492E">
        <w:rPr>
          <w:rFonts w:hAnsi="Times New Roman" w:ascii="Times New Roman"/>
          <w:sz w:val="24"/>
        </w:rPr>
        <w:t>e</w:t>
      </w:r>
      <w:r w:rsidR="00D9492E" w:rsidRPr="00D9492E">
        <w:rPr>
          <w:rFonts w:hAnsi="Times New Roman" w:ascii="Times New Roman"/>
          <w:sz w:val="24"/>
        </w:rPr>
        <w:t>, Ministarstv</w:t>
      </w:r>
      <w:r w:rsidR="00D9492E">
        <w:rPr>
          <w:rFonts w:hAnsi="Times New Roman" w:ascii="Times New Roman"/>
          <w:sz w:val="24"/>
        </w:rPr>
        <w:t>a</w:t>
      </w:r>
      <w:r w:rsidR="00D9492E" w:rsidRPr="00D9492E">
        <w:rPr>
          <w:rFonts w:hAnsi="Times New Roman" w:ascii="Times New Roman"/>
          <w:sz w:val="24"/>
        </w:rPr>
        <w:t xml:space="preserve"> financija, Porezn</w:t>
      </w:r>
      <w:r w:rsidR="00D9492E">
        <w:rPr>
          <w:rFonts w:hAnsi="Times New Roman" w:ascii="Times New Roman"/>
          <w:sz w:val="24"/>
        </w:rPr>
        <w:t>e</w:t>
      </w:r>
      <w:r w:rsidR="00D9492E" w:rsidRPr="00D9492E">
        <w:rPr>
          <w:rFonts w:hAnsi="Times New Roman" w:ascii="Times New Roman"/>
          <w:sz w:val="24"/>
        </w:rPr>
        <w:t xml:space="preserve"> uprav</w:t>
      </w:r>
      <w:r w:rsidR="00D9492E">
        <w:rPr>
          <w:rFonts w:hAnsi="Times New Roman" w:ascii="Times New Roman"/>
          <w:sz w:val="24"/>
        </w:rPr>
        <w:t>e</w:t>
      </w:r>
      <w:r w:rsidR="00D9492E" w:rsidRPr="00D9492E">
        <w:rPr>
          <w:rFonts w:hAnsi="Times New Roman" w:ascii="Times New Roman"/>
          <w:sz w:val="24"/>
        </w:rPr>
        <w:t xml:space="preserve">, </w:t>
      </w:r>
      <w:r w:rsidR="00D9492E">
        <w:rPr>
          <w:rFonts w:hAnsi="Times New Roman" w:ascii="Times New Roman"/>
          <w:sz w:val="24"/>
        </w:rPr>
        <w:t>za iznos od 9.272.552,08 kn, provedeno pod Z-1519/10,</w:t>
      </w:r>
    </w:p>
    <w:p w:rsidRDefault="00D9492E" w:rsidP="006C569D" w:rsidR="00D9492E">
      <w:pPr>
        <w:ind w:left="567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prava zaloga upisanog u korist </w:t>
      </w:r>
      <w:r w:rsidRPr="00D9492E">
        <w:rPr>
          <w:rFonts w:hAnsi="Times New Roman" w:ascii="Times New Roman"/>
          <w:sz w:val="24"/>
        </w:rPr>
        <w:t>Sunprotect d.o.o. Novo Selo Palanječko, Kutinska bb</w:t>
      </w:r>
      <w:r w:rsidR="00DB3559">
        <w:rPr>
          <w:rFonts w:hAnsi="Times New Roman" w:ascii="Times New Roman"/>
          <w:sz w:val="24"/>
        </w:rPr>
        <w:t xml:space="preserve">, Topolovac, provedeno pod </w:t>
      </w:r>
      <w:r w:rsidR="00DB3559" w:rsidRPr="00DB3559">
        <w:rPr>
          <w:rFonts w:hAnsi="Times New Roman" w:ascii="Times New Roman"/>
          <w:sz w:val="24"/>
        </w:rPr>
        <w:t>Z-1768/11</w:t>
      </w:r>
      <w:r w:rsidR="00DB3559">
        <w:rPr>
          <w:rFonts w:hAnsi="Times New Roman" w:ascii="Times New Roman"/>
          <w:sz w:val="24"/>
        </w:rPr>
        <w:t>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</w:t>
      </w:r>
      <w:r w:rsidR="00DB3559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se u posjed kupcu</w:t>
      </w:r>
      <w:r w:rsidR="00DB3559">
        <w:rPr>
          <w:rFonts w:cs="Tahoma" w:hAnsi="Times New Roman" w:ascii="Times New Roman"/>
          <w:sz w:val="24"/>
        </w:rPr>
        <w:t xml:space="preserve"> </w:t>
      </w:r>
      <w:r w:rsidR="00DB3559" w:rsidRPr="00D9492E">
        <w:rPr>
          <w:rFonts w:cs="Tahoma" w:hAnsi="Times New Roman" w:ascii="Times New Roman"/>
          <w:sz w:val="24"/>
        </w:rPr>
        <w:t>ŠIK CIPELE d.o.o. Kloštar Ivani</w:t>
      </w:r>
      <w:r w:rsidR="00DB3559" w:rsidRPr="00D9492E">
        <w:rPr>
          <w:rFonts w:cs="Tahoma" w:hAnsi="Times New Roman" w:ascii="Times New Roman" w:hint="eastAsia"/>
          <w:sz w:val="24"/>
        </w:rPr>
        <w:t>ć</w:t>
      </w:r>
      <w:r w:rsidR="00DB3559" w:rsidRPr="00D9492E">
        <w:rPr>
          <w:rFonts w:cs="Tahoma" w:hAnsi="Times New Roman" w:ascii="Times New Roman"/>
          <w:sz w:val="24"/>
        </w:rPr>
        <w:t>, Vukovarska 15/N, OIB: 66833060228</w:t>
      </w:r>
      <w:r w:rsidR="00DB3559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 xml:space="preserve">rovedba </w:t>
      </w:r>
      <w:r w:rsidR="00DB3559">
        <w:rPr>
          <w:rFonts w:cs="Tahoma" w:hAnsi="Times New Roman" w:ascii="Times New Roman"/>
          <w:sz w:val="24"/>
        </w:rPr>
        <w:t xml:space="preserve">zemljišnoknjižnih upisa </w:t>
      </w:r>
      <w:r w:rsidR="001D3FBC" w:rsidRPr="003652A3">
        <w:rPr>
          <w:rFonts w:cs="Tahoma" w:hAnsi="Times New Roman" w:ascii="Times New Roman"/>
          <w:sz w:val="24"/>
        </w:rPr>
        <w:t>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DB3559">
        <w:rPr>
          <w:rFonts w:cs="Tahoma" w:hAnsi="Times New Roman" w:ascii="Times New Roman"/>
          <w:sz w:val="24"/>
        </w:rPr>
        <w:t xml:space="preserve">Općinskom sudu u Velikoj Gorici - </w:t>
      </w:r>
      <w:r w:rsidR="001D3FBC" w:rsidRPr="003652A3">
        <w:rPr>
          <w:rFonts w:cs="Tahoma" w:hAnsi="Times New Roman" w:ascii="Times New Roman"/>
          <w:sz w:val="24"/>
        </w:rPr>
        <w:t xml:space="preserve">Zemljišnoknjižnom odjelu </w:t>
      </w:r>
      <w:r w:rsidR="00DB3559">
        <w:rPr>
          <w:rFonts w:cs="Tahoma" w:hAnsi="Times New Roman" w:ascii="Times New Roman"/>
          <w:sz w:val="24"/>
        </w:rPr>
        <w:t>Ivanić Grad.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</w:t>
      </w:r>
      <w:r w:rsidR="00DB3559">
        <w:rPr>
          <w:rFonts w:cs="Tahoma" w:hAnsi="Times New Roman" w:ascii="Times New Roman"/>
          <w:sz w:val="24"/>
        </w:rPr>
        <w:t xml:space="preserve">navedeno u stavku I. izreke </w:t>
      </w:r>
      <w:r w:rsidR="005A47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lastRenderedPageBreak/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DB3559">
        <w:rPr>
          <w:rFonts w:cs="Tahoma" w:hAnsi="Times New Roman" w:ascii="Times New Roman"/>
          <w:sz w:val="24"/>
        </w:rPr>
        <w:t>24. siječnja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DB3559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DB3559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MIH</w:t>
      </w:r>
      <w:r w:rsidR="0058764B">
        <w:rPr>
          <w:rFonts w:cs="Tahoma" w:hAnsi="Times New Roman" w:ascii="Times New Roman"/>
          <w:sz w:val="24"/>
        </w:rPr>
        <w:t>AEL KOVAČIĆ, v.r.</w:t>
      </w:r>
    </w:p>
    <w:p w:rsidRDefault="00DB3559" w:rsidP="00482439" w:rsidR="00DB3559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58764B" w:rsidP="00970A43" w:rsidR="0058764B">
      <w:pPr>
        <w:jc w:val="left"/>
        <w:rPr>
          <w:rFonts w:cs="Tahoma" w:hAnsi="Times New Roman" w:ascii="Times New Roman"/>
          <w:sz w:val="24"/>
        </w:rPr>
      </w:pPr>
    </w:p>
    <w:p w:rsidRDefault="0058764B" w:rsidP="00970A43" w:rsidR="0058764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8764B" w:rsidP="00970A43" w:rsidR="0058764B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58764B">
      <w:p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DB3559" w:rsidRPr="0058764B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58764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B3559" w:rsidP="00DB3559" w:rsidR="00DB3559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Kupcu: Šik cipele d.o.o. Kloštar Ivanić, Vukovarska 15/N, osobno</w:t>
      </w:r>
    </w:p>
    <w:p w:rsidRDefault="00DB3559" w:rsidP="00DB3559" w:rsidR="00DB3559" w:rsidRPr="0058764B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58764B">
        <w:rPr>
          <w:rFonts w:cs="Tahoma" w:hAnsi="Times New Roman" w:ascii="Times New Roman"/>
          <w:i/>
          <w:color w:themeColor="background1" w:val="FFFFFF"/>
          <w:sz w:val="24"/>
        </w:rPr>
        <w:t xml:space="preserve">Razlučnim vjerovnicima:    </w:t>
      </w:r>
    </w:p>
    <w:p w:rsidRDefault="00DB3559" w:rsidP="00DB3559" w:rsidR="00DB3559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Republika Hrvatska, Ministarstvo financija, Poreza uprava, po zz. Županijskom državnom odvjetništvu u Velikoj Gorici</w:t>
      </w:r>
    </w:p>
    <w:p w:rsidRDefault="00DB3559" w:rsidP="00DB3559" w:rsidR="00DB3559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 xml:space="preserve">Sunprotect d.o.o. Novo Selo Palanječko, Kutinska bb, po pun. Mariu Jerkovcu, odvjetniku u Sisku </w:t>
      </w:r>
    </w:p>
    <w:p w:rsidRDefault="00DB3559" w:rsidP="00DB3559" w:rsidR="00DB3559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DB3559" w:rsidP="00DB3559" w:rsidR="00DB3559" w:rsidRPr="0058764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8764B">
        <w:rPr>
          <w:rFonts w:cs="Tahoma" w:hAnsi="Times New Roman" w:ascii="Times New Roman"/>
          <w:color w:themeColor="background1" w:val="FFFFFF"/>
          <w:sz w:val="24"/>
        </w:rPr>
        <w:t>Općinskom sudu u Velikoj Gorici – Zemljišnoknjižnom odjelu Ivanić Grad (uz rj. o dosudi, s kl. pravom.)</w:t>
      </w:r>
    </w:p>
    <w:sectPr w:rsidSect="00EA52A1" w:rsidR="00DB3559" w:rsidRPr="0058764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52C" w:rsidR="008D052C">
      <w:r>
        <w:separator/>
      </w:r>
    </w:p>
  </w:endnote>
  <w:endnote w:id="0" w:type="continuationSeparator">
    <w:p w:rsidRDefault="008D052C" w:rsidR="008D0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52C" w:rsidR="008D052C">
      <w:r>
        <w:separator/>
      </w:r>
    </w:p>
  </w:footnote>
  <w:footnote w:id="0" w:type="continuationSeparator">
    <w:p w:rsidRDefault="008D052C" w:rsidR="008D0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7A439A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DB3559">
      <w:rPr>
        <w:rFonts w:hAnsi="Times New Roman" w:ascii="Times New Roman"/>
        <w:szCs w:val="22"/>
      </w:rPr>
      <w:t>1255/12</w:t>
    </w:r>
    <w:r w:rsidR="0058764B">
      <w:rPr>
        <w:rFonts w:hAnsi="Times New Roman" w:ascii="Times New Roman"/>
        <w:szCs w:val="22"/>
      </w:rPr>
      <w:t>-197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F2A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1F2A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1BE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8764B"/>
    <w:rsid w:val="00590A9F"/>
    <w:rsid w:val="00593FFA"/>
    <w:rsid w:val="005A4794"/>
    <w:rsid w:val="005A4811"/>
    <w:rsid w:val="005B00EE"/>
    <w:rsid w:val="006008F9"/>
    <w:rsid w:val="00640E6C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A439A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052C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9492E"/>
    <w:rsid w:val="00DA048F"/>
    <w:rsid w:val="00DA5863"/>
    <w:rsid w:val="00DB3559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4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3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4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3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2150</properties:Characters>
  <properties:Lines>68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2018-01-24T09:27:00Z</dcterms:created>
  <dc:creator>MK</dc:creator>
  <cp:lastModifiedBy>Sonja Pilić</cp:lastModifiedBy>
  <cp:lastPrinted>2018-01-24T09:32:00Z</cp:lastPrinted>
  <dcterms:modified xmlns:xsi="http://www.w3.org/2001/XMLSchema-instance" xsi:type="dcterms:W3CDTF">2018-01-24T09:33:00Z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