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527cc" w14:paraId="9a527cc" w:rsidRDefault="007668DE" w:rsidP="00A06F1D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295F32" w:rsidRPr="0053264E">
        <w:t xml:space="preserve">  4</w:t>
      </w:r>
      <w:r w:rsidR="00977334">
        <w:t xml:space="preserve"> </w:t>
      </w:r>
      <w:r w:rsidR="00295F32" w:rsidRPr="0053264E">
        <w:t>St-</w:t>
      </w:r>
      <w:r w:rsidR="00EC4E58">
        <w:t>4428</w:t>
      </w:r>
      <w:r w:rsidR="00104777">
        <w:t>/</w:t>
      </w:r>
      <w:r w:rsidR="002F1438">
        <w:t>1</w:t>
      </w:r>
      <w:r w:rsidR="00961D4E">
        <w:t>6</w:t>
      </w:r>
      <w:r w:rsidR="000A7F45">
        <w:t>-</w:t>
      </w:r>
      <w:r w:rsidR="00886F58">
        <w:t>18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0A7F45">
        <w:t>Trg hrvatskih branitelja 1/II</w:t>
      </w:r>
    </w:p>
    <w:p w:rsidRDefault="00DF1B94" w:rsidP="003126C7" w:rsidR="00DF1B94" w:rsidRPr="007668DE">
      <w:pPr>
        <w:jc w:val="center"/>
      </w:pPr>
    </w:p>
    <w:p w:rsidRDefault="003126C7" w:rsidP="003126C7" w:rsidR="003126C7" w:rsidRPr="007668DE">
      <w:pPr>
        <w:jc w:val="center"/>
      </w:pPr>
      <w:r w:rsidRPr="007668DE">
        <w:t>R</w:t>
      </w:r>
      <w:r w:rsidR="00F17825" w:rsidRPr="007668DE">
        <w:t xml:space="preserve"> </w:t>
      </w:r>
      <w:r w:rsidRPr="007668DE">
        <w:t>E</w:t>
      </w:r>
      <w:r w:rsidR="00F17825" w:rsidRPr="007668DE">
        <w:t xml:space="preserve"> </w:t>
      </w:r>
      <w:r w:rsidRPr="007668DE">
        <w:t>P</w:t>
      </w:r>
      <w:r w:rsidR="00F17825" w:rsidRPr="007668DE">
        <w:t xml:space="preserve"> </w:t>
      </w:r>
      <w:r w:rsidRPr="007668DE">
        <w:t>U</w:t>
      </w:r>
      <w:r w:rsidR="00F17825" w:rsidRPr="007668DE">
        <w:t xml:space="preserve"> </w:t>
      </w:r>
      <w:r w:rsidRPr="007668DE">
        <w:t>B</w:t>
      </w:r>
      <w:r w:rsidR="00F17825" w:rsidRPr="007668DE">
        <w:t xml:space="preserve"> </w:t>
      </w:r>
      <w:r w:rsidRPr="007668DE">
        <w:t>L</w:t>
      </w:r>
      <w:r w:rsidR="00F17825" w:rsidRPr="007668DE">
        <w:t xml:space="preserve"> </w:t>
      </w:r>
      <w:r w:rsidRPr="007668DE">
        <w:t>I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  <w:r w:rsidR="00F17825" w:rsidRPr="007668DE">
        <w:t xml:space="preserve"> </w:t>
      </w:r>
      <w:r w:rsidRPr="007668DE">
        <w:t xml:space="preserve"> H</w:t>
      </w:r>
      <w:r w:rsidR="00F17825" w:rsidRPr="007668DE">
        <w:t xml:space="preserve"> </w:t>
      </w:r>
      <w:r w:rsidRPr="007668DE">
        <w:t>R</w:t>
      </w:r>
      <w:r w:rsidR="00F17825" w:rsidRPr="007668DE">
        <w:t xml:space="preserve"> </w:t>
      </w:r>
      <w:r w:rsidRPr="007668DE">
        <w:t>V</w:t>
      </w:r>
      <w:r w:rsidR="00F17825" w:rsidRPr="007668DE">
        <w:t xml:space="preserve"> </w:t>
      </w:r>
      <w:r w:rsidRPr="007668DE">
        <w:t>A</w:t>
      </w:r>
      <w:r w:rsidR="00F17825" w:rsidRPr="007668DE">
        <w:t xml:space="preserve"> </w:t>
      </w:r>
      <w:r w:rsidRPr="007668DE">
        <w:t>T</w:t>
      </w:r>
      <w:r w:rsidR="00F17825" w:rsidRPr="007668DE">
        <w:t xml:space="preserve"> </w:t>
      </w:r>
      <w:r w:rsidRPr="007668DE">
        <w:t>S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</w:t>
      </w:r>
      <w:r w:rsidR="0085757B">
        <w:t>stečajnom postupku</w:t>
      </w:r>
      <w:r w:rsidR="00295F32" w:rsidRPr="0053264E">
        <w:t xml:space="preserve"> nad dužnikom </w:t>
      </w:r>
      <w:r w:rsidR="0072532F">
        <w:t>DIANEK d.o.o., Ivanić Grad, Majdekova 60, OIB 34507413905</w:t>
      </w:r>
      <w:r w:rsidR="004B6701">
        <w:t xml:space="preserve">, </w:t>
      </w:r>
      <w:r w:rsidR="00295F32" w:rsidRPr="0053264E">
        <w:t xml:space="preserve">dana </w:t>
      </w:r>
      <w:r w:rsidR="002F1438">
        <w:t>2</w:t>
      </w:r>
      <w:r w:rsidR="005E4A1E">
        <w:t>7</w:t>
      </w:r>
      <w:r w:rsidR="0085757B">
        <w:t>. srpnja</w:t>
      </w:r>
      <w:r w:rsidR="00391C11">
        <w:t xml:space="preserve"> 2017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>
      <w:pPr>
        <w:jc w:val="center"/>
      </w:pPr>
      <w:r w:rsidRPr="00277F8E">
        <w:t>r i j e š i o    j e</w:t>
      </w:r>
    </w:p>
    <w:p w:rsidRDefault="0085757B" w:rsidP="00295F32" w:rsidR="0085757B" w:rsidRPr="00277F8E">
      <w:pPr>
        <w:jc w:val="center"/>
      </w:pPr>
    </w:p>
    <w:p w:rsidRDefault="0085757B" w:rsidP="00745BD4" w:rsidR="00745BD4">
      <w:pPr>
        <w:ind w:firstLine="708"/>
        <w:jc w:val="both"/>
      </w:pPr>
      <w:r>
        <w:t xml:space="preserve">Zbog preseljenja suda na drugu lokaciju, </w:t>
      </w:r>
      <w:r w:rsidR="002F1438">
        <w:t xml:space="preserve">ročište </w:t>
      </w:r>
      <w:r w:rsidR="00825FFC">
        <w:t xml:space="preserve">radi </w:t>
      </w:r>
      <w:r w:rsidR="00EA755B">
        <w:t>rasprave o pretpostavkama</w:t>
      </w:r>
      <w:r w:rsidR="00825FFC">
        <w:t xml:space="preserve"> </w:t>
      </w:r>
      <w:r w:rsidR="00337A20">
        <w:t>za otvaranje stečajnog postupka</w:t>
      </w:r>
      <w:r w:rsidR="00A62E60">
        <w:t xml:space="preserve"> </w:t>
      </w:r>
      <w:r>
        <w:t xml:space="preserve">određeno za dan </w:t>
      </w:r>
      <w:r w:rsidR="00BC009E">
        <w:t>4</w:t>
      </w:r>
      <w:r w:rsidR="000345E7">
        <w:t>. listopada</w:t>
      </w:r>
      <w:r>
        <w:t xml:space="preserve"> 2017. godine</w:t>
      </w:r>
      <w:r w:rsidR="002F1438">
        <w:t xml:space="preserve"> u </w:t>
      </w:r>
      <w:r w:rsidR="00196824">
        <w:t>1</w:t>
      </w:r>
      <w:r w:rsidR="00DF1286">
        <w:t>0</w:t>
      </w:r>
      <w:r w:rsidR="002F1438">
        <w:t>,</w:t>
      </w:r>
      <w:r w:rsidR="00DF1286">
        <w:t>0</w:t>
      </w:r>
      <w:r w:rsidR="00196824">
        <w:t>0</w:t>
      </w:r>
      <w:r w:rsidR="002F1438">
        <w:t xml:space="preserve"> sati</w:t>
      </w:r>
      <w:r>
        <w:t xml:space="preserve">, </w:t>
      </w:r>
      <w:r w:rsidR="002F1438">
        <w:t xml:space="preserve">održat će se </w:t>
      </w:r>
      <w:r w:rsidRPr="002F1438">
        <w:rPr>
          <w:b/>
        </w:rPr>
        <w:t>na adresi Trgovačkog suda u Zagrebu, Stalna služba, Karlovac, Trg hrvatskih branitelja 1/II, soba broj 204</w:t>
      </w:r>
      <w:r>
        <w:t>.</w:t>
      </w:r>
    </w:p>
    <w:p w:rsidRDefault="00745BD4" w:rsidP="00C84611" w:rsidR="00745BD4">
      <w:pPr>
        <w:ind w:firstLine="708"/>
        <w:jc w:val="both"/>
      </w:pPr>
    </w:p>
    <w:p w:rsidRDefault="00C84611" w:rsidP="00C84611" w:rsidR="00C84611">
      <w:pPr>
        <w:ind w:firstLine="708"/>
        <w:jc w:val="both"/>
      </w:pP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2F1438">
        <w:t>2</w:t>
      </w:r>
      <w:r w:rsidR="005E4A1E">
        <w:t>7</w:t>
      </w:r>
      <w:r w:rsidR="0085757B">
        <w:t>. srpnja</w:t>
      </w:r>
      <w:r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9C506D" w:rsidR="00295F32" w:rsidRPr="0053264E">
      <w:pPr>
        <w:jc w:val="right"/>
      </w:pPr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F0305" w:rsidR="002F0305">
      <w:pPr>
        <w:jc w:val="right"/>
      </w:pPr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784AC9">
        <w:t>,v.r.</w:t>
      </w:r>
    </w:p>
    <w:p w:rsidRDefault="00784AC9" w:rsidP="002F0305" w:rsidR="00784AC9">
      <w:pPr>
        <w:jc w:val="right"/>
      </w:pPr>
    </w:p>
    <w:p w:rsidRDefault="00784AC9" w:rsidP="002F0305" w:rsidR="00784AC9">
      <w:pPr>
        <w:jc w:val="right"/>
      </w:pPr>
      <w:r>
        <w:t>Za točnost otpravka-</w:t>
      </w:r>
    </w:p>
    <w:p w:rsidRDefault="00784AC9" w:rsidP="002F0305" w:rsidR="00784AC9">
      <w:pPr>
        <w:jc w:val="right"/>
      </w:pPr>
      <w:r>
        <w:t>ovlašteni službenik:</w:t>
      </w:r>
    </w:p>
    <w:p w:rsidRDefault="00784AC9" w:rsidP="002F0305" w:rsidR="00784AC9" w:rsidRPr="0053264E">
      <w:pPr>
        <w:jc w:val="right"/>
      </w:pPr>
      <w:r>
        <w:t>Marina Markić</w:t>
      </w:r>
    </w:p>
    <w:p w:rsidRDefault="00B74EA2" w:rsidP="00B25D54" w:rsidR="00B74EA2" w:rsidRPr="0053264E">
      <w:pPr>
        <w:jc w:val="right"/>
      </w:pPr>
    </w:p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</w:t>
      </w:r>
      <w:r w:rsidR="0085757B">
        <w:t xml:space="preserve">nije </w:t>
      </w:r>
      <w:r w:rsidRPr="007A5897">
        <w:t>dopuštena žalba</w:t>
      </w:r>
      <w:r w:rsidR="0085757B">
        <w:t>.</w:t>
      </w:r>
      <w:r w:rsidRPr="007A5897">
        <w:t xml:space="preserve"> </w:t>
      </w:r>
    </w:p>
    <w:p w:rsidRDefault="0085757B" w:rsidP="0085757B" w:rsidR="0085757B"/>
    <w:p w:rsidRDefault="002F1438" w:rsidP="0085757B" w:rsidR="002F1438"/>
    <w:p w:rsidRDefault="0085757B" w:rsidP="0085757B" w:rsidR="0085757B">
      <w:r>
        <w:t>Dna:</w:t>
      </w:r>
    </w:p>
    <w:p w:rsidRDefault="004C713B" w:rsidP="008950EB" w:rsidR="00122195">
      <w:pPr>
        <w:pStyle w:val="Odlomakpopisa"/>
        <w:ind w:left="0"/>
      </w:pPr>
      <w:r>
        <w:t>1.</w:t>
      </w:r>
      <w:r w:rsidR="00546DEB" w:rsidRPr="00546DEB">
        <w:t xml:space="preserve"> </w:t>
      </w:r>
      <w:r w:rsidR="00122195">
        <w:t xml:space="preserve">dužnik </w:t>
      </w:r>
    </w:p>
    <w:p w:rsidRDefault="008D1A5A" w:rsidP="00B637CF" w:rsidR="00122195">
      <w:r>
        <w:t>2</w:t>
      </w:r>
      <w:r w:rsidR="00122195">
        <w:t xml:space="preserve">. zakonski zastupnik dužnika </w:t>
      </w:r>
    </w:p>
    <w:p w:rsidRDefault="006A5830" w:rsidP="00EE0132" w:rsidR="0085757B" w:rsidRPr="0053264E">
      <w:r>
        <w:t xml:space="preserve">3. </w:t>
      </w:r>
      <w:r w:rsidR="001B632C">
        <w:t>Mrežna stranica e-Oglasna ploča suda</w:t>
      </w:r>
    </w:p>
    <w:sectPr w:rsidSect="00DF1B94" w:rsidR="0085757B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245" w:rsidR="009B6245">
      <w:r>
        <w:separator/>
      </w:r>
    </w:p>
  </w:endnote>
  <w:endnote w:id="0" w:type="continuationSeparator">
    <w:p w:rsidRDefault="009B6245" w:rsidR="009B62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245" w:rsidR="009B6245">
      <w:r>
        <w:separator/>
      </w:r>
    </w:p>
  </w:footnote>
  <w:footnote w:id="0" w:type="continuationSeparator">
    <w:p w:rsidRDefault="009B6245" w:rsidR="009B62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4A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A6827">
      <w:t>4426</w:t>
    </w:r>
    <w:r w:rsidR="00391C11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01CD9"/>
    <w:multiLevelType w:val="hybridMultilevel"/>
    <w:tmpl w:val="49606F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03967"/>
    <w:rsid w:val="00005DFA"/>
    <w:rsid w:val="0001067B"/>
    <w:rsid w:val="000229C0"/>
    <w:rsid w:val="000345E7"/>
    <w:rsid w:val="00040A0F"/>
    <w:rsid w:val="00042C11"/>
    <w:rsid w:val="0007268C"/>
    <w:rsid w:val="00077649"/>
    <w:rsid w:val="00080434"/>
    <w:rsid w:val="000858AE"/>
    <w:rsid w:val="00086591"/>
    <w:rsid w:val="000908DE"/>
    <w:rsid w:val="000926C6"/>
    <w:rsid w:val="00095E70"/>
    <w:rsid w:val="000A2004"/>
    <w:rsid w:val="000A5CBE"/>
    <w:rsid w:val="000A7F45"/>
    <w:rsid w:val="000B4426"/>
    <w:rsid w:val="000B6C06"/>
    <w:rsid w:val="000C106C"/>
    <w:rsid w:val="000C799A"/>
    <w:rsid w:val="000E7C58"/>
    <w:rsid w:val="000F0A0A"/>
    <w:rsid w:val="000F0EF4"/>
    <w:rsid w:val="000F381B"/>
    <w:rsid w:val="00104777"/>
    <w:rsid w:val="00114FF9"/>
    <w:rsid w:val="00121733"/>
    <w:rsid w:val="00122195"/>
    <w:rsid w:val="00124BD0"/>
    <w:rsid w:val="00157F70"/>
    <w:rsid w:val="0017084D"/>
    <w:rsid w:val="001740AB"/>
    <w:rsid w:val="00176154"/>
    <w:rsid w:val="001775C9"/>
    <w:rsid w:val="0019063D"/>
    <w:rsid w:val="00196824"/>
    <w:rsid w:val="00196C52"/>
    <w:rsid w:val="001A4EE3"/>
    <w:rsid w:val="001B2892"/>
    <w:rsid w:val="001B583E"/>
    <w:rsid w:val="001B632C"/>
    <w:rsid w:val="001B7108"/>
    <w:rsid w:val="001C0D70"/>
    <w:rsid w:val="001C2045"/>
    <w:rsid w:val="001C462D"/>
    <w:rsid w:val="001C559F"/>
    <w:rsid w:val="001F05D9"/>
    <w:rsid w:val="001F6F1D"/>
    <w:rsid w:val="00206D22"/>
    <w:rsid w:val="00217CDB"/>
    <w:rsid w:val="00217EEF"/>
    <w:rsid w:val="0022228B"/>
    <w:rsid w:val="00226C25"/>
    <w:rsid w:val="00235528"/>
    <w:rsid w:val="002454B3"/>
    <w:rsid w:val="002645BF"/>
    <w:rsid w:val="00267B7C"/>
    <w:rsid w:val="00270AC9"/>
    <w:rsid w:val="0027227B"/>
    <w:rsid w:val="0027745F"/>
    <w:rsid w:val="00277F8E"/>
    <w:rsid w:val="00281680"/>
    <w:rsid w:val="0028644D"/>
    <w:rsid w:val="00295F32"/>
    <w:rsid w:val="002A6827"/>
    <w:rsid w:val="002A7404"/>
    <w:rsid w:val="002B3E1D"/>
    <w:rsid w:val="002D16B2"/>
    <w:rsid w:val="002D49A0"/>
    <w:rsid w:val="002E1321"/>
    <w:rsid w:val="002F0305"/>
    <w:rsid w:val="002F1438"/>
    <w:rsid w:val="002F6394"/>
    <w:rsid w:val="003126C7"/>
    <w:rsid w:val="00315775"/>
    <w:rsid w:val="003231FE"/>
    <w:rsid w:val="003364EA"/>
    <w:rsid w:val="00337A20"/>
    <w:rsid w:val="00337C24"/>
    <w:rsid w:val="00343119"/>
    <w:rsid w:val="003529BD"/>
    <w:rsid w:val="00361012"/>
    <w:rsid w:val="003652C7"/>
    <w:rsid w:val="003746BE"/>
    <w:rsid w:val="00375F51"/>
    <w:rsid w:val="0038234F"/>
    <w:rsid w:val="00391C11"/>
    <w:rsid w:val="003B5F93"/>
    <w:rsid w:val="003C354D"/>
    <w:rsid w:val="003D2EEE"/>
    <w:rsid w:val="003E059C"/>
    <w:rsid w:val="003E1E06"/>
    <w:rsid w:val="003E66D2"/>
    <w:rsid w:val="003F4A53"/>
    <w:rsid w:val="003F5110"/>
    <w:rsid w:val="00415D25"/>
    <w:rsid w:val="0042648C"/>
    <w:rsid w:val="00432ACD"/>
    <w:rsid w:val="004356A2"/>
    <w:rsid w:val="004565E0"/>
    <w:rsid w:val="00482F92"/>
    <w:rsid w:val="00492DEC"/>
    <w:rsid w:val="004A10F2"/>
    <w:rsid w:val="004B05BE"/>
    <w:rsid w:val="004B0A0A"/>
    <w:rsid w:val="004B111F"/>
    <w:rsid w:val="004B4514"/>
    <w:rsid w:val="004B6701"/>
    <w:rsid w:val="004C5B48"/>
    <w:rsid w:val="004C713B"/>
    <w:rsid w:val="004D27C4"/>
    <w:rsid w:val="004E4C54"/>
    <w:rsid w:val="00511E4A"/>
    <w:rsid w:val="00513F73"/>
    <w:rsid w:val="00523BA1"/>
    <w:rsid w:val="00530CAD"/>
    <w:rsid w:val="0053264E"/>
    <w:rsid w:val="00535AD3"/>
    <w:rsid w:val="0054176C"/>
    <w:rsid w:val="00546DEB"/>
    <w:rsid w:val="00582442"/>
    <w:rsid w:val="00582784"/>
    <w:rsid w:val="00586283"/>
    <w:rsid w:val="0059752C"/>
    <w:rsid w:val="005A0F14"/>
    <w:rsid w:val="005C0539"/>
    <w:rsid w:val="005D4B5D"/>
    <w:rsid w:val="005E1585"/>
    <w:rsid w:val="005E2748"/>
    <w:rsid w:val="005E4A1E"/>
    <w:rsid w:val="00604000"/>
    <w:rsid w:val="00610C21"/>
    <w:rsid w:val="0061317A"/>
    <w:rsid w:val="00613A29"/>
    <w:rsid w:val="00620028"/>
    <w:rsid w:val="00632E05"/>
    <w:rsid w:val="00644641"/>
    <w:rsid w:val="00646047"/>
    <w:rsid w:val="00655520"/>
    <w:rsid w:val="00660D4D"/>
    <w:rsid w:val="00660EF1"/>
    <w:rsid w:val="00667243"/>
    <w:rsid w:val="0067351F"/>
    <w:rsid w:val="006748D1"/>
    <w:rsid w:val="006823C5"/>
    <w:rsid w:val="00683588"/>
    <w:rsid w:val="006A5830"/>
    <w:rsid w:val="006B040A"/>
    <w:rsid w:val="006B621F"/>
    <w:rsid w:val="006C455F"/>
    <w:rsid w:val="006C719B"/>
    <w:rsid w:val="006D154A"/>
    <w:rsid w:val="00701C98"/>
    <w:rsid w:val="007108AA"/>
    <w:rsid w:val="007239C4"/>
    <w:rsid w:val="00723F71"/>
    <w:rsid w:val="00725019"/>
    <w:rsid w:val="0072532F"/>
    <w:rsid w:val="00741F56"/>
    <w:rsid w:val="007429CF"/>
    <w:rsid w:val="00745BD4"/>
    <w:rsid w:val="00756733"/>
    <w:rsid w:val="00757A14"/>
    <w:rsid w:val="007668DE"/>
    <w:rsid w:val="0076740E"/>
    <w:rsid w:val="00775FB2"/>
    <w:rsid w:val="00784AC9"/>
    <w:rsid w:val="00786169"/>
    <w:rsid w:val="007878E8"/>
    <w:rsid w:val="00787E9D"/>
    <w:rsid w:val="007B051E"/>
    <w:rsid w:val="007B0A02"/>
    <w:rsid w:val="007B1DD3"/>
    <w:rsid w:val="007D5C85"/>
    <w:rsid w:val="007D5D16"/>
    <w:rsid w:val="007D5D8E"/>
    <w:rsid w:val="007E040C"/>
    <w:rsid w:val="007E0C9C"/>
    <w:rsid w:val="007E5183"/>
    <w:rsid w:val="007F6C74"/>
    <w:rsid w:val="00811FD6"/>
    <w:rsid w:val="00824E27"/>
    <w:rsid w:val="00825A07"/>
    <w:rsid w:val="00825FFC"/>
    <w:rsid w:val="00826305"/>
    <w:rsid w:val="00836604"/>
    <w:rsid w:val="00846323"/>
    <w:rsid w:val="00851346"/>
    <w:rsid w:val="0085532B"/>
    <w:rsid w:val="0085757B"/>
    <w:rsid w:val="008611CF"/>
    <w:rsid w:val="008630DA"/>
    <w:rsid w:val="00863AFD"/>
    <w:rsid w:val="00874E6C"/>
    <w:rsid w:val="008839E2"/>
    <w:rsid w:val="00886F58"/>
    <w:rsid w:val="00891042"/>
    <w:rsid w:val="008944C9"/>
    <w:rsid w:val="008950EB"/>
    <w:rsid w:val="00895876"/>
    <w:rsid w:val="008C33DF"/>
    <w:rsid w:val="008D1A5A"/>
    <w:rsid w:val="008D1BBD"/>
    <w:rsid w:val="008D3D0F"/>
    <w:rsid w:val="008F0C1D"/>
    <w:rsid w:val="008F5D23"/>
    <w:rsid w:val="008F5F8C"/>
    <w:rsid w:val="008F6A2B"/>
    <w:rsid w:val="00906253"/>
    <w:rsid w:val="00921031"/>
    <w:rsid w:val="00926257"/>
    <w:rsid w:val="00941993"/>
    <w:rsid w:val="0094791B"/>
    <w:rsid w:val="00955802"/>
    <w:rsid w:val="00960272"/>
    <w:rsid w:val="00961D4E"/>
    <w:rsid w:val="00970B95"/>
    <w:rsid w:val="00977334"/>
    <w:rsid w:val="00990B04"/>
    <w:rsid w:val="00991097"/>
    <w:rsid w:val="00993A23"/>
    <w:rsid w:val="00993E29"/>
    <w:rsid w:val="009A0E71"/>
    <w:rsid w:val="009A665E"/>
    <w:rsid w:val="009B6245"/>
    <w:rsid w:val="009C1BCF"/>
    <w:rsid w:val="009C506D"/>
    <w:rsid w:val="009C5BC5"/>
    <w:rsid w:val="009E0FFF"/>
    <w:rsid w:val="009F420C"/>
    <w:rsid w:val="009F5E9F"/>
    <w:rsid w:val="00A02FC0"/>
    <w:rsid w:val="00A03C57"/>
    <w:rsid w:val="00A058DD"/>
    <w:rsid w:val="00A06F1D"/>
    <w:rsid w:val="00A17D9B"/>
    <w:rsid w:val="00A20CA1"/>
    <w:rsid w:val="00A422FE"/>
    <w:rsid w:val="00A43160"/>
    <w:rsid w:val="00A47231"/>
    <w:rsid w:val="00A51F97"/>
    <w:rsid w:val="00A570E3"/>
    <w:rsid w:val="00A62E60"/>
    <w:rsid w:val="00A675FB"/>
    <w:rsid w:val="00A70782"/>
    <w:rsid w:val="00A74578"/>
    <w:rsid w:val="00AC08A7"/>
    <w:rsid w:val="00AD17CD"/>
    <w:rsid w:val="00AD1EB5"/>
    <w:rsid w:val="00AD21EC"/>
    <w:rsid w:val="00AD34CB"/>
    <w:rsid w:val="00AD7F90"/>
    <w:rsid w:val="00AE136D"/>
    <w:rsid w:val="00AE2532"/>
    <w:rsid w:val="00AE419A"/>
    <w:rsid w:val="00AF3141"/>
    <w:rsid w:val="00AF3E34"/>
    <w:rsid w:val="00AF7785"/>
    <w:rsid w:val="00B1009F"/>
    <w:rsid w:val="00B1068D"/>
    <w:rsid w:val="00B1314F"/>
    <w:rsid w:val="00B202B7"/>
    <w:rsid w:val="00B2232A"/>
    <w:rsid w:val="00B23927"/>
    <w:rsid w:val="00B25D54"/>
    <w:rsid w:val="00B34BE5"/>
    <w:rsid w:val="00B3771C"/>
    <w:rsid w:val="00B37D42"/>
    <w:rsid w:val="00B637CF"/>
    <w:rsid w:val="00B74EA2"/>
    <w:rsid w:val="00B778ED"/>
    <w:rsid w:val="00BA257E"/>
    <w:rsid w:val="00BA609D"/>
    <w:rsid w:val="00BC009E"/>
    <w:rsid w:val="00BD2EAD"/>
    <w:rsid w:val="00BD5875"/>
    <w:rsid w:val="00BE3247"/>
    <w:rsid w:val="00BF2720"/>
    <w:rsid w:val="00BF2FA2"/>
    <w:rsid w:val="00BF6F39"/>
    <w:rsid w:val="00C06B7E"/>
    <w:rsid w:val="00C07BEB"/>
    <w:rsid w:val="00C13758"/>
    <w:rsid w:val="00C13BDD"/>
    <w:rsid w:val="00C27603"/>
    <w:rsid w:val="00C27D59"/>
    <w:rsid w:val="00C51829"/>
    <w:rsid w:val="00C52D68"/>
    <w:rsid w:val="00C62037"/>
    <w:rsid w:val="00C67F1A"/>
    <w:rsid w:val="00C71077"/>
    <w:rsid w:val="00C82C2F"/>
    <w:rsid w:val="00C84611"/>
    <w:rsid w:val="00C86D88"/>
    <w:rsid w:val="00C90CD4"/>
    <w:rsid w:val="00C92DA2"/>
    <w:rsid w:val="00CA165A"/>
    <w:rsid w:val="00CB2CAC"/>
    <w:rsid w:val="00CB6C29"/>
    <w:rsid w:val="00CC408D"/>
    <w:rsid w:val="00CE17CB"/>
    <w:rsid w:val="00CE6EAF"/>
    <w:rsid w:val="00CF123F"/>
    <w:rsid w:val="00D124F5"/>
    <w:rsid w:val="00D15253"/>
    <w:rsid w:val="00D20B64"/>
    <w:rsid w:val="00D21672"/>
    <w:rsid w:val="00D33D76"/>
    <w:rsid w:val="00D56D86"/>
    <w:rsid w:val="00D61D0F"/>
    <w:rsid w:val="00D62198"/>
    <w:rsid w:val="00D662B2"/>
    <w:rsid w:val="00D71FEB"/>
    <w:rsid w:val="00D742DD"/>
    <w:rsid w:val="00D94EF5"/>
    <w:rsid w:val="00D96548"/>
    <w:rsid w:val="00DA6EC3"/>
    <w:rsid w:val="00DC7E72"/>
    <w:rsid w:val="00DD59AD"/>
    <w:rsid w:val="00DF1286"/>
    <w:rsid w:val="00DF1B94"/>
    <w:rsid w:val="00DF1DF7"/>
    <w:rsid w:val="00E050A5"/>
    <w:rsid w:val="00E1191B"/>
    <w:rsid w:val="00E158AA"/>
    <w:rsid w:val="00E21339"/>
    <w:rsid w:val="00E21D5B"/>
    <w:rsid w:val="00E406C7"/>
    <w:rsid w:val="00E4718E"/>
    <w:rsid w:val="00E532A1"/>
    <w:rsid w:val="00E611BD"/>
    <w:rsid w:val="00E630B5"/>
    <w:rsid w:val="00E71467"/>
    <w:rsid w:val="00E80FBC"/>
    <w:rsid w:val="00E81800"/>
    <w:rsid w:val="00E84520"/>
    <w:rsid w:val="00E97D6D"/>
    <w:rsid w:val="00EA11CE"/>
    <w:rsid w:val="00EA755B"/>
    <w:rsid w:val="00EB11C0"/>
    <w:rsid w:val="00EB59ED"/>
    <w:rsid w:val="00EC2E6D"/>
    <w:rsid w:val="00EC4E58"/>
    <w:rsid w:val="00ED7650"/>
    <w:rsid w:val="00EE0132"/>
    <w:rsid w:val="00EF7E94"/>
    <w:rsid w:val="00F07A48"/>
    <w:rsid w:val="00F10211"/>
    <w:rsid w:val="00F11929"/>
    <w:rsid w:val="00F17825"/>
    <w:rsid w:val="00F2244C"/>
    <w:rsid w:val="00F2343C"/>
    <w:rsid w:val="00F2467C"/>
    <w:rsid w:val="00F36BA8"/>
    <w:rsid w:val="00F42B08"/>
    <w:rsid w:val="00F73D03"/>
    <w:rsid w:val="00F746A9"/>
    <w:rsid w:val="00F83076"/>
    <w:rsid w:val="00F86FC3"/>
    <w:rsid w:val="00FA1750"/>
    <w:rsid w:val="00FB5822"/>
    <w:rsid w:val="00FB7901"/>
    <w:rsid w:val="00FC3EA0"/>
    <w:rsid w:val="00FD4A0C"/>
    <w:rsid w:val="00FD6BE7"/>
    <w:rsid w:val="00FE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02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02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02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02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02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02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02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02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02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02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286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6459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694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298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8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234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807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352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372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867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23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197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2017.</izvorni_sadrzaj>
    <derivirana_varijabla naziv="DomainObject.DatumDonosenjaOdluke_1">27.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St-4428/2016-18</izvorni_sadrzaj>
    <derivirana_varijabla naziv="DomainObject.Oznaka_1">St-4428/2016-18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4428</izvorni_sadrzaj>
    <derivirana_varijabla naziv="DomainObject.Predmet.Broj_1">4428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St-4428/2016</izvorni_sadrzaj>
    <derivirana_varijabla naziv="DomainObject.Predmet.OznakaBroj_1">St-4428/2016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DIANEK d.o.o. zastupanog po punomoćniku Dijana Dianek</izvorni_sadrzaj>
    <derivirana_varijabla naziv="DomainObject.Predmet.ProtustrankaFormated_1">  DIANEK d.o.o. zastupanog po punomoćniku Dijana Dianek</derivirana_varijabla>
  </DomainObject.Predmet.ProtustrankaFormated>
  <DomainObject.Predmet.ProtustrankaFormatedOIB>
    <izvorni_sadrzaj>  DIANEK d.o.o., OIB 34507413905 zastupanog po punomoćniku Dijana Dianek</izvorni_sadrzaj>
    <derivirana_varijabla naziv="DomainObject.Predmet.ProtustrankaFormatedOIB_1">  DIANEK d.o.o., OIB 34507413905 zastupanog po punomoćniku Dijana Dianek</derivirana_varijabla>
  </DomainObject.Predmet.ProtustrankaFormatedOIB>
  <DomainObject.Predmet.ProtustrankaFormatedWithAdress>
    <izvorni_sadrzaj> DIANEK d.o.o., Majdekova 60, 10310 Ivanić-Grad zastupanog po punomoćniku Dijana Dianek</izvorni_sadrzaj>
    <derivirana_varijabla naziv="DomainObject.Predmet.ProtustrankaFormatedWithAdress_1"> DIANEK d.o.o., Majdekova 60, 10310 Ivanić-Grad zastupanog po punomoćniku Dijana Dianek</derivirana_varijabla>
  </DomainObject.Predmet.ProtustrankaFormatedWithAdress>
  <DomainObject.Predmet.ProtustrankaFormatedWithAdressOIB>
    <izvorni_sadrzaj> DIANEK d.o.o., OIB 34507413905, Majdekova 60, 10310 Ivanić-Grad zastupanog po punomoćniku Dijana Dianek</izvorni_sadrzaj>
    <derivirana_varijabla naziv="DomainObject.Predmet.ProtustrankaFormatedWithAdressOIB_1"> DIANEK d.o.o., OIB 34507413905, Majdekova 60, 10310 Ivanić-Grad zastupanog po punomoćniku Dijana Dianek</derivirana_varijabla>
  </DomainObject.Predmet.ProtustrankaFormatedWithAdressOIB>
  <DomainObject.Predmet.ProtustrankaWithAdress>
    <izvorni_sadrzaj>DIANEK d.o.o. Majdekova 60, 10310 Ivanić-Grad</izvorni_sadrzaj>
    <derivirana_varijabla naziv="DomainObject.Predmet.ProtustrankaWithAdress_1">DIANEK d.o.o. Majdekova 60, 10310 Ivanić-Grad</derivirana_varijabla>
  </DomainObject.Predmet.ProtustrankaWithAdress>
  <DomainObject.Predmet.ProtustrankaWithAdressOIB>
    <izvorni_sadrzaj>DIANEK d.o.o., OIB 34507413905, Majdekova 60, 10310 Ivanić-Grad</izvorni_sadrzaj>
    <derivirana_varijabla naziv="DomainObject.Predmet.ProtustrankaWithAdressOIB_1">DIANEK d.o.o., OIB 34507413905, Majdekova 60, 10310 Ivanić-Grad</derivirana_varijabla>
  </DomainObject.Predmet.ProtustrankaWithAdressOIB>
  <DomainObject.Predmet.ProtustrankaNazivFormated>
    <izvorni_sadrzaj>DIANEK d.o.o.</izvorni_sadrzaj>
    <derivirana_varijabla naziv="DomainObject.Predmet.ProtustrankaNazivFormated_1">DIANEK d.o.o.</derivirana_varijabla>
  </DomainObject.Predmet.ProtustrankaNazivFormated>
  <DomainObject.Predmet.ProtustrankaNazivFormatedOIB>
    <izvorni_sadrzaj>DIANEK d.o.o., OIB 34507413905</izvorni_sadrzaj>
    <derivirana_varijabla naziv="DomainObject.Predmet.ProtustrankaNazivFormatedOIB_1">DIANEK d.o.o., OIB 34507413905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DIANEK d.o.o. zastupanog po punomoćniku Dijana Dianek</item>
    </izvorni_sadrzaj>
    <derivirana_varijabla naziv="DomainObject.Predmet.ProtuStrankaListFormated_1">
      <item>DIANEK d.o.o. zastupanog po punomoćniku Dijana Dianek</item>
    </derivirana_varijabla>
  </DomainObject.Predmet.ProtuStrankaListFormated>
  <DomainObject.Predmet.ProtuStrankaListFormatedOIB>
    <izvorni_sadrzaj>
      <item>DIANEK d.o.o., OIB 34507413905 zastupanog po punomoćniku Dijana Dianek</item>
    </izvorni_sadrzaj>
    <derivirana_varijabla naziv="DomainObject.Predmet.ProtuStrankaListFormatedOIB_1">
      <item>DIANEK d.o.o., OIB 34507413905 zastupanog po punomoćniku Dijana Dianek</item>
    </derivirana_varijabla>
  </DomainObject.Predmet.ProtuStrankaListFormatedOIB>
  <DomainObject.Predmet.ProtuStrankaListFormatedWithAdress>
    <izvorni_sadrzaj>
      <item>DIANEK d.o.o., Majdekova 60, 10310 Ivanić-Grad zastupanog po punomoćniku Dijana Dianek</item>
    </izvorni_sadrzaj>
    <derivirana_varijabla naziv="DomainObject.Predmet.ProtuStrankaListFormatedWithAdress_1">
      <item>DIANEK d.o.o., Majdekova 60, 10310 Ivanić-Grad zastupanog po punomoćniku Dijana Dianek</item>
    </derivirana_varijabla>
  </DomainObject.Predmet.ProtuStrankaListFormatedWithAdress>
  <DomainObject.Predmet.ProtuStrankaListFormatedWithAdressOIB>
    <izvorni_sadrzaj>
      <item>DIANEK d.o.o., OIB 34507413905, Majdekova 60, 10310 Ivanić-Grad zastupanog po punomoćniku Dijana Dianek</item>
    </izvorni_sadrzaj>
    <derivirana_varijabla naziv="DomainObject.Predmet.ProtuStrankaListFormatedWithAdressOIB_1">
      <item>DIANEK d.o.o., OIB 34507413905, Majdekova 60, 10310 Ivanić-Grad zastupanog po punomoćniku Dijana Dianek</item>
    </derivirana_varijabla>
  </DomainObject.Predmet.ProtuStrankaListFormatedWithAdressOIB>
  <DomainObject.Predmet.ProtuStrankaListNazivFormated>
    <izvorni_sadrzaj>
      <item>DIANEK d.o.o.</item>
    </izvorni_sadrzaj>
    <derivirana_varijabla naziv="DomainObject.Predmet.ProtuStrankaListNazivFormated_1">
      <item>DIANEK d.o.o.</item>
    </derivirana_varijabla>
  </DomainObject.Predmet.ProtuStrankaListNazivFormated>
  <DomainObject.Predmet.ProtuStrankaListNazivFormatedOIB>
    <izvorni_sadrzaj>
      <item>DIANEK d.o.o., OIB 34507413905</item>
    </izvorni_sadrzaj>
    <derivirana_varijabla naziv="DomainObject.Predmet.ProtuStrankaListNazivFormatedOIB_1">
      <item>DIANEK d.o.o., OIB 34507413905</item>
    </derivirana_varijabla>
  </DomainObject.Predmet.ProtuStrankaListNazivFormatedOIB>
  <DomainObject.Predmet.OstaliListFormated>
    <izvorni_sadrzaj>
      <item>Dijana Dianek punomoćnik sudionika u postupku DIANEK d.o.o.</item>
    </izvorni_sadrzaj>
    <derivirana_varijabla naziv="DomainObject.Predmet.OstaliListFormated_1">
      <item>Dijana Dianek punomoćnik sudionika u postupku DIANEK d.o.o.</item>
    </derivirana_varijabla>
  </DomainObject.Predmet.OstaliListFormated>
  <DomainObject.Predmet.OstaliListFormatedOIB>
    <izvorni_sadrzaj>
      <item>Dijana Dianek, OIB 61274622761 punomoćnik sudionika u postupku DIANEK d.o.o.</item>
    </izvorni_sadrzaj>
    <derivirana_varijabla naziv="DomainObject.Predmet.OstaliListFormatedOIB_1">
      <item>Dijana Dianek, OIB 61274622761 punomoćnik sudionika u postupku DIANEK d.o.o.</item>
    </derivirana_varijabla>
  </DomainObject.Predmet.OstaliListFormatedOIB>
  <DomainObject.Predmet.OstaliListFormatedWithAdress>
    <izvorni_sadrzaj>
      <item>Dijana Dianek, Ulica Stjepana Gregorka 46, 10310 Ivanić-Grad punomoćnik sudionika u postupku DIANEK d.o.o.</item>
    </izvorni_sadrzaj>
    <derivirana_varijabla naziv="DomainObject.Predmet.OstaliListFormatedWithAdress_1">
      <item>Dijana Dianek, Ulica Stjepana Gregorka 46, 10310 Ivanić-Grad punomoćnik sudionika u postupku DIANEK d.o.o.</item>
    </derivirana_varijabla>
  </DomainObject.Predmet.OstaliListFormatedWithAdress>
  <DomainObject.Predmet.OstaliListFormatedWithAdressOIB>
    <izvorni_sadrzaj>
      <item>Dijana Dianek, OIB 61274622761, Ulica Stjepana Gregorka 46, 10310 Ivanić-Grad punomoćnik sudionika u postupku DIANEK d.o.o.</item>
    </izvorni_sadrzaj>
    <derivirana_varijabla naziv="DomainObject.Predmet.OstaliListFormatedWithAdressOIB_1">
      <item>Dijana Dianek, OIB 61274622761, Ulica Stjepana Gregorka 46, 10310 Ivanić-Grad punomoćnik sudionika u postupku DIANEK d.o.o.</item>
    </derivirana_varijabla>
  </DomainObject.Predmet.OstaliListFormatedWithAdressOIB>
  <DomainObject.Predmet.OstaliListNazivFormated>
    <izvorni_sadrzaj>
      <item>Dijana Dianek</item>
    </izvorni_sadrzaj>
    <derivirana_varijabla naziv="DomainObject.Predmet.OstaliListNazivFormated_1">
      <item>Dijana Dianek</item>
    </derivirana_varijabla>
  </DomainObject.Predmet.OstaliListNazivFormated>
  <DomainObject.Predmet.OstaliListNazivFormatedOIB>
    <izvorni_sadrzaj>
      <item>Dijana Dianek, OIB 61274622761</item>
    </izvorni_sadrzaj>
    <derivirana_varijabla naziv="DomainObject.Predmet.OstaliListNazivFormatedOIB_1">
      <item>Dijana Dianek, OIB 61274622761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>St-4428/2016-18</izvorni_sadrzaj>
    <derivirana_varijabla naziv="DomainObject.PoslovniBrojDokumenta_1">St-4428/2016-18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DIANEK d.o.o.</izvorni_sadrzaj>
    <derivirana_varijabla naziv="DomainObject.Predmet.ProtustrankaIDrugi_1">DIANEK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DIANEK d.o.o., OIB 34507413905, Majdekova 60, 10310 Ivanić-Grad</izvorni_sadrzaj>
    <derivirana_varijabla naziv="DomainObject.Predmet.ProtustrankaIDrugiAdressOIB_1">DIANEK d.o.o., OIB 34507413905, Majdekova 60,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DIANEK d.o.o.</item>
      <item>Dijana Dianek</item>
    </izvorni_sadrzaj>
    <derivirana_varijabla naziv="DomainObject.Predmet.SudioniciListNaziv_1">
      <item>FINA Regionalni centar Zagreb</item>
      <item>DIANEK d.o.o.</item>
      <item>Dijana Dianek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DIANEK d.o.o., OIB 34507413905, Majdekova 60,10310 Ivanić-Grad</item>
      <item>Dijana Dianek, OIB 61274622761, Ulica Stjepana Gregorka 46,10310 Ivanić-Grad</item>
    </izvorni_sadrzaj>
    <derivirana_varijabla naziv="DomainObject.Predmet.SudioniciListAdressOIB_1">
      <item>FINA Regionalni centar Zagreb, OIB 85821130368, Trg svibanjskih žrtava 1995. br. 1,10000 Zagreb</item>
      <item>DIANEK d.o.o., OIB 34507413905, Majdekova 60,10310 Ivanić-Grad</item>
      <item>Dijana Dianek, OIB 61274622761, Ulica Stjepana Gregorka 46,10310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34507413905</item>
      <item>, OIB 61274622761</item>
    </izvorni_sadrzaj>
    <derivirana_varijabla naziv="DomainObject.Predmet.SudioniciListNazivOIB_1">
      <item>, OIB 85821130368</item>
      <item>, OIB 34507413905</item>
      <item>, OIB 61274622761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C42393-775A-4DE3-9956-ECF8A42328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163</properties:Words>
  <properties:Characters>790</properties:Characters>
  <properties:Lines>39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2017-07-26T11:37:00Z</dcterms:created>
  <dc:creator>gboljkovac</dc:creator>
  <cp:lastModifiedBy>Marina Markić</cp:lastModifiedBy>
  <cp:lastPrinted>2017-07-26T11:36:00Z</cp:lastPrinted>
  <dcterms:modified xmlns:xsi="http://www.w3.org/2001/XMLSchema-instance" xsi:type="dcterms:W3CDTF">2017-07-27T11:25:00Z</dcterms:modified>
  <cp:revision>7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St-4428/2016-18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