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96c2" w14:paraId="24096c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0C2274">
        <w:rPr>
          <w:rStyle w:val="Naglaeno"/>
          <w:b w:val="false"/>
        </w:rPr>
        <w:t>7</w:t>
      </w:r>
      <w:r w:rsidR="00EF5D65">
        <w:rPr>
          <w:rStyle w:val="Naglaeno"/>
          <w:b w:val="false"/>
        </w:rPr>
        <w:t>09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>L. Jagera 3</w:t>
      </w:r>
      <w:r w:rsidR="00EA1A0E">
        <w:t>, za provedbu</w:t>
      </w:r>
      <w:r w:rsidR="00867612">
        <w:t xml:space="preserve"> skraćenog stečajnog postupka </w:t>
      </w:r>
      <w:r w:rsidR="004A0D7B">
        <w:t xml:space="preserve">nad dužnikom </w:t>
      </w:r>
      <w:r w:rsidR="00EF5D65">
        <w:t>SOCZO jednostavno društvo s ograničenom odgovornošću za</w:t>
      </w:r>
      <w:r w:rsidR="00DD34FF">
        <w:t xml:space="preserve"> </w:t>
      </w:r>
      <w:r w:rsidR="00FD1934">
        <w:t xml:space="preserve">trgovinu i usluge, </w:t>
      </w:r>
      <w:r w:rsidR="00EF5D65">
        <w:t>Osijek</w:t>
      </w:r>
      <w:r w:rsidR="00FD1934">
        <w:t xml:space="preserve">, </w:t>
      </w:r>
      <w:r w:rsidR="00EF5D65">
        <w:t>Vijenac Ljube Babića 1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384ED5">
        <w:t>030</w:t>
      </w:r>
      <w:r w:rsidR="00EF5D65">
        <w:t>148571</w:t>
      </w:r>
      <w:r w:rsidR="00071F69">
        <w:t>,</w:t>
      </w:r>
      <w:r w:rsidR="00331402">
        <w:t xml:space="preserve"> OIB:</w:t>
      </w:r>
      <w:r w:rsidR="00BB3D58">
        <w:t xml:space="preserve"> </w:t>
      </w:r>
      <w:r w:rsidR="00EF5D65">
        <w:t>94198176628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F5D65">
        <w:t>SOCZO jednostavno društvo s ograničenom odgovornošću za trgovinu i usluge, Osijek, Vijenac Ljube Babića 1, MBS: 030148571, OIB: 94198176628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F5D65">
        <w:t>23</w:t>
      </w:r>
      <w:r w:rsidR="00780AF6">
        <w:t>.</w:t>
      </w:r>
      <w:r w:rsidR="00EF5D65">
        <w:t>146</w:t>
      </w:r>
      <w:r w:rsidR="00B20F95">
        <w:t>,</w:t>
      </w:r>
      <w:r w:rsidR="00EF5D65">
        <w:t>58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EF5D65">
        <w:t>709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A402F7">
        <w:t>7</w:t>
      </w:r>
      <w:r w:rsidR="00F00C28">
        <w:t xml:space="preserve">. </w:t>
      </w:r>
      <w:r w:rsidR="00A402F7">
        <w:t>lipnj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F69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274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86B7C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2F7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2BA0"/>
    <w:rsid w:val="00AD5583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34FF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5D65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C7382"/>
    <w:rsid w:val="00FD1934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2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2B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2B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BA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BA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2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2B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2B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BA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BA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St-1709/2016</izvorni_sadrzaj>
    <derivirana_varijabla naziv="DomainObject.Predmet.OznakaBroj_1">St-1709/2016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SOCZO jednostavno društvo s ograničenom odgovornošću za trgovinu i usluge</izvorni_sadrzaj>
    <derivirana_varijabla naziv="DomainObject.Predmet.ProtustrankaFormated_1">  SOCZO jednostavno društvo s ograničenom odgovornošću za trgovinu i usluge</derivirana_varijabla>
  </DomainObject.Predmet.ProtustrankaFormated>
  <DomainObject.Predmet.ProtustrankaFormatedOIB>
    <izvorni_sadrzaj>  SOCZO jednostavno društvo s ograničenom odgovornošću za trgovinu i usluge, OIB 94198176628</izvorni_sadrzaj>
    <derivirana_varijabla naziv="DomainObject.Predmet.ProtustrankaFormatedOIB_1">  SOCZO jednostavno društvo s ograničenom odgovornošću za trgovinu i usluge, OIB 94198176628</derivirana_varijabla>
  </DomainObject.Predmet.ProtustrankaFormatedOIB>
  <DomainObject.Predmet.ProtustrankaFormatedWithAdress>
    <izvorni_sadrzaj> SOCZO jednostavno društvo s ograničenom odgovornošću za trgovinu i usluge, Vijenac Ljube Babića 1, 31000 Osijek</izvorni_sadrzaj>
    <derivirana_varijabla naziv="DomainObject.Predmet.ProtustrankaFormatedWithAdress_1"> SOCZO jednostavno društvo s ograničenom odgovornošću za trgovinu i usluge, Vijenac Ljube Babića 1, 31000 Osijek</derivirana_varijabla>
  </DomainObject.Predmet.ProtustrankaFormatedWithAdress>
  <DomainObject.Predmet.ProtustrankaFormatedWithAdressOIB>
    <izvorni_sadrzaj> SOCZO jednostavno društvo s ograničenom odgovornošću za trgovinu i usluge, OIB 94198176628, Vijenac Ljube Babića 1, 31000 Osijek</izvorni_sadrzaj>
    <derivirana_varijabla naziv="DomainObject.Predmet.ProtustrankaFormatedWithAdressOIB_1"> SOCZO jednostavno društvo s ograničenom odgovornošću za trgovinu i usluge, OIB 94198176628, Vijenac Ljube Babića 1, 31000 Osijek</derivirana_varijabla>
  </DomainObject.Predmet.ProtustrankaFormatedWithAdressOIB>
  <DomainObject.Predmet.ProtustrankaWithAdress>
    <izvorni_sadrzaj>SOCZO jednostavno društvo s ograničenom odgovornošću za trgovinu i usluge Vijenac Ljube Babića 1, 31000 Osijek</izvorni_sadrzaj>
    <derivirana_varijabla naziv="DomainObject.Predmet.ProtustrankaWithAdress_1">SOCZO jednostavno društvo s ograničenom odgovornošću za trgovinu i usluge Vijenac Ljube Babića 1, 31000 Osijek</derivirana_varijabla>
  </DomainObject.Predmet.ProtustrankaWithAdress>
  <DomainObject.Predmet.ProtustrankaWithAdressOIB>
    <izvorni_sadrzaj>SOCZO jednostavno društvo s ograničenom odgovornošću za trgovinu i usluge, OIB 94198176628, Vijenac Ljube Babića 1, 31000 Osijek</izvorni_sadrzaj>
    <derivirana_varijabla naziv="DomainObject.Predmet.ProtustrankaWithAdressOIB_1">SOCZO jednostavno društvo s ograničenom odgovornošću za trgovinu i usluge, OIB 94198176628, Vijenac Ljube Babića 1, 31000 Osijek</derivirana_varijabla>
  </DomainObject.Predmet.ProtustrankaWithAdressOIB>
  <DomainObject.Predmet.ProtustrankaNazivFormated>
    <izvorni_sadrzaj>SOCZO jednostavno društvo s ograničenom odgovornošću za trgovinu i usluge</izvorni_sadrzaj>
    <derivirana_varijabla naziv="DomainObject.Predmet.ProtustrankaNazivFormated_1">SOCZO jednostavno društvo s ograničenom odgovornošću za trgovinu i usluge</derivirana_varijabla>
  </DomainObject.Predmet.ProtustrankaNazivFormated>
  <DomainObject.Predmet.ProtustrankaNazivFormatedOIB>
    <izvorni_sadrzaj>SOCZO jednostavno društvo s ograničenom odgovornošću za trgovinu i usluge, OIB 94198176628</izvorni_sadrzaj>
    <derivirana_varijabla naziv="DomainObject.Predmet.ProtustrankaNazivFormatedOIB_1">SOCZO jednostavno društvo s ograničenom odgovornošću za trgovinu i usluge, OIB 94198176628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SOCZO jednostavno društvo s ograničenom odgovornošću za trgovinu i usluge</item>
    </izvorni_sadrzaj>
    <derivirana_varijabla naziv="DomainObject.Predmet.ProtuStrankaListFormated_1">
      <item>SOCZO jednostavno društvo s ograničenom odgovornošću za trgovinu i usluge</item>
    </derivirana_varijabla>
  </DomainObject.Predmet.ProtuStrankaListFormated>
  <DomainObject.Predmet.ProtuStrankaListFormatedOIB>
    <izvorni_sadrzaj>
      <item>SOCZO jednostavno društvo s ograničenom odgovornošću za trgovinu i usluge, OIB 94198176628</item>
    </izvorni_sadrzaj>
    <derivirana_varijabla naziv="DomainObject.Predmet.ProtuStrankaListFormatedOIB_1">
      <item>SOCZO jednostavno društvo s ograničenom odgovornošću za trgovinu i usluge, OIB 94198176628</item>
    </derivirana_varijabla>
  </DomainObject.Predmet.ProtuStrankaListFormatedOIB>
  <DomainObject.Predmet.ProtuStrankaListFormatedWithAdress>
    <izvorni_sadrzaj>
      <item>SOCZO jednostavno društvo s ograničenom odgovornošću za trgovinu i usluge, Vijenac Ljube Babića 1, 31000 Osijek</item>
    </izvorni_sadrzaj>
    <derivirana_varijabla naziv="DomainObject.Predmet.ProtuStrankaListFormatedWithAdress_1">
      <item>SOCZO jednostavno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SOCZO jednostavno društvo s ograničenom odgovornošću za trgovinu i usluge, OIB 94198176628, Vijenac Ljube Babića 1, 31000 Osijek</item>
    </izvorni_sadrzaj>
    <derivirana_varijabla naziv="DomainObject.Predmet.ProtuStrankaListFormatedWithAdressOIB_1">
      <item>SOCZO jednostavno društvo s ograničenom odgovornošću za trgovinu i usluge, OIB 94198176628, Vijenac Ljube Babića 1, 31000 Osijek</item>
    </derivirana_varijabla>
  </DomainObject.Predmet.ProtuStrankaListFormatedWithAdressOIB>
  <DomainObject.Predmet.ProtuStrankaListNazivFormated>
    <izvorni_sadrzaj>
      <item>SOCZO jednostavno društvo s ograničenom odgovornošću za trgovinu i usluge</item>
    </izvorni_sadrzaj>
    <derivirana_varijabla naziv="DomainObject.Predmet.ProtuStrankaListNazivFormated_1">
      <item>SOCZO jednostavno društvo s ograničenom odgovornošću za trgovinu i usluge</item>
    </derivirana_varijabla>
  </DomainObject.Predmet.ProtuStrankaListNazivFormated>
  <DomainObject.Predmet.ProtuStrankaListNazivFormatedOIB>
    <izvorni_sadrzaj>
      <item>SOCZO jednostavno društvo s ograničenom odgovornošću za trgovinu i usluge, OIB 94198176628</item>
    </izvorni_sadrzaj>
    <derivirana_varijabla naziv="DomainObject.Predmet.ProtuStrankaListNazivFormatedOIB_1">
      <item>SOCZO jednostavno društvo s ograničenom odgovornošću za trgovinu i usluge, OIB 94198176628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SOCZO jednostavno društvo s ograničenom odgovornošću za trgovinu i usluge</izvorni_sadrzaj>
    <derivirana_varijabla naziv="DomainObject.Predmet.ProtustrankaIDrugi_1">SOCZO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SOCZO jednostavno društvo s ograničenom odgovornošću za trgovinu i usluge, OIB 94198176628, Vijenac Ljube Babića 1, 31000 Osijek</izvorni_sadrzaj>
    <derivirana_varijabla naziv="DomainObject.Predmet.ProtustrankaIDrugiAdressOIB_1">SOCZO jednostavno društvo s ograničenom odgovornošću za trgovinu i usluge, OIB 94198176628,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SOCZO jednostavno društvo s ograničenom odgovornošću za trgovinu i usluge</item>
    </izvorni_sadrzaj>
    <derivirana_varijabla naziv="DomainObject.Predmet.SudioniciListNaziv_1">
      <item>FINA RC OSIJEK</item>
      <item>SOCZO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SOCZO jednostavno društvo s ograničenom odgovornošću za trgovinu i usluge, OIB 94198176628, Vijenac Ljube Babića 1,31000 Osijek</item>
    </izvorni_sadrzaj>
    <derivirana_varijabla naziv="DomainObject.Predmet.SudioniciListAdressOIB_1">
      <item>FINA RC OSIJEK, OIB 85821130368</item>
      <item>SOCZO jednostavno društvo s ograničenom odgovornošću za trgovinu i usluge, OIB 94198176628,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94198176628</item>
    </izvorni_sadrzaj>
    <derivirana_varijabla naziv="DomainObject.Predmet.SudioniciListNazivOIB_1">
      <item>, OIB 85821130368</item>
      <item>, OIB 94198176628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0ABF6-9B0E-451B-A589-112FAD13A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2108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2016-06-16T11:22:00Z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2016-06-17T05:29:00Z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