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6e7a" w14:paraId="dd16e7a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DF76A3">
        <w:rPr>
          <w:rFonts w:hAnsi="Times New Roman" w:ascii="Times New Roman"/>
          <w:szCs w:val="24"/>
          <w:lang w:val="hr-HR"/>
        </w:rPr>
        <w:t>151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EE1D80">
        <w:rPr>
          <w:rFonts w:hAnsi="Times New Roman" w:ascii="Times New Roman"/>
          <w:szCs w:val="24"/>
          <w:lang w:val="hr-HR"/>
        </w:rPr>
        <w:t>Vizija prostora</w:t>
      </w:r>
      <w:r w:rsidR="004A6629">
        <w:rPr>
          <w:rFonts w:hAnsi="Times New Roman" w:ascii="Times New Roman"/>
          <w:szCs w:val="24"/>
          <w:lang w:val="hr-HR"/>
        </w:rPr>
        <w:t xml:space="preserve"> jednostavno društvo s ograničenom odgovornošću za </w:t>
      </w:r>
      <w:r w:rsidR="00EE1D80">
        <w:rPr>
          <w:rFonts w:hAnsi="Times New Roman" w:ascii="Times New Roman"/>
          <w:szCs w:val="24"/>
          <w:lang w:val="hr-HR"/>
        </w:rPr>
        <w:t>arhitektonske i građevinske usluge, savjetovanje i izdavačku djelatnost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EE1D80">
        <w:rPr>
          <w:rFonts w:hAnsi="Times New Roman" w:ascii="Times New Roman"/>
          <w:szCs w:val="24"/>
          <w:lang w:val="hr-HR"/>
        </w:rPr>
        <w:t>Karlovac, Kralja Zvonimira 1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EE1D80">
        <w:rPr>
          <w:rFonts w:hAnsi="Times New Roman" w:ascii="Times New Roman"/>
          <w:szCs w:val="24"/>
          <w:lang w:val="hr-HR"/>
        </w:rPr>
        <w:t>01784949161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80279">
        <w:rPr>
          <w:rFonts w:hAnsi="Times New Roman" w:ascii="Times New Roman"/>
          <w:szCs w:val="24"/>
          <w:lang w:val="hr-HR"/>
        </w:rPr>
        <w:t>30</w:t>
      </w:r>
      <w:r w:rsidR="00E92428" w:rsidRPr="00E92428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EE1D80">
        <w:rPr>
          <w:rFonts w:hAnsi="Times New Roman" w:ascii="Times New Roman"/>
          <w:szCs w:val="24"/>
          <w:lang w:val="hr-HR"/>
        </w:rPr>
        <w:t>Vizija prostora jednostavno društvo s ograničenom odgovornošću za arhitektonske i građevinske usluge, savjetovanje i izdavačku djelatnost, Karlovac, Kralja Zvonimira 1,</w:t>
      </w:r>
      <w:r w:rsidR="00EE1D80" w:rsidRPr="00E92428">
        <w:rPr>
          <w:rFonts w:hAnsi="Times New Roman" w:ascii="Times New Roman"/>
          <w:szCs w:val="24"/>
          <w:lang w:val="hr-HR"/>
        </w:rPr>
        <w:t xml:space="preserve"> OIB </w:t>
      </w:r>
      <w:r w:rsidR="00EE1D80">
        <w:rPr>
          <w:rFonts w:hAnsi="Times New Roman" w:ascii="Times New Roman"/>
          <w:szCs w:val="24"/>
          <w:lang w:val="hr-HR"/>
        </w:rPr>
        <w:t>01784949161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EE1D80">
        <w:rPr>
          <w:rFonts w:hAnsi="Times New Roman" w:ascii="Times New Roman"/>
          <w:szCs w:val="24"/>
          <w:lang w:val="hr-HR"/>
        </w:rPr>
        <w:t>30</w:t>
      </w:r>
      <w:r w:rsidR="00181FDF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A80279">
        <w:rPr>
          <w:rFonts w:hAnsi="Times New Roman" w:ascii="Times New Roman"/>
          <w:szCs w:val="24"/>
        </w:rPr>
        <w:t>30</w:t>
      </w:r>
      <w:r w:rsidR="00181FDF">
        <w:rPr>
          <w:rFonts w:hAnsi="Times New Roman" w:ascii="Times New Roman"/>
          <w:szCs w:val="24"/>
        </w:rPr>
        <w:t xml:space="preserve">. </w:t>
      </w:r>
      <w:r w:rsidR="005375AB">
        <w:rPr>
          <w:rFonts w:hAnsi="Times New Roman" w:ascii="Times New Roman"/>
          <w:szCs w:val="24"/>
        </w:rPr>
        <w:t>svibnja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A111B">
        <w:rPr>
          <w:rFonts w:hAnsi="Times New Roman" w:ascii="Times New Roman"/>
          <w:szCs w:val="24"/>
        </w:rPr>
        <w:t>8,</w:t>
      </w:r>
      <w:r w:rsidR="00EE1D80">
        <w:rPr>
          <w:rFonts w:hAnsi="Times New Roman" w:ascii="Times New Roman"/>
          <w:szCs w:val="24"/>
        </w:rPr>
        <w:t>20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EE1D80">
        <w:rPr>
          <w:rFonts w:hAnsi="Times New Roman" w:ascii="Times New Roman"/>
          <w:szCs w:val="24"/>
        </w:rPr>
        <w:t xml:space="preserve">Zdravko Frleta </w:t>
      </w:r>
      <w:r w:rsidR="00A80279">
        <w:rPr>
          <w:rFonts w:hAnsi="Times New Roman" w:ascii="Times New Roman"/>
          <w:szCs w:val="24"/>
        </w:rPr>
        <w:t xml:space="preserve">iz Zagreba, </w:t>
      </w:r>
      <w:r w:rsidR="00EE1D80">
        <w:rPr>
          <w:rFonts w:hAnsi="Times New Roman" w:ascii="Times New Roman"/>
          <w:szCs w:val="24"/>
        </w:rPr>
        <w:t>Brune Bušića 40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EE1D80">
        <w:rPr>
          <w:rFonts w:hAnsi="Times New Roman" w:ascii="Times New Roman"/>
          <w:szCs w:val="24"/>
        </w:rPr>
        <w:t>16983053469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EE1D80">
        <w:rPr>
          <w:rFonts w:hAnsi="Times New Roman" w:ascii="Times New Roman"/>
          <w:szCs w:val="24"/>
          <w:lang w:val="hr-HR"/>
        </w:rPr>
        <w:t>Vizija prostora jednostavno društvo s ograničenom odgovornošću za arhitektonske i građevinske usluge, savjetovanje i izdavačku djelatnost, Karlovac, Kralja Zvonimira 1,</w:t>
      </w:r>
      <w:r w:rsidR="00EE1D80" w:rsidRPr="00E92428">
        <w:rPr>
          <w:rFonts w:hAnsi="Times New Roman" w:ascii="Times New Roman"/>
          <w:szCs w:val="24"/>
          <w:lang w:val="hr-HR"/>
        </w:rPr>
        <w:t xml:space="preserve"> OIB </w:t>
      </w:r>
      <w:r w:rsidR="00EE1D80">
        <w:rPr>
          <w:rFonts w:hAnsi="Times New Roman" w:ascii="Times New Roman"/>
          <w:szCs w:val="24"/>
          <w:lang w:val="hr-HR"/>
        </w:rPr>
        <w:t>01784949161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EE1D80">
        <w:rPr>
          <w:rFonts w:hAnsi="Times New Roman" w:ascii="Times New Roman"/>
          <w:szCs w:val="24"/>
          <w:lang w:val="hr-HR"/>
        </w:rPr>
        <w:t>Karlovac</w:t>
      </w:r>
      <w:r w:rsidRPr="00E92428">
        <w:rPr>
          <w:rFonts w:hAnsi="Times New Roman" w:ascii="Times New Roman"/>
          <w:szCs w:val="24"/>
          <w:lang w:val="hr-HR"/>
        </w:rPr>
        <w:t xml:space="preserve">, </w:t>
      </w:r>
      <w:r w:rsidR="00EE1D80">
        <w:rPr>
          <w:rFonts w:hAnsi="Times New Roman" w:ascii="Times New Roman"/>
          <w:szCs w:val="24"/>
          <w:lang w:val="hr-HR"/>
        </w:rPr>
        <w:t xml:space="preserve">Ul. Pavla Vitezovića </w:t>
      </w:r>
      <w:r w:rsidRPr="00E92428">
        <w:rPr>
          <w:rFonts w:hAnsi="Times New Roman" w:ascii="Times New Roman"/>
          <w:szCs w:val="24"/>
          <w:lang w:val="hr-HR"/>
        </w:rPr>
        <w:t xml:space="preserve">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A80279">
        <w:rPr>
          <w:rFonts w:hAnsi="Times New Roman" w:ascii="Times New Roman"/>
          <w:lang w:val="hr-HR"/>
        </w:rPr>
        <w:t>30</w:t>
      </w:r>
      <w:r w:rsidR="00181FDF">
        <w:rPr>
          <w:rFonts w:hAnsi="Times New Roman" w:ascii="Times New Roman"/>
          <w:lang w:val="hr-HR"/>
        </w:rPr>
        <w:t>.</w:t>
      </w:r>
      <w:r w:rsidR="005375AB">
        <w:rPr>
          <w:rFonts w:hAnsi="Times New Roman" w:ascii="Times New Roman"/>
          <w:lang w:val="hr-HR"/>
        </w:rPr>
        <w:t xml:space="preserve"> svibnja</w:t>
      </w:r>
      <w:r w:rsidR="00181FDF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AD7CD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D7CDD" w:rsidR="00AD7CD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D7CDD" w:rsidR="00AD7CD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D7CDD" w:rsidR="00AD7CD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AD7CDD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AB3" w:rsidP="00AD03AF" w:rsidR="006D0AB3">
      <w:r>
        <w:separator/>
      </w:r>
    </w:p>
  </w:endnote>
  <w:endnote w:id="0" w:type="continuationSeparator">
    <w:p w:rsidRDefault="006D0AB3" w:rsidP="00AD03AF" w:rsidR="006D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CDD" w:rsidRPr="00AD7CD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AB3" w:rsidP="00AD03AF" w:rsidR="006D0AB3">
      <w:r>
        <w:separator/>
      </w:r>
    </w:p>
  </w:footnote>
  <w:footnote w:id="0" w:type="continuationSeparator">
    <w:p w:rsidRDefault="006D0AB3" w:rsidP="00AD03AF" w:rsidR="006D0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</w:t>
    </w:r>
    <w:r w:rsidR="00DF76A3">
      <w:rPr>
        <w:rFonts w:hAnsi="Times New Roman" w:ascii="Times New Roman"/>
        <w:szCs w:val="24"/>
        <w:lang w:val="hr-HR"/>
      </w:rPr>
      <w:t>51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668BA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8081A"/>
    <w:rsid w:val="004A564C"/>
    <w:rsid w:val="004A6629"/>
    <w:rsid w:val="005375AB"/>
    <w:rsid w:val="0058481B"/>
    <w:rsid w:val="005909A0"/>
    <w:rsid w:val="005D2ED8"/>
    <w:rsid w:val="005E38F1"/>
    <w:rsid w:val="00633C98"/>
    <w:rsid w:val="00685426"/>
    <w:rsid w:val="00690BEB"/>
    <w:rsid w:val="006D0AB3"/>
    <w:rsid w:val="00756E2B"/>
    <w:rsid w:val="007711B7"/>
    <w:rsid w:val="007A5D3B"/>
    <w:rsid w:val="007B2CD0"/>
    <w:rsid w:val="008569C4"/>
    <w:rsid w:val="008957EC"/>
    <w:rsid w:val="008D61D2"/>
    <w:rsid w:val="008F64D7"/>
    <w:rsid w:val="00975F2D"/>
    <w:rsid w:val="009F0041"/>
    <w:rsid w:val="00A42BB3"/>
    <w:rsid w:val="00A6455F"/>
    <w:rsid w:val="00A80279"/>
    <w:rsid w:val="00AA3C80"/>
    <w:rsid w:val="00AC17F5"/>
    <w:rsid w:val="00AD03AF"/>
    <w:rsid w:val="00AD7CDD"/>
    <w:rsid w:val="00AF421C"/>
    <w:rsid w:val="00B00402"/>
    <w:rsid w:val="00B062EF"/>
    <w:rsid w:val="00B453F7"/>
    <w:rsid w:val="00BF08B5"/>
    <w:rsid w:val="00C22E70"/>
    <w:rsid w:val="00CA111B"/>
    <w:rsid w:val="00CB7B4E"/>
    <w:rsid w:val="00CE7AFA"/>
    <w:rsid w:val="00D6113C"/>
    <w:rsid w:val="00DF3E1D"/>
    <w:rsid w:val="00DF76A3"/>
    <w:rsid w:val="00E01C41"/>
    <w:rsid w:val="00E42124"/>
    <w:rsid w:val="00E42AD9"/>
    <w:rsid w:val="00E918A1"/>
    <w:rsid w:val="00E92428"/>
    <w:rsid w:val="00EB0F27"/>
    <w:rsid w:val="00EE0730"/>
    <w:rsid w:val="00EE1D80"/>
    <w:rsid w:val="00F276C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prostora j.d.o.o. zastupanog po punomoćniku Vesna Balta</izvorni_sadrzaj>
    <derivirana_varijabla naziv="DomainObject.Predmet.ProtustrankaFormated_1">  Vizija prostora j.d.o.o. zastupanog po punomoćniku Vesna Balta</derivirana_varijabla>
  </DomainObject.Predmet.ProtustrankaFormated>
  <DomainObject.Predmet.ProtustrankaFormatedOIB>
    <izvorni_sadrzaj>  Vizija prostora j.d.o.o., OIB 01784949161 zastupanog po punomoćniku Vesna Balta</izvorni_sadrzaj>
    <derivirana_varijabla naziv="DomainObject.Predmet.ProtustrankaFormatedOIB_1">  Vizija prostora j.d.o.o., OIB 01784949161 zastupanog po punomoćniku Vesna Balta</derivirana_varijabla>
  </DomainObject.Predmet.ProtustrankaFormatedOIB>
  <DomainObject.Predmet.ProtustrankaFormatedWithAdress>
    <izvorni_sadrzaj> Vizija prostora j.d.o.o., Kralja Zvonimira 1, 47000 Karlovac zastupanog po punomoćniku Vesna Balta</izvorni_sadrzaj>
    <derivirana_varijabla naziv="DomainObject.Predmet.ProtustrankaFormatedWithAdress_1"> Vizija prostora j.d.o.o., Kralja Zvonimira 1, 47000 Karlovac zastupanog po punomoćniku Vesna Balta</derivirana_varijabla>
  </DomainObject.Predmet.ProtustrankaFormatedWithAdress>
  <DomainObject.Predmet.ProtustrankaFormatedWithAdressOIB>
    <izvorni_sadrzaj> Vizija prostora j.d.o.o., OIB 01784949161, Kralja Zvonimira 1, 47000 Karlovac zastupanog po punomoćniku Vesna Balta</izvorni_sadrzaj>
    <derivirana_varijabla naziv="DomainObject.Predmet.ProtustrankaFormatedWithAdressOIB_1"> Vizija prostora j.d.o.o., OIB 01784949161, Kralja Zvonimira 1, 47000 Karlovac zastupanog po punomoćniku Vesna Balta</derivirana_varijabla>
  </DomainObject.Predmet.ProtustrankaFormatedWithAdressOIB>
  <DomainObject.Predmet.ProtustrankaWithAdress>
    <izvorni_sadrzaj>Vizija prostora j.d.o.o. Kralja Zvonimira 1, 47000 Karlovac</izvorni_sadrzaj>
    <derivirana_varijabla naziv="DomainObject.Predmet.ProtustrankaWithAdress_1">Vizija prostora j.d.o.o. Kralja Zvonimira 1, 47000 Karlovac</derivirana_varijabla>
  </DomainObject.Predmet.ProtustrankaWithAdress>
  <DomainObject.Predmet.ProtustrankaWithAdressOIB>
    <izvorni_sadrzaj>Vizija prostora j.d.o.o., OIB 01784949161, Kralja Zvonimira 1, 47000 Karlovac</izvorni_sadrzaj>
    <derivirana_varijabla naziv="DomainObject.Predmet.ProtustrankaWithAdressOIB_1">Vizija prostora j.d.o.o., OIB 01784949161, Kralja Zvonimira 1, 47000 Karlovac</derivirana_varijabla>
  </DomainObject.Predmet.ProtustrankaWithAdressOIB>
  <DomainObject.Predmet.ProtustrankaNazivFormated>
    <izvorni_sadrzaj>Vizija prostora j.d.o.o.</izvorni_sadrzaj>
    <derivirana_varijabla naziv="DomainObject.Predmet.ProtustrankaNazivFormated_1">Vizija prostora j.d.o.o.</derivirana_varijabla>
  </DomainObject.Predmet.ProtustrankaNazivFormated>
  <DomainObject.Predmet.ProtustrankaNazivFormatedOIB>
    <izvorni_sadrzaj>Vizija prostora j.d.o.o., OIB 01784949161</izvorni_sadrzaj>
    <derivirana_varijabla naziv="DomainObject.Predmet.ProtustrankaNazivFormatedOIB_1">Vizija prostora j.d.o.o., OIB 01784949161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Vizija prostora j.d.o.o. zastupanog po punomoćniku Vesna Balta</item>
    </izvorni_sadrzaj>
    <derivirana_varijabla naziv="DomainObject.Predmet.ProtuStrankaListFormated_1">
      <item>Vizija prostora j.d.o.o. zastupanog po punomoćniku Vesna Balta</item>
    </derivirana_varijabla>
  </DomainObject.Predmet.ProtuStrankaListFormated>
  <DomainObject.Predmet.ProtuStrankaListFormatedOIB>
    <izvorni_sadrzaj>
      <item>Vizija prostora j.d.o.o., OIB 01784949161 zastupanog po punomoćniku Vesna Balta</item>
    </izvorni_sadrzaj>
    <derivirana_varijabla naziv="DomainObject.Predmet.ProtuStrankaListFormatedOIB_1">
      <item>Vizija prostora j.d.o.o., OIB 01784949161 zastupanog po punomoćniku Vesna Balta</item>
    </derivirana_varijabla>
  </DomainObject.Predmet.ProtuStrankaListFormatedOIB>
  <DomainObject.Predmet.ProtuStrankaListFormatedWithAdress>
    <izvorni_sadrzaj>
      <item>Vizija prostora j.d.o.o., Kralja Zvonimira 1, 47000 Karlovac zastupanog po punomoćniku Vesna Balta</item>
    </izvorni_sadrzaj>
    <derivirana_varijabla naziv="DomainObject.Predmet.ProtuStrankaListFormatedWithAdress_1">
      <item>Vizija prostora j.d.o.o., Kralja Zvonimira 1, 47000 Karlovac zastupanog po punomoćniku Vesna Balta</item>
    </derivirana_varijabla>
  </DomainObject.Predmet.ProtuStrankaListFormatedWithAdress>
  <DomainObject.Predmet.ProtuStrankaListFormatedWithAdressOIB>
    <izvorni_sadrzaj>
      <item>Vizija prostora j.d.o.o., OIB 01784949161, Kralja Zvonimira 1, 47000 Karlovac zastupanog po punomoćniku Vesna Balta</item>
    </izvorni_sadrzaj>
    <derivirana_varijabla naziv="DomainObject.Predmet.ProtuStrankaListFormatedWithAdressOIB_1">
      <item>Vizija prostora j.d.o.o., OIB 01784949161, Kralja Zvonimira 1, 47000 Karlovac zastupanog po punomoćniku Vesna Balta</item>
    </derivirana_varijabla>
  </DomainObject.Predmet.ProtuStrankaListFormatedWithAdressOIB>
  <DomainObject.Predmet.ProtuStrankaListNazivFormated>
    <izvorni_sadrzaj>
      <item>Vizija prostora j.d.o.o.</item>
    </izvorni_sadrzaj>
    <derivirana_varijabla naziv="DomainObject.Predmet.ProtuStrankaListNazivFormated_1">
      <item>Vizija prostora j.d.o.o.</item>
    </derivirana_varijabla>
  </DomainObject.Predmet.ProtuStrankaListNazivFormated>
  <DomainObject.Predmet.ProtuStrankaListNazivFormatedOIB>
    <izvorni_sadrzaj>
      <item>Vizija prostora j.d.o.o., OIB 01784949161</item>
    </izvorni_sadrzaj>
    <derivirana_varijabla naziv="DomainObject.Predmet.ProtuStrankaListNazivFormatedOIB_1">
      <item>Vizija prostora j.d.o.o., OIB 01784949161</item>
    </derivirana_varijabla>
  </DomainObject.Predmet.ProtuStrankaListNazivFormatedOIB>
  <DomainObject.Predmet.OstaliListFormated>
    <izvorni_sadrzaj>
      <item>Vesna Balta punomoćnik sudionika u postupku Vizija prostora j.d.o.o.</item>
    </izvorni_sadrzaj>
    <derivirana_varijabla naziv="DomainObject.Predmet.OstaliListFormated_1">
      <item>Vesna Balta punomoćnik sudionika u postupku Vizija prostora j.d.o.o.</item>
    </derivirana_varijabla>
  </DomainObject.Predmet.OstaliListFormated>
  <DomainObject.Predmet.OstaliListFormatedOIB>
    <izvorni_sadrzaj>
      <item>Vesna Balta, OIB 08168850212 punomoćnik sudionika u postupku Vizija prostora j.d.o.o.</item>
    </izvorni_sadrzaj>
    <derivirana_varijabla naziv="DomainObject.Predmet.OstaliListFormatedOIB_1">
      <item>Vesna Balta, OIB 08168850212 punomoćnik sudionika u postupku Vizija prostora j.d.o.o.</item>
    </derivirana_varijabla>
  </DomainObject.Predmet.OstaliListFormatedOIB>
  <DomainObject.Predmet.OstaliListFormatedWithAdress>
    <izvorni_sadrzaj>
      <item>Vesna Balta, Kralja Zvonimira 1, 47000 Karlovac punomoćnik sudionika u postupku Vizija prostora j.d.o.o.</item>
    </izvorni_sadrzaj>
    <derivirana_varijabla naziv="DomainObject.Predmet.OstaliListFormatedWithAdress_1">
      <item>Vesna Balta, Kralja Zvonimira 1, 47000 Karlovac punomoćnik sudionika u postupku Vizija prostora j.d.o.o.</item>
    </derivirana_varijabla>
  </DomainObject.Predmet.OstaliListFormatedWithAdress>
  <DomainObject.Predmet.OstaliListFormatedWithAdressOIB>
    <izvorni_sadrzaj>
      <item>Vesna Balta, OIB 08168850212, Kralja Zvonimira 1, 47000 Karlovac punomoćnik sudionika u postupku Vizija prostora j.d.o.o.</item>
    </izvorni_sadrzaj>
    <derivirana_varijabla naziv="DomainObject.Predmet.OstaliListFormatedWithAdressOIB_1">
      <item>Vesna Balta, OIB 08168850212, Kralja Zvonimira 1, 47000 Karlovac punomoćnik sudionika u postupku Vizija prostora j.d.o.o.</item>
    </derivirana_varijabla>
  </DomainObject.Predmet.OstaliListFormatedWithAdressOIB>
  <DomainObject.Predmet.OstaliListNazivFormated>
    <izvorni_sadrzaj>
      <item>Vesna Balta</item>
    </izvorni_sadrzaj>
    <derivirana_varijabla naziv="DomainObject.Predmet.OstaliListNazivFormated_1">
      <item>Vesna Balta</item>
    </derivirana_varijabla>
  </DomainObject.Predmet.OstaliListNazivFormated>
  <DomainObject.Predmet.OstaliListNazivFormatedOIB>
    <izvorni_sadrzaj>
      <item>Vesna Balta, OIB 08168850212</item>
    </izvorni_sadrzaj>
    <derivirana_varijabla naziv="DomainObject.Predmet.OstaliListNazivFormatedOIB_1">
      <item>Vesna Balta, OIB 08168850212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Vizija prostora j.d.o.o.</izvorni_sadrzaj>
    <derivirana_varijabla naziv="DomainObject.Predmet.ProtustrankaIDrugi_1">Vizija prostora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Vizija prostora j.d.o.o., OIB 01784949161, Kralja Zvonimira 1, 47000 Karlovac</izvorni_sadrzaj>
    <derivirana_varijabla naziv="DomainObject.Predmet.ProtustrankaIDrugiAdressOIB_1">Vizija prostora j.d.o.o., OIB 01784949161,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Vizija prostora j.d.o.o.</item>
      <item>Vesna Balta</item>
    </izvorni_sadrzaj>
    <derivirana_varijabla naziv="DomainObject.Predmet.SudioniciListNaziv_1">
      <item>FINA regionalni centar Zagreb, podružnica Karlovac</item>
      <item>Vizija prostora j.d.o.o.</item>
      <item>Vesna Balta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Vizija prostora j.d.o.o., OIB 01784949161, Kralja Zvonimira 1,47000 Karlovac</item>
      <item>Vesna Balta, OIB 08168850212, Kralja Zvonimira 1,47000 Karlovac</item>
    </izvorni_sadrzaj>
    <derivirana_varijabla naziv="DomainObject.Predmet.SudioniciListAdressOIB_1">
      <item>FINA regionalni centar Zagreb, podružnica Karlovac, OIB 85821130368, Vitezovićeva 1,47000 Karlovac</item>
      <item>Vizija prostora j.d.o.o., OIB 01784949161, Kralja Zvonimira 1,47000 Karlovac</item>
      <item>Vesna Balta, OIB 08168850212, Kralja Zvonimira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01784949161</item>
      <item>, OIB 08168850212</item>
    </izvorni_sadrzaj>
    <derivirana_varijabla naziv="DomainObject.Predmet.SudioniciListNazivOIB_1">
      <item>, OIB 85821130368</item>
      <item>, OIB 01784949161</item>
      <item>, OIB 08168850212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2474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2017-05-30T06:18:00Z</dcterms:created>
  <dc:creator>Nada Nekić Plevko</dc:creator>
  <cp:lastModifiedBy>Jasna Mirt</cp:lastModifiedBy>
  <cp:lastPrinted>2017-05-30T06:26:00Z</cp:lastPrinted>
  <dcterms:modified xmlns:xsi="http://www.w3.org/2001/XMLSchema-instance" xsi:type="dcterms:W3CDTF">2017-05-30T06:29:00Z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