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616d0" w14:paraId="43616d0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31E4B">
        <w:t>522</w:t>
      </w:r>
      <w:r w:rsidR="00946625">
        <w:t>/16-</w:t>
      </w:r>
      <w:r w:rsidR="00331E4B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331E4B">
        <w:t>HUGO TOURS j.d.o.o., Zadar, Prominska 4a, OIB: 81357845626</w:t>
      </w:r>
      <w:r w:rsidRPr="00EF7C9A">
        <w:t xml:space="preserve">, dana </w:t>
      </w:r>
      <w:r w:rsidR="00332A55">
        <w:t>04. svibnja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3E01B4" w:rsidRPr="005675A5">
        <w:t xml:space="preserve">Željko Vrkić iz Zadra, </w:t>
      </w:r>
      <w:r w:rsidR="003E01B4">
        <w:t>Ante Starčevića 25a</w:t>
      </w:r>
      <w:r w:rsidR="003E01B4" w:rsidRPr="005675A5">
        <w:t>, (OIB 11055072755, osobna iskaznica broj 104398068, izdana od PU Zadar</w:t>
      </w:r>
      <w:r w:rsidR="003E01B4">
        <w:t>ska, datum rođenja 02.12.1971.)</w:t>
      </w:r>
      <w:r w:rsidR="00196009" w:rsidRPr="005675A5">
        <w:t>,</w:t>
      </w:r>
      <w:r w:rsidR="00196009">
        <w:t xml:space="preserve"> 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331E4B">
        <w:t>HUGO TOURS j.d.o.o., Zadar, Prominska 4a, OIB: 81357845626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331E4B">
        <w:t>HUGO TOURS j.d.o.o., Zadar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32A55">
        <w:t xml:space="preserve">04. svibnja </w:t>
      </w:r>
      <w:r w:rsidR="00170940">
        <w:t>2016.</w:t>
      </w:r>
    </w:p>
    <w:p w:rsidRDefault="008F03DE" w:rsidP="008F03DE" w:rsidR="008F03DE" w:rsidRPr="00EF7C9A">
      <w:pPr>
        <w:jc w:val="center"/>
      </w:pPr>
    </w:p>
    <w:p w:rsidRDefault="00E33FF3" w:rsidP="00332A55" w:rsidR="00E33FF3">
      <w:pPr>
        <w:jc w:val="right"/>
      </w:pPr>
      <w:r>
        <w:t>S</w:t>
      </w:r>
      <w:r w:rsidRPr="002C500F">
        <w:t>u</w:t>
      </w:r>
      <w:r>
        <w:t>tkinja:</w:t>
      </w:r>
    </w:p>
    <w:p w:rsidRDefault="00332A55" w:rsidP="00332A55" w:rsidR="00E33FF3" w:rsidRPr="00F60CD9">
      <w:pPr>
        <w:jc w:val="right"/>
      </w:pPr>
      <w:r>
        <w:t>Ardena Bajlo</w:t>
      </w:r>
    </w:p>
    <w:p w:rsidRDefault="00E33FF3" w:rsidP="00E33FF3" w:rsidR="00E33FF3"/>
    <w:p w:rsidRDefault="006A6121" w:rsidP="006A6121" w:rsidR="006A6121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  <w:r w:rsidR="00FB4D3D">
        <w:t xml:space="preserve"> – elektronskim putem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27D44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31E4B">
          <w:t>522/16-8</w:t>
        </w:r>
      </w:p>
      <w:p w:rsidRDefault="00E12FEA" w:rsidP="009C0FF2" w:rsidR="00E12FEA" w:rsidRPr="00EF7C9A">
        <w:pPr>
          <w:jc w:val="right"/>
        </w:pPr>
      </w:p>
      <w:p w:rsidRDefault="00F27D44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96009"/>
    <w:rsid w:val="001A363B"/>
    <w:rsid w:val="001C347E"/>
    <w:rsid w:val="0020672D"/>
    <w:rsid w:val="00243782"/>
    <w:rsid w:val="00281BC7"/>
    <w:rsid w:val="002F591D"/>
    <w:rsid w:val="003024D4"/>
    <w:rsid w:val="003039D7"/>
    <w:rsid w:val="00323F63"/>
    <w:rsid w:val="00331E4B"/>
    <w:rsid w:val="00332A55"/>
    <w:rsid w:val="00342BE6"/>
    <w:rsid w:val="00353A6D"/>
    <w:rsid w:val="00354F74"/>
    <w:rsid w:val="0038536A"/>
    <w:rsid w:val="003911EF"/>
    <w:rsid w:val="00394160"/>
    <w:rsid w:val="003C4494"/>
    <w:rsid w:val="003C6DA5"/>
    <w:rsid w:val="003E01B4"/>
    <w:rsid w:val="00453E80"/>
    <w:rsid w:val="00474A81"/>
    <w:rsid w:val="0048353C"/>
    <w:rsid w:val="004A1BFA"/>
    <w:rsid w:val="004B768C"/>
    <w:rsid w:val="004E61FB"/>
    <w:rsid w:val="004F1515"/>
    <w:rsid w:val="004F4FD5"/>
    <w:rsid w:val="00515656"/>
    <w:rsid w:val="00531CC9"/>
    <w:rsid w:val="00563127"/>
    <w:rsid w:val="005A2E2A"/>
    <w:rsid w:val="00665069"/>
    <w:rsid w:val="006A6121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5226F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C97BBB"/>
    <w:rsid w:val="00DB7A19"/>
    <w:rsid w:val="00DE3C12"/>
    <w:rsid w:val="00DF0026"/>
    <w:rsid w:val="00E12FEA"/>
    <w:rsid w:val="00E33FF3"/>
    <w:rsid w:val="00E86E81"/>
    <w:rsid w:val="00E86F87"/>
    <w:rsid w:val="00E9550E"/>
    <w:rsid w:val="00EB1A94"/>
    <w:rsid w:val="00EB3FAB"/>
    <w:rsid w:val="00EF7C9A"/>
    <w:rsid w:val="00F046B4"/>
    <w:rsid w:val="00F27D44"/>
    <w:rsid w:val="00F9308D"/>
    <w:rsid w:val="00FB4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D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7D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7D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7D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7D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7D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7D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7D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7D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7D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HUGO TOURS j.d.o.o. za djelatnost turističke agencije i poslovne usluge</izvorni_sadrzaj>
    <derivirana_varijabla naziv="DomainObject.Predmet.ProtustrankaFormated_1">  HUGO TOURS j.d.o.o. za djelatnost turističke agencije i poslovne usluge</derivirana_varijabla>
  </DomainObject.Predmet.ProtustrankaFormated>
  <DomainObject.Predmet.ProtustrankaFormatedOIB>
    <izvorni_sadrzaj>  HUGO TOURS j.d.o.o. za djelatnost turističke agencije i poslovne usluge, OIB 81357845626</izvorni_sadrzaj>
    <derivirana_varijabla naziv="DomainObject.Predmet.ProtustrankaFormatedOIB_1">  HUGO TOURS j.d.o.o. za djelatnost turističke agencije i poslovne usluge, OIB 81357845626</derivirana_varijabla>
  </DomainObject.Predmet.ProtustrankaFormatedOIB>
  <DomainObject.Predmet.ProtustrankaFormatedWithAdress>
    <izvorni_sadrzaj> HUGO TOURS j.d.o.o. za djelatnost turističke agencije i poslovne usluge, Prominska 4/a, 23000 Zadar</izvorni_sadrzaj>
    <derivirana_varijabla naziv="DomainObject.Predmet.ProtustrankaFormatedWithAdress_1"> HUGO TOURS j.d.o.o. za djelatnost turističke agencije i poslovne usluge, Prominska 4/a, 23000 Zadar</derivirana_varijabla>
  </DomainObject.Predmet.ProtustrankaFormatedWithAdress>
  <DomainObject.Predmet.ProtustrankaFormatedWithAdressOIB>
    <izvorni_sadrzaj> HUGO TOURS j.d.o.o. za djelatnost turističke agencije i poslovne usluge, OIB 81357845626, Prominska 4/a, 23000 Zadar</izvorni_sadrzaj>
    <derivirana_varijabla naziv="DomainObject.Predmet.ProtustrankaFormatedWithAdressOIB_1"> HUGO TOURS j.d.o.o. za djelatnost turističke agencije i poslovne usluge, OIB 81357845626, Prominska 4/a, 23000 Zadar</derivirana_varijabla>
  </DomainObject.Predmet.ProtustrankaFormatedWithAdressOIB>
  <DomainObject.Predmet.ProtustrankaWithAdress>
    <izvorni_sadrzaj>HUGO TOURS j.d.o.o. za djelatnost turističke agencije i poslovne usluge Prominska 4/a, 23000 Zadar</izvorni_sadrzaj>
    <derivirana_varijabla naziv="DomainObject.Predmet.ProtustrankaWithAdress_1">HUGO TOURS j.d.o.o. za djelatnost turističke agencije i poslovne usluge Prominska 4/a, 23000 Zadar</derivirana_varijabla>
  </DomainObject.Predmet.ProtustrankaWithAdress>
  <DomainObject.Predmet.ProtustrankaWithAdressOIB>
    <izvorni_sadrzaj>HUGO TOURS j.d.o.o. za djelatnost turističke agencije i poslovne usluge, OIB 81357845626, Prominska 4/a, 23000 Zadar</izvorni_sadrzaj>
    <derivirana_varijabla naziv="DomainObject.Predmet.ProtustrankaWithAdressOIB_1">HUGO TOURS j.d.o.o. za djelatnost turističke agencije i poslovne usluge, OIB 81357845626, Prominska 4/a, 23000 Zadar</derivirana_varijabla>
  </DomainObject.Predmet.ProtustrankaWithAdressOIB>
  <DomainObject.Predmet.ProtustrankaNazivFormated>
    <izvorni_sadrzaj>HUGO TOURS j.d.o.o. za djelatnost turističke agencije i poslovne usluge</izvorni_sadrzaj>
    <derivirana_varijabla naziv="DomainObject.Predmet.ProtustrankaNazivFormated_1">HUGO TOURS j.d.o.o. za djelatnost turističke agencije i poslovne usluge</derivirana_varijabla>
  </DomainObject.Predmet.ProtustrankaNazivFormated>
  <DomainObject.Predmet.ProtustrankaNazivFormatedOIB>
    <izvorni_sadrzaj>HUGO TOURS j.d.o.o. za djelatnost turističke agencije i poslovne usluge, OIB 81357845626</izvorni_sadrzaj>
    <derivirana_varijabla naziv="DomainObject.Predmet.ProtustrankaNazivFormatedOIB_1">HUGO TOURS j.d.o.o. za djelatnost turističke agencije i poslovne usluge, OIB 81357845626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16312.76</izvorni_sadrzaj>
    <derivirana_varijabla naziv="DomainObject.Predmet.TrenutnaVrijednost_1">16312.76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HUGO TOURS j.d.o.o. za djelatnost turističke agencije i poslovne usluge</item>
    </izvorni_sadrzaj>
    <derivirana_varijabla naziv="DomainObject.Predmet.ProtuStrankaListFormated_1">
      <item>HUGO TOURS j.d.o.o. za djelatnost turističke agencije i poslovne usluge</item>
    </derivirana_varijabla>
  </DomainObject.Predmet.ProtuStrankaListFormated>
  <DomainObject.Predmet.ProtuStrankaListFormatedOIB>
    <izvorni_sadrzaj>
      <item>HUGO TOURS j.d.o.o. za djelatnost turističke agencije i poslovne usluge, OIB 81357845626</item>
    </izvorni_sadrzaj>
    <derivirana_varijabla naziv="DomainObject.Predmet.ProtuStrankaListFormatedOIB_1">
      <item>HUGO TOURS j.d.o.o. za djelatnost turističke agencije i poslovne usluge, OIB 81357845626</item>
    </derivirana_varijabla>
  </DomainObject.Predmet.ProtuStrankaListFormatedOIB>
  <DomainObject.Predmet.ProtuStrankaListFormatedWithAdress>
    <izvorni_sadrzaj>
      <item>HUGO TOURS j.d.o.o. za djelatnost turističke agencije i poslovne usluge, Prominska 4/a, 23000 Zadar</item>
    </izvorni_sadrzaj>
    <derivirana_varijabla naziv="DomainObject.Predmet.ProtuStrankaListFormatedWithAdress_1">
      <item>HUGO TOURS j.d.o.o. za djelatnost turističke agencije i poslovne usluge, Prominska 4/a, 23000 Zadar</item>
    </derivirana_varijabla>
  </DomainObject.Predmet.ProtuStrankaListFormatedWithAdress>
  <DomainObject.Predmet.ProtuStrankaListFormatedWithAdressOIB>
    <izvorni_sadrzaj>
      <item>HUGO TOURS j.d.o.o. za djelatnost turističke agencije i poslovne usluge, OIB 81357845626, Prominska 4/a, 23000 Zadar</item>
    </izvorni_sadrzaj>
    <derivirana_varijabla naziv="DomainObject.Predmet.ProtuStrankaListFormatedWithAdressOIB_1">
      <item>HUGO TOURS j.d.o.o. za djelatnost turističke agencije i poslovne usluge, OIB 81357845626, Prominska 4/a, 23000 Zadar</item>
    </derivirana_varijabla>
  </DomainObject.Predmet.ProtuStrankaListFormatedWithAdressOIB>
  <DomainObject.Predmet.ProtuStrankaListNazivFormated>
    <izvorni_sadrzaj>
      <item>HUGO TOURS j.d.o.o. za djelatnost turističke agencije i poslovne usluge</item>
    </izvorni_sadrzaj>
    <derivirana_varijabla naziv="DomainObject.Predmet.ProtuStrankaListNazivFormated_1">
      <item>HUGO TOURS j.d.o.o. za djelatnost turističke agencije i poslovne usluge</item>
    </derivirana_varijabla>
  </DomainObject.Predmet.ProtuStrankaListNazivFormated>
  <DomainObject.Predmet.ProtuStrankaListNazivFormatedOIB>
    <izvorni_sadrzaj>
      <item>HUGO TOURS j.d.o.o. za djelatnost turističke agencije i poslovne usluge, OIB 81357845626</item>
    </izvorni_sadrzaj>
    <derivirana_varijabla naziv="DomainObject.Predmet.ProtuStrankaListNazivFormatedOIB_1">
      <item>HUGO TOURS j.d.o.o. za djelatnost turističke agencije i poslovne usluge, OIB 81357845626</item>
    </derivirana_varijabla>
  </DomainObject.Predmet.ProtuStrankaListNazivFormatedOIB>
  <DomainObject.Predmet.OstaliListFormated>
    <izvorni_sadrzaj>
      <item>Slaven Tošić</item>
    </izvorni_sadrzaj>
    <derivirana_varijabla naziv="DomainObject.Predmet.OstaliListFormated_1">
      <item>Slaven Tošić</item>
    </derivirana_varijabla>
  </DomainObject.Predmet.OstaliListFormated>
  <DomainObject.Predmet.OstaliListFormatedOIB>
    <izvorni_sadrzaj>
      <item>Slaven Tošić, OIB 03188126576</item>
    </izvorni_sadrzaj>
    <derivirana_varijabla naziv="DomainObject.Predmet.OstaliListFormatedOIB_1">
      <item>Slaven Tošić, OIB 03188126576</item>
    </derivirana_varijabla>
  </DomainObject.Predmet.OstaliListFormatedOIB>
  <DomainObject.Predmet.OstaliListFormatedWithAdress>
    <izvorni_sadrzaj>
      <item>Slaven Tošić, Put Stanova 43, 23000 Zadar</item>
    </izvorni_sadrzaj>
    <derivirana_varijabla naziv="DomainObject.Predmet.OstaliListFormatedWithAdress_1">
      <item>Slaven Tošić, Put Stanova 43, 23000 Zadar</item>
    </derivirana_varijabla>
  </DomainObject.Predmet.OstaliListFormatedWithAdress>
  <DomainObject.Predmet.OstaliListFormatedWithAdressOIB>
    <izvorni_sadrzaj>
      <item>Slaven Tošić, OIB 03188126576, Put Stanova 43, 23000 Zadar</item>
    </izvorni_sadrzaj>
    <derivirana_varijabla naziv="DomainObject.Predmet.OstaliListFormatedWithAdressOIB_1">
      <item>Slaven Tošić, OIB 03188126576, Put Stanova 43, 23000 Zadar</item>
    </derivirana_varijabla>
  </DomainObject.Predmet.OstaliListFormatedWithAdressOIB>
  <DomainObject.Predmet.OstaliListNazivFormated>
    <izvorni_sadrzaj>
      <item>Slaven Tošić</item>
    </izvorni_sadrzaj>
    <derivirana_varijabla naziv="DomainObject.Predmet.OstaliListNazivFormated_1">
      <item>Slaven Tošić</item>
    </derivirana_varijabla>
  </DomainObject.Predmet.OstaliListNazivFormated>
  <DomainObject.Predmet.OstaliListNazivFormatedOIB>
    <izvorni_sadrzaj>
      <item>Slaven Tošić, OIB 03188126576</item>
    </izvorni_sadrzaj>
    <derivirana_varijabla naziv="DomainObject.Predmet.OstaliListNazivFormatedOIB_1">
      <item>Slaven Tošić, OIB 03188126576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HUGO TOURS j.d.o.o. za djelatnost turističke agencije i poslovne usluge</izvorni_sadrzaj>
    <derivirana_varijabla naziv="DomainObject.Predmet.ProtustrankaIDrugi_1">HUGO TOURS j.d.o.o. za djelatnost turističke agencije i poslovne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HUGO TOURS j.d.o.o. za djelatnost turističke agencije i poslovne usluge, OIB 81357845626, Prominska 4/a, 23000 Zadar</izvorni_sadrzaj>
    <derivirana_varijabla naziv="DomainObject.Predmet.ProtustrankaIDrugiAdressOIB_1">HUGO TOURS j.d.o.o. za djelatnost turističke agencije i poslovne usluge, OIB 81357845626, Prominska 4/a,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HUGO TOURS j.d.o.o. za djelatnost turističke agencije i poslovne usluge</item>
      <item>Slaven Tošić</item>
    </izvorni_sadrzaj>
    <derivirana_varijabla naziv="DomainObject.Predmet.SudioniciListNaziv_1">
      <item>Financijska agencija</item>
      <item>HUGO TOURS j.d.o.o. za djelatnost turističke agencije i poslovne usluge</item>
      <item>Slaven Tošić</item>
    </derivirana_varijabla>
  </DomainObject.Predmet.SudioniciListNaziv>
  <DomainObject.Predmet.SudioniciListAdressOIB>
    <izvorni_sadrzaj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izvorni_sadrzaj>
    <derivirana_varijabla naziv="DomainObject.Predmet.SudioniciListAdressOIB_1">
      <item>Financijska agencija, OIB 85821130368, Ivana Danila 4,23000 Zadar</item>
      <item>HUGO TOURS j.d.o.o. za djelatnost turističke agencije i poslovne usluge, OIB 81357845626, Prominska 4/a,23000 Zadar</item>
      <item>Slaven Tošić, OIB 03188126576, Put Stanova 43,23000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81357845626</item>
      <item>, OIB 03188126576</item>
    </izvorni_sadrzaj>
    <derivirana_varijabla naziv="DomainObject.Predmet.SudioniciListNazivOIB_1">
      <item>, OIB 85821130368</item>
      <item>, OIB 81357845626</item>
      <item>, OIB 03188126576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337</properties:Words>
  <properties:Characters>1780</properties:Characters>
  <properties:Lines>65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2016-05-04T08:35:00Z</dcterms:created>
  <dc:creator>Ardena Bajlo</dc:creator>
  <cp:lastModifiedBy>Martina Kalmeta</cp:lastModifiedBy>
  <cp:lastPrinted>2016-05-04T08:33:00Z</cp:lastPrinted>
  <dcterms:modified xmlns:xsi="http://www.w3.org/2001/XMLSchema-instance" xsi:type="dcterms:W3CDTF">2016-05-05T07:05:00Z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