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44bac3c" w14:textId="44bac3c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C7223E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C7223E">
              <w:rPr>
                <w:rFonts w:eastAsia="Times New Roman" w:cs="Times New Roman"/>
                <w:kern w:val="0"/>
                <w:lang w:eastAsia="hr-HR" w:bidi="ar-SA"/>
              </w:rPr>
              <w:t>253/2019-8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C7223E">
        <w:rPr>
          <w:rFonts w:cs="Times New Roman"/>
        </w:rPr>
        <w:t>kao sucu u stečajnom predmetu</w:t>
      </w:r>
      <w:r w:rsidRPr="00EF7BA6" w:rsidR="00C7223E">
        <w:rPr>
          <w:rFonts w:cs="Times New Roman"/>
          <w:kern w:val="2"/>
        </w:rPr>
        <w:t xml:space="preserve"> povodom </w:t>
      </w:r>
      <w:r w:rsidR="00C7223E">
        <w:rPr>
          <w:rFonts w:cs="Times New Roman"/>
        </w:rPr>
        <w:t xml:space="preserve">prijedloga predlagatelja </w:t>
      </w:r>
      <w:r w:rsidR="00C7223E">
        <w:t>Financijske agencije, Ulica grada Vukovara 70, Zagreb, OIB: 85821130368</w:t>
      </w:r>
      <w:r w:rsidR="00C7223E">
        <w:rPr>
          <w:rFonts w:cs="Times New Roman"/>
        </w:rPr>
        <w:t>, za otvaranje stečajnog postupka nad dužnikom PEPI COMPANY j.d.o.o., Edvarda Kardelja 18, Lopatinec, OIB: 21784459925</w:t>
      </w:r>
      <w:r w:rsidR="00B51CAF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0540D0">
        <w:rPr>
          <w:rFonts w:cs="Times New Roman"/>
        </w:rPr>
        <w:t xml:space="preserve">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43EC8" w:rsidR="007C087D" w:rsidP="00743EC8" w:rsidRDefault="00C7223E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>
        <w:rPr>
          <w:snapToGrid w:val="false"/>
          <w:lang w:eastAsia="hr-HR"/>
        </w:rPr>
        <w:t>Pozivaju se osobe koje imaju pravni interes za provedbom ovog stečajnog postupka nad stečajnim dužnikom</w:t>
      </w:r>
      <w:r>
        <w:rPr>
          <w:snapToGrid w:val="false"/>
        </w:rPr>
        <w:t xml:space="preserve"> PEPI COMPANY j.d.o.o., Edvarda Kardelja 18, Lopatinec, OIB: 21784459925</w:t>
      </w:r>
      <w:r>
        <w:rPr>
          <w:snapToGrid w:val="false"/>
          <w:lang w:eastAsia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St-253/2019, jer će u protivnom sud donijeti rješenje o otvaranju i zaključenju stečajnog postupka.</w:t>
      </w:r>
    </w:p>
    <w:p w:rsidRPr="00743EC8" w:rsidR="00A61381" w:rsidP="00743EC8" w:rsidRDefault="00A61381">
      <w:pPr>
        <w:jc w:val="both"/>
        <w:rPr>
          <w:rFonts w:cs="Times New Roman"/>
        </w:rPr>
      </w:pPr>
    </w:p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52682A">
        <w:rPr>
          <w:rFonts w:cs="Times New Roman"/>
        </w:rPr>
        <w:t>, v.r.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54E1" w:rsidP="00BA0147" w:rsidRDefault="00BC54E1">
      <w:r>
        <w:separator/>
      </w:r>
    </w:p>
  </w:endnote>
  <w:endnote w:type="continuationSeparator" w:id="0">
    <w:p w:rsidR="00BC54E1" w:rsidP="00BA0147" w:rsidRDefault="00BC54E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54E1" w:rsidP="00BA0147" w:rsidRDefault="00BC54E1">
      <w:r>
        <w:separator/>
      </w:r>
    </w:p>
  </w:footnote>
  <w:footnote w:type="continuationSeparator" w:id="0">
    <w:p w:rsidR="00BC54E1" w:rsidP="00BA0147" w:rsidRDefault="00BC54E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640FC"/>
    <w:rsid w:val="00381F00"/>
    <w:rsid w:val="003820CB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2682A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43EC8"/>
    <w:rsid w:val="0076577E"/>
    <w:rsid w:val="0079114C"/>
    <w:rsid w:val="007945AC"/>
    <w:rsid w:val="007B0FD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5AF8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00FF2"/>
    <w:rsid w:val="00B15F84"/>
    <w:rsid w:val="00B51CAF"/>
    <w:rsid w:val="00B520A6"/>
    <w:rsid w:val="00B6748D"/>
    <w:rsid w:val="00B76F0D"/>
    <w:rsid w:val="00B92546"/>
    <w:rsid w:val="00BA0147"/>
    <w:rsid w:val="00BA4A3C"/>
    <w:rsid w:val="00BB7851"/>
    <w:rsid w:val="00BC54E1"/>
    <w:rsid w:val="00BE5D64"/>
    <w:rsid w:val="00BF4648"/>
    <w:rsid w:val="00C23175"/>
    <w:rsid w:val="00C42207"/>
    <w:rsid w:val="00C46CF2"/>
    <w:rsid w:val="00C61628"/>
    <w:rsid w:val="00C66FE4"/>
    <w:rsid w:val="00C7223E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DE37AE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3640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40FC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3640FC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3640FC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3640FC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64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F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640FC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640F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640F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St-253/2019-8</izvorni_sadrzaj>
    <derivirana_varijabla naziv="DomainObject.Oznaka_1">St-253/2019-8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St-253/2019</izvorni_sadrzaj>
    <derivirana_varijabla naziv="DomainObject.Predmet.OznakaBroj_1">St-253/2019</derivirana_varijabla>
  </DomainObject.Predmet.OznakaBroj>
  <DomainObject.Predmet.OznakaBrojOptuznogAkta>
    <izvorni_sadrzaj>04-06-19-3762</izvorni_sadrzaj>
    <derivirana_varijabla naziv="DomainObject.Predmet.OznakaBrojOptuznogAkta_1">04-06-19-3762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PEPI COMPANY jednostavno društvo s ograničenom odgovornošću za usluge i trgovinu zastupanog po punomoćniku Josip Brčić</izvorni_sadrzaj>
    <derivirana_varijabla naziv="DomainObject.Predmet.ProtustrankaFormated_1">  PEPI COMPANY jednostavno društvo s ograničenom odgovornošću za usluge i trgovinu zastupanog po punomoćniku Josip Brčić</derivirana_varijabla>
  </DomainObject.Predmet.ProtustrankaFormated>
  <DomainObject.Predmet.ProtustrankaFormatedOIB>
    <izvorni_sadrzaj>  PEPI COMPANY jednostavno društvo s ograničenom odgovornošću za usluge i trgovinu, OIB 21784459925 zastupanog po punomoćniku Josip Brčić</izvorni_sadrzaj>
    <derivirana_varijabla naziv="DomainObject.Predmet.ProtustrankaFormatedOIB_1">  PEPI COMPANY jednostavno društvo s ograničenom odgovornošću za usluge i trgovinu, OIB 21784459925 zastupanog po punomoćniku Josip Brčić</derivirana_varijabla>
  </DomainObject.Predmet.ProtustrankaFormatedOIB>
  <DomainObject.Predmet.ProtustrankaFormatedWithAdress>
    <izvorni_sadrzaj> PEPI COMPANY jednostavno društvo s ograničenom odgovornošću za usluge i trgovinu, Edvarda Kardelja 18, 40000 Lopatinec zastupanog po punomoćniku Josip Brčić</izvorni_sadrzaj>
    <derivirana_varijabla naziv="DomainObject.Predmet.ProtustrankaFormatedWithAdress_1"> PEPI COMPANY jednostavno društvo s ograničenom odgovornošću za usluge i trgovinu, Edvarda Kardelja 18, 40000 Lopatinec zastupanog po punomoćniku Josip Brčić</derivirana_varijabla>
  </DomainObject.Predmet.ProtustrankaFormatedWithAdress>
  <DomainObject.Predmet.ProtustrankaFormatedWithAdressOIB>
    <izvorni_sadrzaj> PEPI COMPANY jednostavno društvo s ograničenom odgovornošću za usluge i trgovinu, OIB 21784459925, Edvarda Kardelja 18, 40000 Lopatinec zastupanog po punomoćniku Josip Brčić</izvorni_sadrzaj>
    <derivirana_varijabla naziv="DomainObject.Predmet.ProtustrankaFormatedWithAdressOIB_1"> PEPI COMPANY jednostavno društvo s ograničenom odgovornošću za usluge i trgovinu, OIB 21784459925, Edvarda Kardelja 18, 40000 Lopatinec zastupanog po punomoćniku Josip Brčić</derivirana_varijabla>
  </DomainObject.Predmet.ProtustrankaFormatedWithAdressOIB>
  <DomainObject.Predmet.ProtustrankaWithAdress>
    <izvorni_sadrzaj>PEPI COMPANY jednostavno društvo s ograničenom odgovornošću za usluge i trgovinu Edvarda Kardelja 18, 40000 Lopatinec</izvorni_sadrzaj>
    <derivirana_varijabla naziv="DomainObject.Predmet.ProtustrankaWithAdress_1">PEPI COMPANY jednostavno društvo s ograničenom odgovornošću za usluge i trgovinu Edvarda Kardelja 18, 40000 Lopatinec</derivirana_varijabla>
  </DomainObject.Predmet.ProtustrankaWithAdress>
  <DomainObject.Predmet.ProtustrankaWithAdressOIB>
    <izvorni_sadrzaj>PEPI COMPANY jednostavno društvo s ograničenom odgovornošću za usluge i trgovinu, OIB 21784459925, Edvarda Kardelja 18, 40000 Lopatinec</izvorni_sadrzaj>
    <derivirana_varijabla naziv="DomainObject.Predmet.ProtustrankaWithAdressOIB_1">PEPI COMPANY jednostavno društvo s ograničenom odgovornošću za usluge i trgovinu, OIB 21784459925, Edvarda Kardelja 18, 40000 Lopatinec</derivirana_varijabla>
  </DomainObject.Predmet.ProtustrankaWithAdressOIB>
  <DomainObject.Predmet.ProtustrankaNazivFormated>
    <izvorni_sadrzaj>PEPI COMPANY jednostavno društvo s ograničenom odgovornošću za usluge i trgovinu</izvorni_sadrzaj>
    <derivirana_varijabla naziv="DomainObject.Predmet.ProtustrankaNazivFormated_1">PEPI COMPANY jednostavno društvo s ograničenom odgovornošću za usluge i trgovinu</derivirana_varijabla>
  </DomainObject.Predmet.ProtustrankaNazivFormated>
  <DomainObject.Predmet.ProtustrankaNazivFormatedOIB>
    <izvorni_sadrzaj>PEPI COMPANY jednostavno društvo s ograničenom odgovornošću za usluge i trgovinu, OIB 21784459925</izvorni_sadrzaj>
    <derivirana_varijabla naziv="DomainObject.Predmet.ProtustrankaNazivFormatedOIB_1">PEPI COMPANY jednostavno društvo s ograničenom odgovornošću za usluge i trgovinu, OIB 21784459925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175523.07</izvorni_sadrzaj>
    <derivirana_varijabla naziv="DomainObject.Predmet.TrenutnaVrijednost_1">175523.07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PEPI COMPANY jednostavno društvo s ograničenom odgovornošću za usluge i trgovinu zastupanog po punomoćniku Josip Brčić</item>
    </izvorni_sadrzaj>
    <derivirana_varijabla naziv="DomainObject.Predmet.ProtuStrankaListFormated_1">
      <item>PEPI COMPANY jednostavno društvo s ograničenom odgovornošću za usluge i trgovinu zastupanog po punomoćniku Josip Brčić</item>
    </derivirana_varijabla>
  </DomainObject.Predmet.ProtuStrankaListFormated>
  <DomainObject.Predmet.ProtuStrankaListFormatedOIB>
    <izvorni_sadrzaj>
      <item>PEPI COMPANY jednostavno društvo s ograničenom odgovornošću za usluge i trgovinu, OIB 21784459925 zastupanog po punomoćniku Josip Brčić</item>
    </izvorni_sadrzaj>
    <derivirana_varijabla naziv="DomainObject.Predmet.ProtuStrankaListFormatedOIB_1">
      <item>PEPI COMPANY jednostavno društvo s ograničenom odgovornošću za usluge i trgovinu, OIB 21784459925 zastupanog po punomoćniku Josip Brčić</item>
    </derivirana_varijabla>
  </DomainObject.Predmet.ProtuStrankaListFormatedOIB>
  <DomainObject.Predmet.ProtuStrankaListFormatedWithAdress>
    <izvorni_sadrzaj>
      <item>PEPI COMPANY jednostavno društvo s ograničenom odgovornošću za usluge i trgovinu, Edvarda Kardelja 18, 40000 Lopatinec zastupanog po punomoćniku Josip Brčić</item>
    </izvorni_sadrzaj>
    <derivirana_varijabla naziv="DomainObject.Predmet.ProtuStrankaListFormatedWithAdress_1">
      <item>PEPI COMPANY jednostavno društvo s ograničenom odgovornošću za usluge i trgovinu, Edvarda Kardelja 18, 40000 Lopatinec zastupanog po punomoćniku Josip Brčić</item>
    </derivirana_varijabla>
  </DomainObject.Predmet.ProtuStrankaListFormatedWithAdress>
  <DomainObject.Predmet.ProtuStrankaListFormatedWithAdressOIB>
    <izvorni_sadrzaj>
      <item>PEPI COMPANY jednostavno društvo s ograničenom odgovornošću za usluge i trgovinu, OIB 21784459925, Edvarda Kardelja 18, 40000 Lopatinec zastupanog po punomoćniku Josip Brčić</item>
    </izvorni_sadrzaj>
    <derivirana_varijabla naziv="DomainObject.Predmet.ProtuStrankaListFormatedWithAdressOIB_1">
      <item>PEPI COMPANY jednostavno društvo s ograničenom odgovornošću za usluge i trgovinu, OIB 21784459925, Edvarda Kardelja 18, 40000 Lopatinec zastupanog po punomoćniku Josip Brčić</item>
    </derivirana_varijabla>
  </DomainObject.Predmet.ProtuStrankaListFormatedWithAdressOIB>
  <DomainObject.Predmet.ProtuStrankaListNazivFormated>
    <izvorni_sadrzaj>
      <item>PEPI COMPANY jednostavno društvo s ograničenom odgovornošću za usluge i trgovinu</item>
    </izvorni_sadrzaj>
    <derivirana_varijabla naziv="DomainObject.Predmet.ProtuStrankaListNazivFormated_1">
      <item>PEPI COMPANY jednostavno društvo s ograničenom odgovornošću za usluge i trgovinu</item>
    </derivirana_varijabla>
  </DomainObject.Predmet.ProtuStrankaListNazivFormated>
  <DomainObject.Predmet.ProtuStrankaListNazivFormatedOIB>
    <izvorni_sadrzaj>
      <item>PEPI COMPANY jednostavno društvo s ograničenom odgovornošću za usluge i trgovinu, OIB 21784459925</item>
    </izvorni_sadrzaj>
    <derivirana_varijabla naziv="DomainObject.Predmet.ProtuStrankaListNazivFormatedOIB_1">
      <item>PEPI COMPANY jednostavno društvo s ograničenom odgovornošću za usluge i trgovinu, OIB 21784459925</item>
    </derivirana_varijabla>
  </DomainObject.Predmet.ProtuStrankaListNazivFormatedOIB>
  <DomainObject.Predmet.OstaliListFormated>
    <izvorni_sadrzaj>
      <item>Sudski registar Trgovačkog suda u Varaždinu</item>
      <item>Josip Brčić punomoćnik sudionika u postupku PEPI COMPANY jednostavno društvo s ograničenom odgovornošću za usluge i trgovinu</item>
    </izvorni_sadrzaj>
    <derivirana_varijabla naziv="DomainObject.Predmet.OstaliListFormated_1">
      <item>Sudski registar Trgovačkog suda u Varaždinu</item>
      <item>Josip Brčić punomoćnik sudionika u postupku PEPI COMPANY jednostavno društvo s ograničenom odgovornošću za usluge i trgovinu</item>
    </derivirana_varijabla>
  </DomainObject.Predmet.OstaliListFormated>
  <DomainObject.Predmet.OstaliListFormatedOIB>
    <izvorni_sadrzaj>
      <item>Sudski registar Trgovačkog suda u Varaždinu</item>
      <item>Josip Brčić, OIB 19505710869 punomoćnik sudionika u postupku PEPI COMPANY jednostavno društvo s ograničenom odgovornošću za usluge i trgovinu</item>
    </izvorni_sadrzaj>
    <derivirana_varijabla naziv="DomainObject.Predmet.OstaliListFormatedOIB_1">
      <item>Sudski registar Trgovačkog suda u Varaždinu</item>
      <item>Josip Brčić, OIB 19505710869 punomoćnik sudionika u postupku PEPI COMPANY jednostavno društvo s ograničenom odgovornošću za usluge i trgovinu</item>
    </derivirana_varijabla>
  </DomainObject.Predmet.OstaliListFormatedOIB>
  <DomainObject.Predmet.OstaliListFormatedWithAdress>
    <izvorni_sadrzaj>
      <item>Sudski registar Trgovačkog suda u Varaždinu, B.Radića 2, 42000 Varaždin</item>
      <item>Josip Brčić, Anschützg 15, Wien punomoćnik sudionika u postupku PEPI COMPANY jednostavno društvo s ograničenom odgovornošću za usluge i trgovinu</item>
    </izvorni_sadrzaj>
    <derivirana_varijabla naziv="DomainObject.Predmet.OstaliListFormatedWithAdress_1">
      <item>Sudski registar Trgovačkog suda u Varaždinu, B.Radića 2, 42000 Varaždin</item>
      <item>Josip Brčić, Anschützg 15, Wien punomoćnik sudionika u postupku PEPI COMPANY jednostavno društvo s ograničenom odgovornošću za usluge i trgovinu</item>
    </derivirana_varijabla>
  </DomainObject.Predmet.OstaliListFormatedWithAdress>
  <DomainObject.Predmet.OstaliListFormatedWithAdressOIB>
    <izvorni_sadrzaj>
      <item>Sudski registar Trgovačkog suda u Varaždinu, B.Radića 2, 42000 Varaždin</item>
      <item>Josip Brčić, OIB 19505710869, Anschützg 15, Wien punomoćnik sudionika u postupku PEPI COMPANY jednostavno društvo s ograničenom odgovornošću za usluge i trgovinu</item>
    </izvorni_sadrzaj>
    <derivirana_varijabla naziv="DomainObject.Predmet.OstaliListFormatedWithAdressOIB_1">
      <item>Sudski registar Trgovačkog suda u Varaždinu, B.Radića 2, 42000 Varaždin</item>
      <item>Josip Brčić, OIB 19505710869, Anschützg 15, Wien punomoćnik sudionika u postupku PEPI COMPANY jednostavno društvo s ograničenom odgovornošću za usluge i trgovinu</item>
    </derivirana_varijabla>
  </DomainObject.Predmet.OstaliListFormatedWithAdressOIB>
  <DomainObject.Predmet.OstaliListNazivFormated>
    <izvorni_sadrzaj>
      <item>Sudski registar Trgovačkog suda u Varaždinu</item>
      <item>Josip Brčić</item>
    </izvorni_sadrzaj>
    <derivirana_varijabla naziv="DomainObject.Predmet.OstaliListNazivFormated_1">
      <item>Sudski registar Trgovačkog suda u Varaždinu</item>
      <item>Josip Brčić</item>
    </derivirana_varijabla>
  </DomainObject.Predmet.OstaliListNazivFormated>
  <DomainObject.Predmet.OstaliListNazivFormatedOIB>
    <izvorni_sadrzaj>
      <item>Sudski registar Trgovačkog suda u Varaždinu</item>
      <item>Josip Brčić, OIB 19505710869</item>
    </izvorni_sadrzaj>
    <derivirana_varijabla naziv="DomainObject.Predmet.OstaliListNazivFormatedOIB_1">
      <item>Sudski registar Trgovačkog suda u Varaždinu</item>
      <item>Josip Brčić, OIB 19505710869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2019.</izvorni_sadrzaj>
    <derivirana_varijabla naziv="DomainObject.Datum_1">10. prosinca 2019.</derivirana_varijabla>
  </DomainObject.Datum>
  <DomainObject.PoslovniBrojDokumenta>
    <izvorni_sadrzaj>St-253/2019-8</izvorni_sadrzaj>
    <derivirana_varijabla naziv="DomainObject.PoslovniBrojDokumenta_1">St-253/2019-8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PEPI COMPANY jednostavno društvo s ograničenom odgovornošću za usluge i trgovinu</izvorni_sadrzaj>
    <derivirana_varijabla naziv="DomainObject.Predmet.ProtustrankaIDrugi_1">PEPI COMPANY jednostavno društvo s ograničenom odgovornošću za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PEPI COMPANY jednostavno društvo s ograničenom odgovornošću za usluge i trgovinu, OIB 21784459925, Edvarda Kardelja 18, 40000 Lopatinec</izvorni_sadrzaj>
    <derivirana_varijabla naziv="DomainObject.Predmet.ProtustrankaIDrugiAdressOIB_1">PEPI COMPANY jednostavno društvo s ograničenom odgovornošću za usluge i trgovinu, OIB 21784459925, Edvarda Kardelja 18,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PEPI COMPANY jednostavno društvo s ograničenom odgovornošću za usluge i trgovinu</item>
      <item>Financijska agencija</item>
      <item>Sudski registar Trgovačkog suda u Varaždinu</item>
      <item>Josip Brčić</item>
    </izvorni_sadrzaj>
    <derivirana_varijabla naziv="DomainObject.Predmet.SudioniciListNaziv_1">
      <item>PEPI COMPANY jednostavno društvo s ograničenom odgovornošću za usluge i trgovinu</item>
      <item>Financijska agencija</item>
      <item>Sudski registar Trgovačkog suda u Varaždinu</item>
      <item>Josip Brčić</item>
    </derivirana_varijabla>
  </DomainObject.Predmet.SudioniciListNaziv>
  <DomainObject.Predmet.SudioniciListAdressOIB>
    <izvorni_sadrzaj>
      <item>PEPI COMPANY jednostavno društvo s ograničenom odgovornošću za usluge i trgovinu, OIB 21784459925, Edvarda Kardelja 18,40000 Lopatinec</item>
      <item>Financijska agencija, OIB 85821130368, A.CESARCA 2,42000 Varaždin</item>
      <item>Sudski registar Trgovačkog suda u Varaždinu, B.Radića 2,42000 Varaždin</item>
      <item>Josip Brčić, OIB 19505710869, Anschützg 15,Wien</item>
    </izvorni_sadrzaj>
    <derivirana_varijabla naziv="DomainObject.Predmet.SudioniciListAdressOIB_1">
      <item>PEPI COMPANY jednostavno društvo s ograničenom odgovornošću za usluge i trgovinu, OIB 21784459925, Edvarda Kardelja 18,40000 Lopatinec</item>
      <item>Financijska agencija, OIB 85821130368, A.CESARCA 2,42000 Varaždin</item>
      <item>Sudski registar Trgovačkog suda u Varaždinu, B.Radića 2,42000 Varaždin</item>
      <item>Josip Brčić, OIB 19505710869, Anschützg 15,Wien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21784459925</item>
      <item>, OIB 85821130368</item>
      <item>, OIB null</item>
      <item>, OIB 19505710869</item>
    </izvorni_sadrzaj>
    <derivirana_varijabla naziv="DomainObject.Predmet.SudioniciListNazivOIB_1">
      <item>, OIB 21784459925</item>
      <item>, OIB 85821130368</item>
      <item>, OIB null</item>
      <item>, OIB 19505710869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2019.</izvorni_sadrzaj>
    <derivirana_varijabla naziv="DomainObject.PredzadnjaOdlukaIzPredmeta.DatumDonosenjaOdluke_1">17. rujna 2019.</derivirana_varijabla>
  </DomainObject.PredzadnjaOdlukaIzPredmeta.DatumDonosenjaOdluke>
  <DomainObject.PredzadnjaOdlukaIzPredmeta.Oznaka>
    <izvorni_sadrzaj>St-253/2019-4</izvorni_sadrzaj>
    <derivirana_varijabla naziv="DomainObject.PredzadnjaOdlukaIzPredmeta.Oznaka_1">St-253/2019-4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rujna 2019.</izvorni_sadrzaj>
    <derivirana_varijabla naziv="DomainObject.Predmet.DatumPocetkaProcesa_1">3.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355D9-BE6F-49BE-9107-44FEF051C1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223</properties:Words>
  <properties:Characters>1112</properties:Characters>
  <properties:Lines>43</properties:Lines>
  <properties:Paragraphs>16</properties:Paragraphs>
  <properties:TotalTime>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2019-12-10T10:56:00Z</cp:lastPrinted>
  <dcterms:modified xmlns:xsi="http://www.w3.org/2001/XMLSchema-instance" xsi:type="dcterms:W3CDTF">2019-12-10T11:39:00Z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St-253/2019-8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