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18c25" w14:paraId="0818c25" w:rsidRDefault="00EB1EB2" w:rsidP="005D7BF8" w:rsidR="00EB1EB2" w:rsidRPr="00EB1EB2">
      <w:pPr>
        <w:pStyle w:val="Bezproreda"/>
        <w:jc w:val="both"/>
        <w15:collapsed w:val="false"/>
        <w:rPr>
          <w:rFonts w:hAnsi="Times New Roman" w:ascii="Times New Roman"/>
          <w:b w:val="false"/>
        </w:rPr>
      </w:pPr>
      <w:bookmarkStart w:name="_GoBack" w:id="0"/>
      <w:bookmarkEnd w:id="0"/>
      <w:r w:rsidRPr="00EB1EB2">
        <w:rPr>
          <w:rFonts w:hAnsi="Times New Roman" w:ascii="Times New Roman"/>
          <w:b w:val="false"/>
        </w:rPr>
        <w:t xml:space="preserve">                 </w:t>
      </w:r>
      <w:r w:rsidRPr="00EB1EB2">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B1EB2" w:rsidP="005D7BF8" w:rsidR="00EB1EB2" w:rsidRPr="00EB1EB2">
      <w:pPr>
        <w:pStyle w:val="Bezproreda"/>
        <w:jc w:val="both"/>
        <w:rPr>
          <w:rFonts w:hAnsi="Times New Roman" w:ascii="Times New Roman"/>
          <w:b w:val="false"/>
        </w:rPr>
      </w:pPr>
      <w:r w:rsidRPr="00EB1EB2">
        <w:rPr>
          <w:rFonts w:eastAsia="MS Mincho" w:hAnsi="Times New Roman" w:ascii="Times New Roman"/>
          <w:b w:val="false"/>
        </w:rPr>
        <w:t xml:space="preserve">   REPUBLIKA HRVATSKA</w:t>
      </w:r>
    </w:p>
    <w:p w:rsidRDefault="00EB1EB2" w:rsidP="005D7BF8" w:rsidR="00EB1EB2" w:rsidRPr="00EB1EB2">
      <w:pPr>
        <w:pStyle w:val="Bezproreda"/>
        <w:jc w:val="both"/>
        <w:rPr>
          <w:rFonts w:hAnsi="Times New Roman" w:ascii="Times New Roman"/>
          <w:b w:val="false"/>
        </w:rPr>
      </w:pPr>
      <w:r w:rsidRPr="00EB1EB2">
        <w:rPr>
          <w:rFonts w:eastAsia="MS Mincho" w:hAnsi="Times New Roman" w:ascii="Times New Roman"/>
          <w:b w:val="false"/>
        </w:rPr>
        <w:t>TRGOVAČKI SUD U RIJECI</w:t>
      </w:r>
    </w:p>
    <w:p w:rsidRDefault="00EB1EB2" w:rsidP="005D7BF8" w:rsidR="00EB1EB2" w:rsidRPr="00EB1EB2">
      <w:pPr>
        <w:pStyle w:val="Bezproreda"/>
        <w:jc w:val="both"/>
        <w:rPr>
          <w:rFonts w:eastAsia="MS Mincho" w:hAnsi="Times New Roman" w:ascii="Times New Roman"/>
          <w:b w:val="false"/>
        </w:rPr>
      </w:pPr>
      <w:r w:rsidRPr="00EB1EB2">
        <w:rPr>
          <w:rFonts w:eastAsia="MS Mincho" w:hAnsi="Times New Roman" w:ascii="Times New Roman"/>
          <w:b w:val="false"/>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9C1065">
        <w:t xml:space="preserve">odlučujući o prijedlogu predlagatelja Financijske agencije, Regionalni centar Rijeka, Podružnica Rijeka, F. Kurelca 8, za otvaranje stečajnog postupka </w:t>
      </w:r>
      <w:r w:rsidRPr="00881E1F">
        <w:t>nad dužnikom</w:t>
      </w:r>
      <w:r w:rsidR="00FD775A">
        <w:t xml:space="preserve"> </w:t>
      </w:r>
      <w:r w:rsidR="009C1065" w:rsidRPr="009C1065">
        <w:rPr>
          <w:b/>
        </w:rPr>
        <w:t>ORTOKAM društvo s ograničenom odgovornošću za proizvodnju i trgovinu</w:t>
      </w:r>
      <w:r w:rsidR="00E52507">
        <w:rPr>
          <w:b/>
        </w:rPr>
        <w:t>,</w:t>
      </w:r>
      <w:r w:rsidR="009C1065">
        <w:rPr>
          <w:b/>
        </w:rPr>
        <w:t xml:space="preserve"> Rijeka, Trpimirova 2, OIB </w:t>
      </w:r>
      <w:r w:rsidR="009C1065" w:rsidRPr="009C1065">
        <w:rPr>
          <w:b/>
        </w:rPr>
        <w:t>31652205486</w:t>
      </w:r>
      <w:r w:rsidR="009C1065">
        <w:rPr>
          <w:b/>
        </w:rPr>
        <w:t>,</w:t>
      </w:r>
      <w:r w:rsidR="002E0501">
        <w:rPr>
          <w:b/>
        </w:rPr>
        <w:t xml:space="preserve"> </w:t>
      </w:r>
      <w:r w:rsidR="0055769C">
        <w:t xml:space="preserve">dana </w:t>
      </w:r>
      <w:r w:rsidR="004E004C">
        <w:t>20. srpnja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9C1065">
        <w:t xml:space="preserve">MARIJANI ROSSMANN iz Rijeke, Omladinska 2, OIB 77338069184 </w:t>
      </w:r>
      <w:r w:rsidR="00C83F8A">
        <w:t>osobi</w:t>
      </w:r>
      <w:r w:rsidR="0077519F">
        <w:t xml:space="preserve"> ovlaštenoj za zastupanje dužnika trgovačkog društva </w:t>
      </w:r>
      <w:r w:rsidR="009C1065" w:rsidRPr="009C1065">
        <w:rPr>
          <w:b/>
        </w:rPr>
        <w:t>ORTOKAM društvo s ograničenom odgovornošću za proizvodnju i trgovinu, Rijeka, Trpimirova 2, OIB 31652205486</w:t>
      </w:r>
      <w:r w:rsidR="009C1065">
        <w:rPr>
          <w:b/>
        </w:rPr>
        <w:t>,</w:t>
      </w:r>
      <w:r w:rsidR="00E52507">
        <w:t xml:space="preserve"> </w:t>
      </w:r>
      <w:r w:rsidR="0077519F">
        <w:t>u roku 8 (osam) dana od dana dostave ovoga rješenja plati</w:t>
      </w:r>
      <w:r w:rsidR="009C1065">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4E004C">
        <w:t>1</w:t>
      </w:r>
      <w:r w:rsidR="009C1065">
        <w:t>4</w:t>
      </w:r>
      <w:r w:rsidR="004E004C">
        <w:t>7-17</w:t>
      </w:r>
      <w:r w:rsidR="00962101">
        <w:t xml:space="preserve"> i dodatni iznos predujma u visini </w:t>
      </w:r>
      <w:r w:rsidR="009C1065">
        <w:t>2</w:t>
      </w:r>
      <w:r w:rsidR="00962101">
        <w:t>.</w:t>
      </w:r>
      <w:r w:rsidR="009C1065">
        <w:t>749</w:t>
      </w:r>
      <w:r w:rsidR="00962101">
        <w:t>,</w:t>
      </w:r>
      <w:r w:rsidR="009C1065">
        <w:t xml:space="preserve">23 </w:t>
      </w:r>
      <w:r w:rsidR="00962101">
        <w:t>kn (slovima:</w:t>
      </w:r>
      <w:r w:rsidR="009C1065">
        <w:t xml:space="preserve"> </w:t>
      </w:r>
      <w:proofErr w:type="spellStart"/>
      <w:r w:rsidR="009C1065">
        <w:t>dvijetisućesedamstotinačetrdeset</w:t>
      </w:r>
      <w:proofErr w:type="spellEnd"/>
      <w:r w:rsidR="009C1065">
        <w:t xml:space="preserve"> </w:t>
      </w:r>
      <w:proofErr w:type="spellStart"/>
      <w:r w:rsidR="009C1065">
        <w:t>devetkunaidvadesettrilipe</w:t>
      </w:r>
      <w:proofErr w:type="spellEnd"/>
      <w:r w:rsidR="00962101">
        <w:t xml:space="preserve">) na </w:t>
      </w:r>
      <w:r w:rsidR="00962101" w:rsidRPr="00881E1F">
        <w:t xml:space="preserve">račun </w:t>
      </w:r>
      <w:r w:rsidR="00962101">
        <w:t xml:space="preserve">Trgovačkog suda u Rijeci, IBAN: </w:t>
      </w:r>
      <w:r w:rsidR="00962101" w:rsidRPr="00881E1F">
        <w:rPr>
          <w:b/>
          <w:bCs/>
        </w:rPr>
        <w:t>HR</w:t>
      </w:r>
      <w:r w:rsidR="00962101">
        <w:rPr>
          <w:b/>
          <w:bCs/>
        </w:rPr>
        <w:t>59 2390 0011 3000 0270 3</w:t>
      </w:r>
      <w:r w:rsidR="00962101" w:rsidRPr="00881E1F">
        <w:rPr>
          <w:b/>
          <w:bCs/>
        </w:rPr>
        <w:t xml:space="preserve">, s pozivom na broj </w:t>
      </w:r>
      <w:r w:rsidR="009C1065">
        <w:rPr>
          <w:b/>
          <w:bCs/>
        </w:rPr>
        <w:t>147</w:t>
      </w:r>
      <w:r w:rsidR="004E004C">
        <w:rPr>
          <w:b/>
          <w:bCs/>
        </w:rPr>
        <w:t>-17</w:t>
      </w:r>
      <w:r w:rsidR="00962101">
        <w:rPr>
          <w:b/>
          <w:bCs/>
        </w:rPr>
        <w:t xml:space="preserve"> </w:t>
      </w:r>
      <w:r w:rsidR="00962101" w:rsidRPr="009C1065">
        <w:rPr>
          <w:bCs/>
        </w:rPr>
        <w:t>i</w:t>
      </w:r>
      <w:r w:rsidR="00646A80">
        <w:rPr>
          <w:bCs/>
        </w:rPr>
        <w:t xml:space="preserve">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9C1065">
        <w:rPr>
          <w:bCs/>
        </w:rPr>
        <w:t>147</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9C1065" w:rsidRPr="009C1065">
        <w:t>77338069184</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9C1065">
        <w:rPr>
          <w:b/>
          <w:bCs/>
        </w:rPr>
        <w:t>14</w:t>
      </w:r>
      <w:r w:rsidR="004E004C">
        <w:rPr>
          <w:b/>
          <w:bCs/>
        </w:rPr>
        <w:t>7-17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9C1065">
        <w:rPr>
          <w:bCs/>
        </w:rPr>
        <w:t>50.685,90</w:t>
      </w:r>
      <w:r>
        <w:rPr>
          <w:bCs/>
        </w:rPr>
        <w:t xml:space="preserve"> kn</w:t>
      </w:r>
      <w:r w:rsidRPr="00C83F8A">
        <w:rPr>
          <w:bCs/>
        </w:rPr>
        <w:t xml:space="preserve">, te </w:t>
      </w:r>
      <w:r w:rsidR="009C1065">
        <w:rPr>
          <w:bCs/>
        </w:rPr>
        <w:t>su</w:t>
      </w:r>
      <w:r w:rsidRPr="00C83F8A">
        <w:rPr>
          <w:bCs/>
        </w:rPr>
        <w:t xml:space="preserve"> na temelju čl.112. st.5. SZ-a zaplijenjena novčana sredstva na računu dužnika </w:t>
      </w:r>
      <w:r w:rsidR="009C1065">
        <w:rPr>
          <w:bCs/>
        </w:rPr>
        <w:t xml:space="preserve">u visini od 250,77 kn </w:t>
      </w:r>
      <w:r w:rsidRPr="00C83F8A">
        <w:rPr>
          <w:bCs/>
        </w:rPr>
        <w:t xml:space="preserve">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w:t>
      </w:r>
      <w:r w:rsidR="009C1065">
        <w:rPr>
          <w:bCs/>
        </w:rPr>
        <w:t>j</w:t>
      </w:r>
      <w:r>
        <w:rPr>
          <w:bCs/>
        </w:rPr>
        <w:t>e</w:t>
      </w:r>
      <w:r w:rsidRPr="00C83F8A">
        <w:rPr>
          <w:bCs/>
        </w:rPr>
        <w:t>, slijedom čega je sud pozvao zastupnika dužnika po zakonu na uplatu predujma</w:t>
      </w:r>
      <w:r w:rsidR="009C1065">
        <w:rPr>
          <w:bCs/>
        </w:rPr>
        <w:t xml:space="preserve"> umanjenog za iznos osiguranih sredstava</w:t>
      </w:r>
      <w:r w:rsidRPr="00C83F8A">
        <w:rPr>
          <w:bCs/>
        </w:rPr>
        <w:t xml:space="preserve"> u visini </w:t>
      </w:r>
      <w:r w:rsidR="009C1065">
        <w:rPr>
          <w:bCs/>
        </w:rPr>
        <w:t>2.749,23</w:t>
      </w:r>
      <w:r>
        <w:rPr>
          <w:bCs/>
        </w:rPr>
        <w:t xml:space="preserve">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1E694C">
        <w:t>20. srpnja</w:t>
      </w:r>
      <w:r w:rsidR="00646A80">
        <w:t xml:space="preserve"> 2017</w:t>
      </w:r>
      <w:r w:rsidR="00BB294D" w:rsidRPr="00881E1F">
        <w:t xml:space="preserve">. </w:t>
      </w:r>
      <w:r w:rsidR="000B2C7B">
        <w:t>g</w:t>
      </w:r>
      <w:r w:rsidR="00BB294D" w:rsidRPr="00881E1F">
        <w:t>odine</w:t>
      </w:r>
    </w:p>
    <w:p w:rsidRDefault="001E694C" w:rsidP="00C83F8A" w:rsidR="001E694C">
      <w:pPr>
        <w:jc w:val="center"/>
      </w:pPr>
    </w:p>
    <w:p w:rsidRDefault="00EB5FE6" w:rsidP="00230E1E" w:rsidR="00230E1E">
      <w:pPr>
        <w:jc w:val="right"/>
      </w:pPr>
      <w:r>
        <w:t>S</w:t>
      </w:r>
      <w:r w:rsidR="00B7614A" w:rsidRPr="00881E1F">
        <w:t>udac</w:t>
      </w:r>
    </w:p>
    <w:p w:rsidRDefault="00BB294D" w:rsidP="00D00F14" w:rsidR="000D23C3">
      <w:pPr>
        <w:ind w:firstLine="708" w:left="1416"/>
        <w:jc w:val="right"/>
      </w:pPr>
      <w:r w:rsidRPr="00881E1F">
        <w:t xml:space="preserve">Daniela </w:t>
      </w:r>
      <w:r w:rsidR="00B7614A" w:rsidRPr="00881E1F">
        <w:t>Korlević</w:t>
      </w:r>
      <w:r w:rsidR="0028734A">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1E694C">
        <w:rPr>
          <w:sz w:val="20"/>
          <w:szCs w:val="20"/>
        </w:rPr>
        <w:t>20.7.2017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9C1065">
      <w:t>147</w:t>
    </w:r>
    <w:r w:rsidR="004823C8">
      <w:t>/17-2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399B"/>
    <w:rsid w:val="00145822"/>
    <w:rsid w:val="00183263"/>
    <w:rsid w:val="001977FA"/>
    <w:rsid w:val="001E694C"/>
    <w:rsid w:val="001E6F72"/>
    <w:rsid w:val="001E7E17"/>
    <w:rsid w:val="00230E1E"/>
    <w:rsid w:val="0028734A"/>
    <w:rsid w:val="002E0501"/>
    <w:rsid w:val="00367900"/>
    <w:rsid w:val="0040236F"/>
    <w:rsid w:val="00412E43"/>
    <w:rsid w:val="004823C8"/>
    <w:rsid w:val="004C718A"/>
    <w:rsid w:val="004E004C"/>
    <w:rsid w:val="00531B84"/>
    <w:rsid w:val="00553780"/>
    <w:rsid w:val="0055769C"/>
    <w:rsid w:val="00586E6F"/>
    <w:rsid w:val="00646A80"/>
    <w:rsid w:val="006651FF"/>
    <w:rsid w:val="006B38C8"/>
    <w:rsid w:val="006D5E17"/>
    <w:rsid w:val="00706091"/>
    <w:rsid w:val="0077519F"/>
    <w:rsid w:val="007D1DA7"/>
    <w:rsid w:val="00881E1F"/>
    <w:rsid w:val="008C7C65"/>
    <w:rsid w:val="00943F2B"/>
    <w:rsid w:val="00962101"/>
    <w:rsid w:val="00993A98"/>
    <w:rsid w:val="009A790C"/>
    <w:rsid w:val="009B197E"/>
    <w:rsid w:val="009C1065"/>
    <w:rsid w:val="009F2E88"/>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00F14"/>
    <w:rsid w:val="00D36AC3"/>
    <w:rsid w:val="00D5639E"/>
    <w:rsid w:val="00D972F3"/>
    <w:rsid w:val="00DF01A9"/>
    <w:rsid w:val="00DF66A4"/>
    <w:rsid w:val="00E52507"/>
    <w:rsid w:val="00E661F3"/>
    <w:rsid w:val="00EB1EB2"/>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EB1EB2"/>
    <w:rPr>
      <w:color w:val="808080"/>
      <w:bdr w:space="0" w:sz="0" w:color="auto" w:val="none"/>
      <w:shd w:fill="auto" w:color="auto" w:val="clear"/>
    </w:rPr>
  </w:style>
  <w:style w:customStyle="true" w:styleId="eSPISCCParagraphDefaultFont" w:type="character">
    <w:name w:val="eSPIS_CC_Paragraph Default Font"/>
    <w:basedOn w:val="Zadanifontodlomka"/>
    <w:rsid w:val="00EB1EB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B1EB2"/>
    <w:rPr>
      <w:b/>
      <w:bCs/>
      <w:bdr w:space="0" w:sz="0" w:color="auto" w:val="none"/>
      <w:shd w:fill="FFFFCC" w:color="auto" w:val="clear"/>
      <w:lang w:val="hr-HR"/>
    </w:rPr>
  </w:style>
  <w:style w:customStyle="true" w:styleId="PozadinaSvijetloCrvena" w:type="character">
    <w:name w:val="Pozadina_SvijetloCrvena"/>
    <w:basedOn w:val="eSPISCCParagraphDefaultFont"/>
    <w:rsid w:val="00EB1EB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B1EB2"/>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EB1EB2"/>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EB1EB2"/>
    <w:rPr>
      <w:color w:val="808080"/>
      <w:bdr w:color="auto" w:space="0" w:sz="0" w:val="none"/>
      <w:shd w:color="auto" w:fill="auto" w:val="clear"/>
    </w:rPr>
  </w:style>
  <w:style w:customStyle="1" w:styleId="eSPISCCParagraphDefaultFont" w:type="character">
    <w:name w:val="eSPIS_CC_Paragraph Default Font"/>
    <w:basedOn w:val="Zadanifontodlomka"/>
    <w:rsid w:val="00EB1EB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B1EB2"/>
    <w:rPr>
      <w:b/>
      <w:bCs/>
      <w:bdr w:color="auto" w:space="0" w:sz="0" w:val="none"/>
      <w:shd w:color="auto" w:fill="FFFFCC" w:val="clear"/>
      <w:lang w:val="hr-HR"/>
    </w:rPr>
  </w:style>
  <w:style w:customStyle="1" w:styleId="PozadinaSvijetloCrvena" w:type="character">
    <w:name w:val="Pozadina_SvijetloCrvena"/>
    <w:basedOn w:val="eSPISCCParagraphDefaultFont"/>
    <w:rsid w:val="00EB1EB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B1EB2"/>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EB1EB2"/>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St-147/2017</izvorni_sadrzaj>
    <derivirana_varijabla naziv="DomainObject.Predmet.OznakaBroj_1">St-147/2017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ORTOKAM društvo s ograničenom odgovovornošću za proizvodnju i trgovinu</izvorni_sadrzaj>
    <derivirana_varijabla naziv="DomainObject.Predmet.ProtustrankaFormated_1">  ORTOKAM društvo s ograničenom odgovovornošću za proizvodnju i trgovinu</derivirana_varijabla>
  </DomainObject.Predmet.ProtustrankaFormated>
  <DomainObject.Predmet.ProtustrankaFormatedOIB>
    <izvorni_sadrzaj>  ORTOKAM društvo s ograničenom odgovovornošću za proizvodnju i trgovinu, OIB 31652205486</izvorni_sadrzaj>
    <derivirana_varijabla naziv="DomainObject.Predmet.ProtustrankaFormatedOIB_1">  ORTOKAM društvo s ograničenom odgovovornošću za proizvodnju i trgovinu, OIB 31652205486</derivirana_varijabla>
  </DomainObject.Predmet.ProtustrankaFormatedOIB>
  <DomainObject.Predmet.ProtustrankaFormatedWithAdress>
    <izvorni_sadrzaj> ORTOKAM društvo s ograničenom odgovovornošću za proizvodnju i trgovinu, Trpimirova 2, 51000 Rijeka</izvorni_sadrzaj>
    <derivirana_varijabla naziv="DomainObject.Predmet.ProtustrankaFormatedWithAdress_1"> ORTOKAM društvo s ograničenom odgovovornošću za proizvodnju i trgovinu, Trpimirova 2, 51000 Rijeka</derivirana_varijabla>
  </DomainObject.Predmet.ProtustrankaFormatedWithAdress>
  <DomainObject.Predmet.ProtustrankaFormatedWithAdressOIB>
    <izvorni_sadrzaj> ORTOKAM društvo s ograničenom odgovovornošću za proizvodnju i trgovinu, OIB 31652205486, Trpimirova 2, 51000 Rijeka</izvorni_sadrzaj>
    <derivirana_varijabla naziv="DomainObject.Predmet.ProtustrankaFormatedWithAdressOIB_1"> ORTOKAM društvo s ograničenom odgovovornošću za proizvodnju i trgovinu, OIB 31652205486, Trpimirova 2, 51000 Rijeka</derivirana_varijabla>
  </DomainObject.Predmet.ProtustrankaFormatedWithAdressOIB>
  <DomainObject.Predmet.ProtustrankaWithAdress>
    <izvorni_sadrzaj>ORTOKAM društvo s ograničenom odgovovornošću za proizvodnju i trgovinu Trpimirova 2, 51000 Rijeka</izvorni_sadrzaj>
    <derivirana_varijabla naziv="DomainObject.Predmet.ProtustrankaWithAdress_1">ORTOKAM društvo s ograničenom odgovovornošću za proizvodnju i trgovinu Trpimirova 2, 51000 Rijeka</derivirana_varijabla>
  </DomainObject.Predmet.ProtustrankaWithAdress>
  <DomainObject.Predmet.ProtustrankaWithAdressOIB>
    <izvorni_sadrzaj>ORTOKAM društvo s ograničenom odgovovornošću za proizvodnju i trgovinu, OIB 31652205486, Trpimirova 2, 51000 Rijeka</izvorni_sadrzaj>
    <derivirana_varijabla naziv="DomainObject.Predmet.ProtustrankaWithAdressOIB_1">ORTOKAM društvo s ograničenom odgovovornošću za proizvodnju i trgovinu, OIB 31652205486, Trpimirova 2, 51000 Rijeka</derivirana_varijabla>
  </DomainObject.Predmet.ProtustrankaWithAdressOIB>
  <DomainObject.Predmet.ProtustrankaNazivFormated>
    <izvorni_sadrzaj>ORTOKAM društvo s ograničenom odgovovornošću za proizvodnju i trgovinu</izvorni_sadrzaj>
    <derivirana_varijabla naziv="DomainObject.Predmet.ProtustrankaNazivFormated_1">ORTOKAM društvo s ograničenom odgovovornošću za proizvodnju i trgovinu</derivirana_varijabla>
  </DomainObject.Predmet.ProtustrankaNazivFormated>
  <DomainObject.Predmet.ProtustrankaNazivFormatedOIB>
    <izvorni_sadrzaj>ORTOKAM društvo s ograničenom odgovovornošću za proizvodnju i trgovinu, OIB 31652205486</izvorni_sadrzaj>
    <derivirana_varijabla naziv="DomainObject.Predmet.ProtustrankaNazivFormatedOIB_1">ORTOKAM društvo s ograničenom odgovovornošću za proizvodnju i trgovinu, OIB 31652205486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ORTOKAM društvo s ograničenom odgovovornošću za proizvodnju i trgovinu</item>
    </izvorni_sadrzaj>
    <derivirana_varijabla naziv="DomainObject.Predmet.ProtuStrankaListFormated_1">
      <item>ORTOKAM društvo s ograničenom odgovovornošću za proizvodnju i trgovinu</item>
    </derivirana_varijabla>
  </DomainObject.Predmet.ProtuStrankaListFormated>
  <DomainObject.Predmet.ProtuStrankaListFormatedOIB>
    <izvorni_sadrzaj>
      <item>ORTOKAM društvo s ograničenom odgovovornošću za proizvodnju i trgovinu, OIB 31652205486</item>
    </izvorni_sadrzaj>
    <derivirana_varijabla naziv="DomainObject.Predmet.ProtuStrankaListFormatedOIB_1">
      <item>ORTOKAM društvo s ograničenom odgovovornošću za proizvodnju i trgovinu, OIB 31652205486</item>
    </derivirana_varijabla>
  </DomainObject.Predmet.ProtuStrankaListFormatedOIB>
  <DomainObject.Predmet.ProtuStrankaListFormatedWithAdress>
    <izvorni_sadrzaj>
      <item>ORTOKAM društvo s ograničenom odgovovornošću za proizvodnju i trgovinu, Trpimirova 2, 51000 Rijeka</item>
    </izvorni_sadrzaj>
    <derivirana_varijabla naziv="DomainObject.Predmet.ProtuStrankaListFormatedWithAdress_1">
      <item>ORTOKAM društvo s ograničenom odgovovornošću za proizvodnju i trgovinu, Trpimirova 2, 51000 Rijeka</item>
    </derivirana_varijabla>
  </DomainObject.Predmet.ProtuStrankaListFormatedWithAdress>
  <DomainObject.Predmet.ProtuStrankaListFormatedWithAdressOIB>
    <izvorni_sadrzaj>
      <item>ORTOKAM društvo s ograničenom odgovovornošću za proizvodnju i trgovinu, OIB 31652205486, Trpimirova 2, 51000 Rijeka</item>
    </izvorni_sadrzaj>
    <derivirana_varijabla naziv="DomainObject.Predmet.ProtuStrankaListFormatedWithAdressOIB_1">
      <item>ORTOKAM društvo s ograničenom odgovovornošću za proizvodnju i trgovinu, OIB 31652205486, Trpimirova 2, 51000 Rijeka</item>
    </derivirana_varijabla>
  </DomainObject.Predmet.ProtuStrankaListFormatedWithAdressOIB>
  <DomainObject.Predmet.ProtuStrankaListNazivFormated>
    <izvorni_sadrzaj>
      <item>ORTOKAM društvo s ograničenom odgovovornošću za proizvodnju i trgovinu</item>
    </izvorni_sadrzaj>
    <derivirana_varijabla naziv="DomainObject.Predmet.ProtuStrankaListNazivFormated_1">
      <item>ORTOKAM društvo s ograničenom odgovovornošću za proizvodnju i trgovinu</item>
    </derivirana_varijabla>
  </DomainObject.Predmet.ProtuStrankaListNazivFormated>
  <DomainObject.Predmet.ProtuStrankaListNazivFormatedOIB>
    <izvorni_sadrzaj>
      <item>ORTOKAM društvo s ograničenom odgovovornošću za proizvodnju i trgovinu, OIB 31652205486</item>
    </izvorni_sadrzaj>
    <derivirana_varijabla naziv="DomainObject.Predmet.ProtuStrankaListNazivFormatedOIB_1">
      <item>ORTOKAM društvo s ograničenom odgovovornošću za proizvodnju i trgovinu, OIB 31652205486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ORTOKAM društvo s ograničenom odgovovornošću za proizvodnju i trgovinu</izvorni_sadrzaj>
    <derivirana_varijabla naziv="DomainObject.Predmet.ProtustrankaIDrugi_1">ORTOKAM društvo s ograničenom odgovovornošću za proizvodnju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ORTOKAM društvo s ograničenom odgovovornošću za proizvodnju i trgovinu, OIB 31652205486, Trpimirova 2, 51000 Rijeka</izvorni_sadrzaj>
    <derivirana_varijabla naziv="DomainObject.Predmet.ProtustrankaIDrugiAdressOIB_1">ORTOKAM društvo s ograničenom odgovovornošću za proizvodnju i trgovinu, OIB 31652205486, Trpimirova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ORTOKAM društvo s ograničenom odgovovornošću za proizvodnju i trgovinu</item>
    </izvorni_sadrzaj>
    <derivirana_varijabla naziv="DomainObject.Predmet.SudioniciListNaziv_1">
      <item>FINA  Rijeka</item>
      <item>ORTOKAM društvo s ograničenom odgovovornošću za proizvodnju i trgovinu</item>
    </derivirana_varijabla>
  </DomainObject.Predmet.SudioniciListNaziv>
  <DomainObject.Predmet.SudioniciListAdressOIB>
    <izvorni_sadrzaj>
      <item>FINA  Rijeka, OIB 85821130368, Frana Kurelca 8,51000 Rijeka</item>
      <item>ORTOKAM društvo s ograničenom odgovovornošću za proizvodnju i trgovinu, OIB 31652205486, Trpimirova 2,51000 Rijeka</item>
    </izvorni_sadrzaj>
    <derivirana_varijabla naziv="DomainObject.Predmet.SudioniciListAdressOIB_1">
      <item>FINA  Rijeka, OIB 85821130368, Frana Kurelca 8,51000 Rijeka</item>
      <item>ORTOKAM društvo s ograničenom odgovovornošću za proizvodnju i trgovinu, OIB 31652205486, Trpimirova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31652205486</item>
    </izvorni_sadrzaj>
    <derivirana_varijabla naziv="DomainObject.Predmet.SudioniciListNazivOIB_1">
      <item>, OIB 85821130368</item>
      <item>, OIB 31652205486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EFEF8-2669-45B9-B557-153D6E6E96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1061</properties:Words>
  <properties:Characters>6040</properties:Characters>
  <properties:Lines>123</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2017-07-20T12:16:00Z</dcterms:created>
  <dc:creator>ksarlija</dc:creator>
  <cp:lastModifiedBy>Jasna Radulović</cp:lastModifiedBy>
  <cp:lastPrinted>2017-07-20T12:17:00Z</cp:lastPrinted>
  <dcterms:modified xmlns:xsi="http://www.w3.org/2001/XMLSchema-instance" xsi:type="dcterms:W3CDTF">2017-07-20T12:24:00Z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