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bc56" w14:paraId="783bc56" w:rsidRDefault="00A4711B" w:rsidP="00A4711B" w:rsidR="00A4711B">
      <w:pPr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OBRAZAC  20.</w:t>
      </w:r>
    </w:p>
    <w:p w:rsidRDefault="00D606C5" w:rsidP="00A4711B" w:rsidR="00D606C5"/>
    <w:p w:rsidRDefault="00A4711B" w:rsidP="00A4711B" w:rsidR="00A4711B"/>
    <w:p w:rsidRDefault="00A4711B" w:rsidP="00A4711B" w:rsidR="00A4711B" w:rsidRPr="00D606C5">
      <w:pPr>
        <w:rPr>
          <w:b/>
        </w:rPr>
      </w:pPr>
      <w:r w:rsidRPr="00D606C5">
        <w:rPr>
          <w:b/>
        </w:rPr>
        <w:t>IZVJEŠĆE STEČAJNOGA UPRAVITELJA O TIJEKU STEČAJNOGA POSTUPKA I STANJU STEČAJNE MASE</w:t>
      </w:r>
    </w:p>
    <w:p w:rsidRDefault="00D606C5" w:rsidP="00A4711B" w:rsidR="00D606C5"/>
    <w:p w:rsidRDefault="00A4711B" w:rsidP="00A4711B" w:rsidR="00A4711B"/>
    <w:p w:rsidRDefault="00A4711B" w:rsidP="00A4711B" w:rsidR="00A4711B">
      <w:r>
        <w:t>Nadležni trgovački sud: TRGOVAČKI SUD U ZAGREBU</w:t>
      </w:r>
    </w:p>
    <w:p w:rsidRDefault="00A4711B" w:rsidP="00A4711B" w:rsidR="00A4711B">
      <w:r>
        <w:t>Poslovni broj spisa: 3 St-1052/12</w:t>
      </w:r>
    </w:p>
    <w:p w:rsidRDefault="00A4711B" w:rsidP="00A4711B" w:rsidR="00A4711B">
      <w:r>
        <w:t xml:space="preserve">Stečajni dužnik: CHROMOS ORGANSKE BOJE d.d. u stečaju, Zagreb, Žitnjak </w:t>
      </w:r>
      <w:proofErr w:type="spellStart"/>
      <w:r>
        <w:t>bb</w:t>
      </w:r>
      <w:proofErr w:type="spellEnd"/>
    </w:p>
    <w:p w:rsidRDefault="00D606C5" w:rsidP="00A4711B" w:rsidR="00D606C5"/>
    <w:p w:rsidRDefault="00A4711B" w:rsidP="00A4711B" w:rsidR="00A4711B"/>
    <w:p w:rsidRDefault="00A4711B" w:rsidP="00A4711B" w:rsidR="00A4711B">
      <w:pPr>
        <w:pStyle w:val="Odlomakpopisa"/>
        <w:numPr>
          <w:ilvl w:val="0"/>
          <w:numId w:val="1"/>
        </w:numPr>
      </w:pPr>
      <w:r>
        <w:t>TIJEK STEČAJNOGA POSTUPKA U RAZDO</w:t>
      </w:r>
      <w:r w:rsidR="00674FC8">
        <w:t>BLJU OD  01.09.2017</w:t>
      </w:r>
      <w:r>
        <w:t>.g. DO  22.01.2018.g.</w:t>
      </w:r>
    </w:p>
    <w:p w:rsidRDefault="00674FC8" w:rsidP="00674FC8" w:rsidR="00674FC8"/>
    <w:p w:rsidRDefault="00674FC8" w:rsidP="00674FC8" w:rsidR="00674FC8">
      <w:r>
        <w:t>U navedenom razdoblju, s obzirom da je unovčena cjelokupna imovina stečajnog dužnika, predloženo je stečajnom sucu da odobri 4. djelomičnu diobu u ovom stečajnom postupku.</w:t>
      </w:r>
    </w:p>
    <w:p w:rsidRDefault="00674FC8" w:rsidP="00A4711B" w:rsidR="00A4711B">
      <w:r>
        <w:t>U 4. djelomičnoj diobi predloženo je</w:t>
      </w:r>
      <w:r w:rsidR="00A4711B">
        <w:t xml:space="preserve"> za podjelu iznos od 659.968,79 kn. Vjerovnici I višeg isplatnog reda su u cijelosti namiren</w:t>
      </w:r>
      <w:r>
        <w:t>i te sam predložio da se navedeni iznos podijeli</w:t>
      </w:r>
      <w:r w:rsidR="00A4711B">
        <w:t xml:space="preserve"> vjerovnicima II višeg isplatnog reda čije su tražbine priznate u ukupnom iznosu od 8.249.609,85 kuna. </w:t>
      </w:r>
    </w:p>
    <w:p w:rsidRDefault="00674FC8" w:rsidP="00A4711B" w:rsidR="00A4711B">
      <w:r>
        <w:t>Do t</w:t>
      </w:r>
      <w:r w:rsidR="00A4711B">
        <w:t xml:space="preserve">ada je navedenim vjerovnicima isplaćen iznos od 1.344.153,69 kn, što je iznosilo 16,29354% njihovih ukupnih tražbina. </w:t>
      </w:r>
      <w:r>
        <w:t xml:space="preserve">Za 4. djelomičnu </w:t>
      </w:r>
      <w:r w:rsidR="00480C92">
        <w:t>isplatu</w:t>
      </w:r>
      <w:r>
        <w:t xml:space="preserve"> predložio sam isplatu</w:t>
      </w:r>
      <w:r w:rsidR="00A4711B">
        <w:t xml:space="preserve"> daljnjih 8% njihovih priznatih tražbina.</w:t>
      </w:r>
    </w:p>
    <w:p w:rsidRDefault="00674FC8" w:rsidP="00A4711B" w:rsidR="00A4711B">
      <w:r>
        <w:t>Stečajni sudac je navedenu isplatu odobrio dana 18.09.2017.g. a isplata je izvršena dana 27.09.2017.g.</w:t>
      </w:r>
    </w:p>
    <w:p w:rsidRDefault="00674FC8" w:rsidP="00A4711B" w:rsidR="00A4711B">
      <w:r>
        <w:t>Nadalje, radi stvaranja uvjeta za okončanje ovog stečajnog postupka,</w:t>
      </w:r>
      <w:r w:rsidR="00480C92">
        <w:t xml:space="preserve"> predložio sam </w:t>
      </w:r>
      <w:r>
        <w:t>stečajnom sucu da odredi i nagradu stečajnom upravitelju s obzirom da je unovčena sva imovina u ovom stečajnom postupku kako bi se podmirio i taj trošak stečajnog postupka. Isto je učinjeno i određena nagrada je isplaćena dana 27.09.2017.g.</w:t>
      </w:r>
    </w:p>
    <w:p w:rsidRDefault="00674FC8" w:rsidP="00A4711B" w:rsidR="00674FC8">
      <w:r>
        <w:t>No, u tijeku svih tih</w:t>
      </w:r>
      <w:r w:rsidR="00480C92">
        <w:t xml:space="preserve"> radnji, </w:t>
      </w:r>
      <w:r>
        <w:t xml:space="preserve">došao </w:t>
      </w:r>
      <w:r w:rsidR="00480C92">
        <w:t xml:space="preserve">sam </w:t>
      </w:r>
      <w:r>
        <w:t>do saznanja o postojanju triju sudskih postupaka, u kojima se stečajni dužnik pojavljuje u ul</w:t>
      </w:r>
      <w:r w:rsidR="00D86303">
        <w:t xml:space="preserve">ozi tuženika, odnosno </w:t>
      </w:r>
      <w:proofErr w:type="spellStart"/>
      <w:r w:rsidR="00D86303">
        <w:t>ovrše</w:t>
      </w:r>
      <w:r w:rsidR="00480C92">
        <w:t>nika</w:t>
      </w:r>
      <w:proofErr w:type="spellEnd"/>
      <w:r w:rsidR="00480C92">
        <w:t xml:space="preserve"> a o kojim postupcima nisam bio</w:t>
      </w:r>
      <w:r w:rsidR="00D86303">
        <w:t xml:space="preserve"> upoznat od strane prijašnjeg stečajnog upravitelja.</w:t>
      </w:r>
    </w:p>
    <w:p w:rsidRDefault="00480C92" w:rsidP="00A4711B" w:rsidR="00A4711B">
      <w:r>
        <w:t>J</w:t>
      </w:r>
      <w:r w:rsidR="00A4711B">
        <w:t>edan</w:t>
      </w:r>
      <w:r>
        <w:t xml:space="preserve"> parnični postupak </w:t>
      </w:r>
      <w:r w:rsidR="00A4711B">
        <w:t xml:space="preserve">se vodi pred Trgovačkim sudom u Zagrebu pod poslovnim brojem P-3123/2016.g. gdje je tužitelj </w:t>
      </w:r>
      <w:r w:rsidR="006A0375">
        <w:t xml:space="preserve">KUTRILIN  </w:t>
      </w:r>
      <w:r w:rsidR="00A4711B">
        <w:t xml:space="preserve">TPV d.o.o. Zagreb, Ulica grada Vukovara 271 a tuženici su IVERO d.o.o. Sesvete, Planinska 13, kao I-tuženik, i stečajni dužnik kao II-tuženik a radi utvrđenja </w:t>
      </w:r>
      <w:r w:rsidR="00A4711B">
        <w:lastRenderedPageBreak/>
        <w:t>prava vlasništva i predaje u posjed</w:t>
      </w:r>
      <w:r w:rsidR="006A0375" w:rsidRPr="006A0375">
        <w:t xml:space="preserve"> nekretnina upisanih u KO GRAD  ZAGREB, </w:t>
      </w:r>
      <w:proofErr w:type="spellStart"/>
      <w:r w:rsidR="006A0375" w:rsidRPr="006A0375">
        <w:t>zkul</w:t>
      </w:r>
      <w:proofErr w:type="spellEnd"/>
      <w:r w:rsidR="006A0375" w:rsidRPr="006A0375">
        <w:t xml:space="preserve">. 110296 </w:t>
      </w:r>
      <w:proofErr w:type="spellStart"/>
      <w:r w:rsidR="006A0375" w:rsidRPr="006A0375">
        <w:t>čkbr</w:t>
      </w:r>
      <w:proofErr w:type="spellEnd"/>
      <w:r w:rsidR="006A0375" w:rsidRPr="006A0375">
        <w:t>. 6842/2.</w:t>
      </w:r>
      <w:r>
        <w:t xml:space="preserve"> U navedenom sudskom postupku</w:t>
      </w:r>
      <w:r w:rsidR="00D86303">
        <w:t xml:space="preserve"> tužba je stajala više mjeseci na Trgovačkom sudu te je stečajni upravitelj tek u srpnju mjesecu dobio saznanje o njezinom postojanj</w:t>
      </w:r>
      <w:r w:rsidR="006A0375">
        <w:t>u. Odmah je angažirao odvjetnicu Mirelu Turkalj Fresl, koja je i prije otvaranja stečajnog postupka zastupala stečajnog dužnika u sličnim parnicama oko imovine, te</w:t>
      </w:r>
      <w:r w:rsidR="00D86303">
        <w:t xml:space="preserve"> je </w:t>
      </w:r>
      <w:r w:rsidR="006A0375">
        <w:t>ista proučila tužbu te sastavila odgovor na tužbu i istu poslala</w:t>
      </w:r>
      <w:r w:rsidR="00D86303">
        <w:t xml:space="preserve"> na sud na daljnje postupanje.</w:t>
      </w:r>
      <w:r w:rsidR="006A0375" w:rsidRPr="006A0375">
        <w:t xml:space="preserve"> </w:t>
      </w:r>
      <w:r w:rsidR="006A0375">
        <w:t>Poduzimam određene radnje te očekujem da će se ovaj parnični postupak  obustaviti u idućim mjesecima, s obzirom da stečajni dužnik više nije ni u vlasništvu niti u posjedu spomenute nekretnine</w:t>
      </w:r>
      <w:r>
        <w:t>.</w:t>
      </w:r>
    </w:p>
    <w:p w:rsidRDefault="00D86303" w:rsidP="00A4711B" w:rsidR="00A4711B">
      <w:r>
        <w:t>Drugi parnični postupak</w:t>
      </w:r>
      <w:r w:rsidR="00A4711B">
        <w:t xml:space="preserve"> se vodi pred Općinskim građanskim sudom u Zagrebu pod poslovnim brojem P-5382/13, gdje je tužitelj Chromos </w:t>
      </w:r>
      <w:proofErr w:type="spellStart"/>
      <w:r w:rsidR="00A4711B">
        <w:t>Agro</w:t>
      </w:r>
      <w:proofErr w:type="spellEnd"/>
      <w:r w:rsidR="00A4711B">
        <w:t xml:space="preserve"> d.o.o. Zagreb, Žitnjak </w:t>
      </w:r>
      <w:proofErr w:type="spellStart"/>
      <w:r w:rsidR="00A4711B">
        <w:t>bb</w:t>
      </w:r>
      <w:proofErr w:type="spellEnd"/>
      <w:r w:rsidR="00A4711B">
        <w:t xml:space="preserve"> a stečajni dužnik kao tuženik radi utvrđivanja vlasništva i predaje u posjed.</w:t>
      </w:r>
      <w:r>
        <w:t xml:space="preserve"> U navedenom postupku stečajnog dužnika zastupa odvjetničko društvo Tin Matić i partneri, angažirani po prijašnjem stečajnom upravitelju, a koji su me prošli tjedan obavijestili da je ročište za glavnu raspravu zakazano za dan 19.03.2018.g. u 12.00</w:t>
      </w:r>
      <w:r w:rsidR="00480C92">
        <w:t xml:space="preserve"> sati</w:t>
      </w:r>
      <w:r>
        <w:t>, na kojem očekuju zaključenje glavne rasprave i donošenje presude. Na navedeno ročište ću ići i osobno da pokušam sa tužiteljem sporazumno zaključiti ovaj parnični postupak.</w:t>
      </w:r>
    </w:p>
    <w:p w:rsidRDefault="00A4711B" w:rsidP="00A4711B" w:rsidR="00A4711B">
      <w:r>
        <w:t>I, treći, ovršni  postupak koji se vodi</w:t>
      </w:r>
      <w:r w:rsidR="00D86303">
        <w:t>o</w:t>
      </w:r>
      <w:r>
        <w:t xml:space="preserve"> pred Trgovačkim sudom u Zagrebu pod poslovnim brojem </w:t>
      </w:r>
      <w:proofErr w:type="spellStart"/>
      <w:r>
        <w:t>Povrv</w:t>
      </w:r>
      <w:proofErr w:type="spellEnd"/>
      <w:r>
        <w:t xml:space="preserve">-2832/2017.g. gdje je ovrhovoditelj HEP-TOPLINARSTVO d.o.o. Zagreb, </w:t>
      </w:r>
      <w:proofErr w:type="spellStart"/>
      <w:r>
        <w:t>Miševička</w:t>
      </w:r>
      <w:proofErr w:type="spellEnd"/>
      <w:r>
        <w:t xml:space="preserve"> 15a a </w:t>
      </w:r>
      <w:proofErr w:type="spellStart"/>
      <w:r>
        <w:t>ovršenik</w:t>
      </w:r>
      <w:proofErr w:type="spellEnd"/>
      <w:r>
        <w:t xml:space="preserve"> stečajni dužnik.</w:t>
      </w:r>
      <w:r w:rsidR="00D86303">
        <w:t xml:space="preserve"> U međuvremenu, uključio sam se u rješavanje ovog ovršnog postupka te je isti pravomoćno okončan povlačenjem prijedloga za ovrhu </w:t>
      </w:r>
      <w:r w:rsidR="00480C92">
        <w:t xml:space="preserve">od strane </w:t>
      </w:r>
      <w:r w:rsidR="00D86303">
        <w:t>ovrhovoditelja s obzirom da mu je tražbina u cijelosti priznata u stečajnom postupku.</w:t>
      </w:r>
    </w:p>
    <w:p w:rsidRDefault="00A4711B" w:rsidP="006A0375" w:rsidR="00A4711B">
      <w:r>
        <w:t xml:space="preserve">S obzirom da se </w:t>
      </w:r>
      <w:r w:rsidR="006A0375">
        <w:t xml:space="preserve">još uvijek </w:t>
      </w:r>
      <w:r>
        <w:t xml:space="preserve">radi o </w:t>
      </w:r>
      <w:r w:rsidR="006A0375">
        <w:t xml:space="preserve">dvjema </w:t>
      </w:r>
      <w:r>
        <w:t xml:space="preserve">sudskim postupcima gdje se za njihovo vođenje trebaju osigurati i određena sredstva za podmirenje troškova navedenih sudskih postupaka, posebno </w:t>
      </w:r>
      <w:r w:rsidR="006A0375">
        <w:t>ukoliko bi se isti izgubili, a posebno što se u njima pojavljuje stečajni dužnik kao tuženi, to se do njihovog pravomoćnog okončanja ne može pristupiti radnjama za završetak ovog stečajnog postupka</w:t>
      </w:r>
    </w:p>
    <w:p w:rsidRDefault="006A0375" w:rsidP="00A4711B" w:rsidR="00A4711B">
      <w:r>
        <w:t>U navedenom razdoblju pokušavao sam razriješiti i odnose sa</w:t>
      </w:r>
      <w:r w:rsidR="00A4711B">
        <w:t xml:space="preserve"> Gradom Zagrebom oko obveza za komunalnu naknadu i naknadu za uređenje voda</w:t>
      </w:r>
      <w:r>
        <w:t xml:space="preserve"> s obzirom da stečajni dužnik više nije vlasnik ni posjednik nikakvih nekretnina. No, Grad Zagreb i dalje šalje uplatnice za plaćanje. Dobio sam usmeno obećanje da će me za naredno r</w:t>
      </w:r>
      <w:r w:rsidR="00480C92">
        <w:t>azdoblje osloboditi svih obveza te izvršiti povrat više uplaćenog.</w:t>
      </w:r>
    </w:p>
    <w:p w:rsidRDefault="00A4711B" w:rsidP="00A4711B" w:rsidR="00A4711B">
      <w:r>
        <w:t xml:space="preserve">Što se tiče ostalih poslova, </w:t>
      </w:r>
      <w:r w:rsidR="009820AF">
        <w:t>izvršio sam konačnu predaju u posjed svih nekretnina prodanih po odluci Skupštine vjerovnika, ispraznio prostore od stvari i osoba te preselio knjigovodstvenu, financijsku i kadrovsku dokumentaciju na čuvanje i skladištenje do okončanja stečajnog postupka.</w:t>
      </w:r>
    </w:p>
    <w:p w:rsidRDefault="00A4711B" w:rsidP="00A4711B" w:rsidR="00A4711B"/>
    <w:p w:rsidRDefault="00A4711B" w:rsidP="00D606C5" w:rsidR="00A4711B">
      <w:pPr>
        <w:pStyle w:val="Odlomakpopisa"/>
        <w:numPr>
          <w:ilvl w:val="0"/>
          <w:numId w:val="1"/>
        </w:numPr>
      </w:pPr>
      <w:r>
        <w:t>STANJE STEČAJNE MASE</w:t>
      </w:r>
    </w:p>
    <w:p w:rsidRDefault="00D606C5" w:rsidP="00D606C5" w:rsidR="00D606C5">
      <w:pPr>
        <w:pStyle w:val="Odlomakpopisa"/>
        <w:ind w:left="1080"/>
      </w:pPr>
    </w:p>
    <w:p w:rsidRDefault="00A4711B" w:rsidP="00A4711B" w:rsidR="00A4711B">
      <w:r>
        <w:t xml:space="preserve">              Stečaj</w:t>
      </w:r>
      <w:r w:rsidR="009820AF">
        <w:t>na masa je u cijelosti unovčena a na računu stečajnog dužnika nalazi se 336.264,57 kuna.</w:t>
      </w:r>
    </w:p>
    <w:p w:rsidRDefault="00D606C5" w:rsidP="00A4711B" w:rsidR="00D606C5"/>
    <w:p w:rsidRDefault="00D606C5" w:rsidP="00A4711B" w:rsidR="00D606C5"/>
    <w:p w:rsidRDefault="00A4711B" w:rsidP="00D606C5" w:rsidR="00A4711B">
      <w:pPr>
        <w:pStyle w:val="Odlomakpopisa"/>
        <w:numPr>
          <w:ilvl w:val="0"/>
          <w:numId w:val="1"/>
        </w:numPr>
      </w:pPr>
      <w:r>
        <w:lastRenderedPageBreak/>
        <w:t>RADNJE KOJE ĆE SE PODUZETI U NAREDNOM RAZDOBLJU</w:t>
      </w:r>
    </w:p>
    <w:p w:rsidRDefault="00D606C5" w:rsidP="00D606C5" w:rsidR="00D606C5">
      <w:pPr>
        <w:pStyle w:val="Odlomakpopisa"/>
        <w:ind w:left="1080"/>
      </w:pPr>
    </w:p>
    <w:p w:rsidRDefault="009820AF" w:rsidP="00A4711B" w:rsidR="00A4711B">
      <w:r>
        <w:t xml:space="preserve">              U kontaktu s angažiranim odvjetnicima i u kontaktu sa tužiteljima u dva postojeća parnična postupka, pokušat </w:t>
      </w:r>
      <w:r w:rsidR="00480C92">
        <w:t xml:space="preserve">ću </w:t>
      </w:r>
      <w:r>
        <w:t>privesti kraju navedene parnične postupke.</w:t>
      </w:r>
    </w:p>
    <w:p w:rsidRDefault="009820AF" w:rsidP="00A4711B" w:rsidR="009820AF">
      <w:r>
        <w:t>Po njihovom okončanju pristupit ću izradi završnog izvješća i završne diobe a radi završetka ovog stečajnog postupka.</w:t>
      </w:r>
    </w:p>
    <w:p w:rsidRDefault="009820AF" w:rsidP="00A4711B" w:rsidR="00A4711B">
      <w:r>
        <w:t xml:space="preserve">Također, obavljat ću </w:t>
      </w:r>
      <w:r w:rsidR="00A4711B">
        <w:t xml:space="preserve">i sve druge </w:t>
      </w:r>
      <w:r>
        <w:t xml:space="preserve">tekuće </w:t>
      </w:r>
      <w:r w:rsidR="00A4711B">
        <w:t xml:space="preserve">poslove </w:t>
      </w:r>
      <w:r>
        <w:t>potrebne za vođenje ovog stečajnog postupka.</w:t>
      </w:r>
    </w:p>
    <w:p w:rsidRDefault="00A4711B" w:rsidP="00A4711B" w:rsidR="00A4711B">
      <w:r>
        <w:t xml:space="preserve"> </w:t>
      </w:r>
    </w:p>
    <w:p w:rsidRDefault="00D606C5" w:rsidP="00A4711B" w:rsidR="00D606C5"/>
    <w:p w:rsidRDefault="009820AF" w:rsidP="00A4711B" w:rsidR="00A4711B">
      <w:r>
        <w:t xml:space="preserve"> U Ivancu, 22.01.2018</w:t>
      </w:r>
      <w:r w:rsidR="00A4711B">
        <w:t>.g.</w:t>
      </w:r>
    </w:p>
    <w:p w:rsidRDefault="00D606C5" w:rsidP="00A4711B" w:rsidR="00D606C5"/>
    <w:p w:rsidRDefault="00D606C5" w:rsidP="00A4711B" w:rsidR="00D606C5"/>
    <w:p w:rsidRDefault="00A4711B" w:rsidP="00A4711B" w:rsidR="00A4711B">
      <w:r>
        <w:t xml:space="preserve">  </w:t>
      </w:r>
    </w:p>
    <w:p w:rsidRDefault="00A4711B" w:rsidP="00A4711B" w:rsidR="00A4711B"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A4711B" w:rsidP="00A4711B" w:rsidR="00537A51">
      <w:r>
        <w:t xml:space="preserve">                                                                                    Ivan Hudoletnjak, dipl. prav.</w:t>
      </w:r>
    </w:p>
    <w:sectPr w:rsidR="00537A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7C2512"/>
    <w:multiLevelType w:val="hybridMultilevel"/>
    <w:tmpl w:val="11AE9C28"/>
    <w:lvl w:tplc="784A2A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711B"/>
    <w:rsid w:val="0015198D"/>
    <w:rsid w:val="00480C92"/>
    <w:rsid w:val="00537A51"/>
    <w:rsid w:val="00674FC8"/>
    <w:rsid w:val="006A0375"/>
    <w:rsid w:val="007E7EA2"/>
    <w:rsid w:val="009820AF"/>
    <w:rsid w:val="00A4711B"/>
    <w:rsid w:val="00D606C5"/>
    <w:rsid w:val="00D8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71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E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E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E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E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71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E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E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E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E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St-1052/2012-106</izvorni_sadrzaj>
    <derivirana_varijabla naziv="DomainObject.Oznaka_1">St-1052/2012-106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807</properties:Words>
  <properties:Characters>4622</properties:Characters>
  <properties:Lines>86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2018-01-26T12:07:00Z</dcterms:created>
  <dc:creator>Ivan</dc:creator>
  <cp:lastModifiedBy>Sonja Pilić</cp:lastModifiedBy>
  <dcterms:modified xmlns:xsi="http://www.w3.org/2001/XMLSchema-instance" xsi:type="dcterms:W3CDTF">2018-01-26T12:07:00Z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St-1052/2012-106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