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c66d" w14:paraId="11ac66d" w:rsidRDefault="00A12CF1" w:rsidP="00A12CF1" w:rsidR="00A12CF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12CF1" w:rsidP="00A12CF1" w:rsidR="00A12CF1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12CF1" w:rsidP="00A12CF1" w:rsidR="00A12CF1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12CF1" w:rsidP="00A12CF1" w:rsidR="00A12CF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A12CF1" w:rsidP="00A12CF1" w:rsidR="00A12CF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St-7431/2015</w:t>
      </w:r>
    </w:p>
    <w:p w:rsidRDefault="00A12CF1" w:rsidP="00A12CF1" w:rsidR="00A12CF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12CF1" w:rsidP="00A12CF1" w:rsidR="00A12CF1">
      <w:pPr>
        <w:jc w:val="center"/>
        <w:rPr>
          <w:rFonts w:hAnsi="Times New Roman" w:ascii="Times New Roman"/>
          <w:szCs w:val="24"/>
          <w:lang w:val="hr-HR"/>
        </w:rPr>
      </w:pPr>
    </w:p>
    <w:p w:rsidRDefault="00A12CF1" w:rsidP="00A12CF1" w:rsidR="00A12CF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12CF1" w:rsidP="00A12CF1" w:rsidR="00A12CF1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A12CF1" w:rsidP="00A12CF1" w:rsidR="00A12CF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12CF1" w:rsidP="00A12CF1" w:rsidR="00A12CF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12CF1" w:rsidP="00A12CF1" w:rsidR="00A12CF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NANDINI - UDRUGA ZA ZDRAV ŽIVOT, OIB: 51941696134, Zagreb, </w:t>
      </w:r>
      <w:proofErr w:type="spellStart"/>
      <w:r>
        <w:rPr>
          <w:rFonts w:hAnsi="Times New Roman" w:ascii="Times New Roman"/>
          <w:szCs w:val="24"/>
        </w:rPr>
        <w:t>Bolnička</w:t>
      </w:r>
      <w:proofErr w:type="spellEnd"/>
      <w:r>
        <w:rPr>
          <w:rFonts w:hAnsi="Times New Roman" w:ascii="Times New Roman"/>
          <w:szCs w:val="24"/>
        </w:rPr>
        <w:t xml:space="preserve"> 101,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12CF1" w:rsidP="00A12CF1" w:rsidR="00A12CF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12CF1" w:rsidP="00A12CF1" w:rsidR="00A12CF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12CF1" w:rsidP="00A12CF1" w:rsidR="00A12CF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12CF1" w:rsidP="00A12CF1" w:rsidR="00A12CF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NANDINI - UDRUGA ZA ZDRAV ŽIVOT, OIB: 51941696134, Zagreb, Bolnička 101.</w:t>
      </w:r>
    </w:p>
    <w:p w:rsidRDefault="00A12CF1" w:rsidP="00A12CF1" w:rsidR="00A12C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12CF1" w:rsidP="00A12CF1" w:rsidR="00A12CF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A12CF1" w:rsidP="00A12CF1" w:rsidR="00A12CF1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12CF1" w:rsidP="00A12CF1" w:rsidR="00A12CF1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Mirjana Dujmović , OIB: 30711927799, iz Zagreba, Božidara </w:t>
      </w: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48.</w:t>
      </w:r>
    </w:p>
    <w:p w:rsidRDefault="00A12CF1" w:rsidP="00A12CF1" w:rsidR="00A12CF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12CF1" w:rsidP="00A12CF1" w:rsidR="00A12CF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NANDINI - UDRUGA ZA ZDRAV ŽIVOT, OIB: 51941696134, Zagreb, Bolnička 101.</w:t>
      </w:r>
    </w:p>
    <w:p w:rsidRDefault="00A12CF1" w:rsidP="00A12CF1" w:rsidR="00A12C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12CF1" w:rsidP="00A12CF1" w:rsidR="00A12CF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12CF1" w:rsidP="00A12CF1" w:rsidR="00A12CF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12CF1" w:rsidP="00A12CF1" w:rsidR="00A12CF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12CF1" w:rsidP="00A12CF1" w:rsidR="00A12CF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12CF1" w:rsidP="00A12CF1" w:rsidR="00A12CF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12CF1" w:rsidP="00A12CF1" w:rsidR="00A12CF1">
      <w:pPr>
        <w:jc w:val="both"/>
        <w:rPr>
          <w:rFonts w:hAnsi="Times New Roman" w:ascii="Times New Roman"/>
          <w:lang w:val="hr-HR"/>
        </w:rPr>
      </w:pPr>
    </w:p>
    <w:p w:rsidRDefault="00A12CF1" w:rsidP="00A12CF1" w:rsidR="00A12CF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12CF1" w:rsidP="00A12CF1" w:rsidR="00A12CF1">
      <w:pPr>
        <w:jc w:val="both"/>
        <w:rPr>
          <w:rFonts w:hAnsi="Times New Roman" w:ascii="Times New Roman"/>
        </w:rPr>
      </w:pPr>
    </w:p>
    <w:p w:rsidRDefault="00A12CF1" w:rsidP="00A12CF1" w:rsidR="00A12CF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A12CF1" w:rsidP="00A12CF1" w:rsidR="00A12CF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12CF1" w:rsidP="00A12CF1" w:rsidR="00A12CF1">
      <w:pPr>
        <w:jc w:val="both"/>
        <w:rPr>
          <w:rFonts w:hAnsi="Times New Roman" w:ascii="Times New Roman"/>
          <w:lang w:val="hr-HR"/>
        </w:rPr>
      </w:pPr>
    </w:p>
    <w:p w:rsidRDefault="00A12CF1" w:rsidP="00A12CF1" w:rsidR="00A12CF1">
      <w:pPr>
        <w:jc w:val="both"/>
        <w:rPr>
          <w:rFonts w:hAnsi="Times New Roman" w:ascii="Times New Roman"/>
          <w:lang w:val="hr-HR"/>
        </w:rPr>
      </w:pPr>
    </w:p>
    <w:p w:rsidRDefault="00A12CF1" w:rsidP="00A12CF1" w:rsidR="00A12CF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A12CF1" w:rsidP="00A12CF1" w:rsidR="00A12CF1">
      <w:pPr>
        <w:jc w:val="center"/>
        <w:rPr>
          <w:rFonts w:hAnsi="Times New Roman" w:ascii="Times New Roman"/>
          <w:lang w:val="hr-HR"/>
        </w:rPr>
      </w:pPr>
    </w:p>
    <w:p w:rsidRDefault="00A12CF1" w:rsidP="00A12CF1" w:rsidR="00A12CF1">
      <w:pPr>
        <w:jc w:val="center"/>
        <w:rPr>
          <w:rFonts w:hAnsi="Times New Roman" w:ascii="Times New Roman"/>
          <w:lang w:val="hr-HR"/>
        </w:rPr>
      </w:pPr>
    </w:p>
    <w:p w:rsidRDefault="00A12CF1" w:rsidP="00A12CF1" w:rsidR="00A12CF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12CF1" w:rsidP="00A12CF1" w:rsidR="00A12CF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A12CF1" w:rsidP="00A12CF1" w:rsidR="00A12CF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12CF1" w:rsidP="00A12CF1" w:rsidR="00A12CF1">
      <w:pPr>
        <w:jc w:val="both"/>
        <w:rPr>
          <w:rFonts w:hAnsi="Times New Roman" w:ascii="Times New Roman"/>
          <w:szCs w:val="24"/>
          <w:lang w:val="hr-HR"/>
        </w:rPr>
      </w:pPr>
    </w:p>
    <w:p w:rsidRDefault="00A12CF1" w:rsidP="00A12CF1" w:rsidR="00A12C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12CF1" w:rsidP="00A12CF1" w:rsidR="00A12CF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12CF1" w:rsidP="00A12CF1" w:rsidR="00A12CF1" w:rsidRPr="00371BBF">
      <w:pPr>
        <w:jc w:val="both"/>
        <w:rPr>
          <w:rFonts w:hAnsi="Times New Roman" w:ascii="Times New Roman"/>
        </w:rPr>
      </w:pPr>
    </w:p>
    <w:p w:rsidRDefault="00A12CF1" w:rsidP="00A12CF1" w:rsidR="00A12CF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12CF1" w:rsidP="00A12CF1" w:rsidR="00A12CF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A12CF1" w:rsidP="00A12CF1" w:rsidR="00A12CF1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12CF1" w:rsidP="00A12CF1" w:rsidR="00A12CF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12CF1" w:rsidP="00A12CF1" w:rsidR="00A12CF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12CF1" w:rsidP="00A12CF1" w:rsidR="00A12CF1" w:rsidRPr="00D44D4F">
      <w:pPr>
        <w:jc w:val="center"/>
        <w:rPr>
          <w:sz w:val="32"/>
          <w:u w:val="single"/>
          <w:lang w:val="hr-HR"/>
        </w:rPr>
      </w:pPr>
    </w:p>
    <w:p w:rsidRDefault="00A12CF1" w:rsidP="00A12CF1" w:rsidR="00A12CF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4F8" w:rsidR="00000000">
      <w:r>
        <w:separator/>
      </w:r>
    </w:p>
  </w:endnote>
  <w:endnote w:id="0" w:type="continuationSeparator">
    <w:p w:rsidRDefault="005764F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4F8" w:rsidR="00000000">
      <w:r>
        <w:separator/>
      </w:r>
    </w:p>
  </w:footnote>
  <w:footnote w:id="0" w:type="continuationSeparator">
    <w:p w:rsidRDefault="005764F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12CF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St-7431/2015</w:t>
        </w:r>
      </w:p>
    </w:sdtContent>
  </w:sdt>
  <w:p w:rsidRDefault="00A12CF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CF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5764F8" w:rsidP="00840E3D" w:rsidR="00840E3D">
    <w:pPr>
      <w:pStyle w:val="Zaglavlje"/>
      <w:rPr>
        <w:lang w:val="hr-HR"/>
      </w:rPr>
    </w:pPr>
  </w:p>
  <w:p w:rsidRDefault="00A12CF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12CF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0A5"/>
    <w:rsid w:val="00135025"/>
    <w:rsid w:val="00181F4E"/>
    <w:rsid w:val="005764F8"/>
    <w:rsid w:val="00A12CF1"/>
    <w:rsid w:val="00AF70A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CF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2C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2CF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12CF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C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CF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6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4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CF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2C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2CF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12CF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C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CF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6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4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7431</izvorni_sadrzaj>
    <derivirana_varijabla naziv="DomainObject.Predmet.Broj_1">7431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St-7431/2015</izvorni_sadrzaj>
    <derivirana_varijabla naziv="DomainObject.Predmet.OznakaBroj_1">St-7431/2015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Nandini-udruga za zdrav život zastupanog po punomoćniku Marta Marenčić</izvorni_sadrzaj>
    <derivirana_varijabla naziv="DomainObject.Predmet.ProtustrankaFormated_1">  Nandini-udruga za zdrav život zastupanog po punomoćniku Marta Marenčić</derivirana_varijabla>
  </DomainObject.Predmet.ProtustrankaFormated>
  <DomainObject.Predmet.ProtustrankaFormatedOIB>
    <izvorni_sadrzaj>  Nandini-udruga za zdrav život, OIB 51941696134 zastupanog po punomoćniku Marta Marenčić</izvorni_sadrzaj>
    <derivirana_varijabla naziv="DomainObject.Predmet.ProtustrankaFormatedOIB_1">  Nandini-udruga za zdrav život, OIB 51941696134 zastupanog po punomoćniku Marta Marenčić</derivirana_varijabla>
  </DomainObject.Predmet.ProtustrankaFormatedOIB>
  <DomainObject.Predmet.ProtustrankaFormatedWithAdress>
    <izvorni_sadrzaj> Nandini-udruga za zdrav život, Bolnička 101, 10000 Zagreb zastupanog po punomoćniku Marta Marenčić</izvorni_sadrzaj>
    <derivirana_varijabla naziv="DomainObject.Predmet.ProtustrankaFormatedWithAdress_1"> Nandini-udruga za zdrav život, Bolnička 101, 10000 Zagreb zastupanog po punomoćniku Marta Marenčić</derivirana_varijabla>
  </DomainObject.Predmet.ProtustrankaFormatedWithAdress>
  <DomainObject.Predmet.ProtustrankaFormatedWithAdressOIB>
    <izvorni_sadrzaj> Nandini-udruga za zdrav život, OIB 51941696134, Bolnička 101, 10000 Zagreb zastupanog po punomoćniku Marta Marenčić</izvorni_sadrzaj>
    <derivirana_varijabla naziv="DomainObject.Predmet.ProtustrankaFormatedWithAdressOIB_1"> Nandini-udruga za zdrav život, OIB 51941696134, Bolnička 101, 10000 Zagreb zastupanog po punomoćniku Marta Marenčić</derivirana_varijabla>
  </DomainObject.Predmet.ProtustrankaFormatedWithAdressOIB>
  <DomainObject.Predmet.ProtustrankaWithAdress>
    <izvorni_sadrzaj>Nandini-udruga za zdrav život Bolnička 101, 10000 Zagreb</izvorni_sadrzaj>
    <derivirana_varijabla naziv="DomainObject.Predmet.ProtustrankaWithAdress_1">Nandini-udruga za zdrav život Bolnička 101, 10000 Zagreb</derivirana_varijabla>
  </DomainObject.Predmet.ProtustrankaWithAdress>
  <DomainObject.Predmet.ProtustrankaWithAdressOIB>
    <izvorni_sadrzaj>Nandini-udruga za zdrav život, OIB 51941696134, Bolnička 101, 10000 Zagreb</izvorni_sadrzaj>
    <derivirana_varijabla naziv="DomainObject.Predmet.ProtustrankaWithAdressOIB_1">Nandini-udruga za zdrav život, OIB 51941696134, Bolnička 101, 10000 Zagreb</derivirana_varijabla>
  </DomainObject.Predmet.ProtustrankaWithAdressOIB>
  <DomainObject.Predmet.ProtustrankaNazivFormated>
    <izvorni_sadrzaj>Nandini-udruga za zdrav život</izvorni_sadrzaj>
    <derivirana_varijabla naziv="DomainObject.Predmet.ProtustrankaNazivFormated_1">Nandini-udruga za zdrav život</derivirana_varijabla>
  </DomainObject.Predmet.ProtustrankaNazivFormated>
  <DomainObject.Predmet.ProtustrankaNazivFormatedOIB>
    <izvorni_sadrzaj>Nandini-udruga za zdrav život, OIB 51941696134</izvorni_sadrzaj>
    <derivirana_varijabla naziv="DomainObject.Predmet.ProtustrankaNazivFormatedOIB_1">Nandini-udruga za zdrav život, OIB 51941696134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Nandini-udruga za zdrav život zastupanog po punomoćniku Marta Marenčić</item>
    </izvorni_sadrzaj>
    <derivirana_varijabla naziv="DomainObject.Predmet.ProtuStrankaListFormated_1">
      <item>Nandini-udruga za zdrav život zastupanog po punomoćniku Marta Marenčić</item>
    </derivirana_varijabla>
  </DomainObject.Predmet.ProtuStrankaListFormated>
  <DomainObject.Predmet.ProtuStrankaListFormatedOIB>
    <izvorni_sadrzaj>
      <item>Nandini-udruga za zdrav život, OIB 51941696134 zastupanog po punomoćniku Marta Marenčić</item>
    </izvorni_sadrzaj>
    <derivirana_varijabla naziv="DomainObject.Predmet.ProtuStrankaListFormatedOIB_1">
      <item>Nandini-udruga za zdrav život, OIB 51941696134 zastupanog po punomoćniku Marta Marenčić</item>
    </derivirana_varijabla>
  </DomainObject.Predmet.ProtuStrankaListFormatedOIB>
  <DomainObject.Predmet.ProtuStrankaListFormatedWithAdress>
    <izvorni_sadrzaj>
      <item>Nandini-udruga za zdrav život, Bolnička 101, 10000 Zagreb zastupanog po punomoćniku Marta Marenčić</item>
    </izvorni_sadrzaj>
    <derivirana_varijabla naziv="DomainObject.Predmet.ProtuStrankaListFormatedWithAdress_1">
      <item>Nandini-udruga za zdrav život, Bolnička 101, 10000 Zagreb zastupanog po punomoćniku Marta Marenčić</item>
    </derivirana_varijabla>
  </DomainObject.Predmet.ProtuStrankaListFormatedWithAdress>
  <DomainObject.Predmet.ProtuStrankaListFormatedWithAdressOIB>
    <izvorni_sadrzaj>
      <item>Nandini-udruga za zdrav život, OIB 51941696134, Bolnička 101, 10000 Zagreb zastupanog po punomoćniku Marta Marenčić</item>
    </izvorni_sadrzaj>
    <derivirana_varijabla naziv="DomainObject.Predmet.ProtuStrankaListFormatedWithAdressOIB_1">
      <item>Nandini-udruga za zdrav život, OIB 51941696134, Bolnička 101, 10000 Zagreb zastupanog po punomoćniku Marta Marenčić</item>
    </derivirana_varijabla>
  </DomainObject.Predmet.ProtuStrankaListFormatedWithAdressOIB>
  <DomainObject.Predmet.ProtuStrankaListNazivFormated>
    <izvorni_sadrzaj>
      <item>Nandini-udruga za zdrav život</item>
    </izvorni_sadrzaj>
    <derivirana_varijabla naziv="DomainObject.Predmet.ProtuStrankaListNazivFormated_1">
      <item>Nandini-udruga za zdrav život</item>
    </derivirana_varijabla>
  </DomainObject.Predmet.ProtuStrankaListNazivFormated>
  <DomainObject.Predmet.ProtuStrankaListNazivFormatedOIB>
    <izvorni_sadrzaj>
      <item>Nandini-udruga za zdrav život, OIB 51941696134</item>
    </izvorni_sadrzaj>
    <derivirana_varijabla naziv="DomainObject.Predmet.ProtuStrankaListNazivFormatedOIB_1">
      <item>Nandini-udruga za zdrav život, OIB 51941696134</item>
    </derivirana_varijabla>
  </DomainObject.Predmet.ProtuStrankaListNazivFormatedOIB>
  <DomainObject.Predmet.OstaliListFormated>
    <izvorni_sadrzaj>
      <item>Marta Marenčić punomoćnik sudionika u postupku Nandini-udruga za zdrav život</item>
    </izvorni_sadrzaj>
    <derivirana_varijabla naziv="DomainObject.Predmet.OstaliListFormated_1">
      <item>Marta Marenčić punomoćnik sudionika u postupku Nandini-udruga za zdrav život</item>
    </derivirana_varijabla>
  </DomainObject.Predmet.OstaliListFormated>
  <DomainObject.Predmet.OstaliListFormatedOIB>
    <izvorni_sadrzaj>
      <item>Marta Marenčić punomoćnik sudionika u postupku Nandini-udruga za zdrav život</item>
    </izvorni_sadrzaj>
    <derivirana_varijabla naziv="DomainObject.Predmet.OstaliListFormatedOIB_1">
      <item>Marta Marenčić punomoćnik sudionika u postupku Nandini-udruga za zdrav život</item>
    </derivirana_varijabla>
  </DomainObject.Predmet.OstaliListFormatedOIB>
  <DomainObject.Predmet.OstaliListFormatedWithAdress>
    <izvorni_sadrzaj>
      <item>Marta Marenčić, Bolnička 101, 10000 Zagreb punomoćnik sudionika u postupku Nandini-udruga za zdrav život</item>
    </izvorni_sadrzaj>
    <derivirana_varijabla naziv="DomainObject.Predmet.OstaliListFormatedWithAdress_1">
      <item>Marta Marenčić, Bolnička 101, 10000 Zagreb punomoćnik sudionika u postupku Nandini-udruga za zdrav život</item>
    </derivirana_varijabla>
  </DomainObject.Predmet.OstaliListFormatedWithAdress>
  <DomainObject.Predmet.OstaliListFormatedWithAdressOIB>
    <izvorni_sadrzaj>
      <item>Marta Marenčić, Bolnička 101, 10000 Zagreb punomoćnik sudionika u postupku Nandini-udruga za zdrav život</item>
    </izvorni_sadrzaj>
    <derivirana_varijabla naziv="DomainObject.Predmet.OstaliListFormatedWithAdressOIB_1">
      <item>Marta Marenčić, Bolnička 101, 10000 Zagreb punomoćnik sudionika u postupku Nandini-udruga za zdrav život</item>
    </derivirana_varijabla>
  </DomainObject.Predmet.OstaliListFormatedWithAdressOIB>
  <DomainObject.Predmet.OstaliListNazivFormated>
    <izvorni_sadrzaj>
      <item>Marta Marenčić</item>
    </izvorni_sadrzaj>
    <derivirana_varijabla naziv="DomainObject.Predmet.OstaliListNazivFormated_1">
      <item>Marta Marenčić</item>
    </derivirana_varijabla>
  </DomainObject.Predmet.OstaliListNazivFormated>
  <DomainObject.Predmet.OstaliListNazivFormatedOIB>
    <izvorni_sadrzaj>
      <item>Marta Marenčić</item>
    </izvorni_sadrzaj>
    <derivirana_varijabla naziv="DomainObject.Predmet.OstaliListNazivFormatedOIB_1">
      <item>Marta Marenčić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Nandini-udruga za zdrav život</izvorni_sadrzaj>
    <derivirana_varijabla naziv="DomainObject.Predmet.ProtustrankaIDrugi_1">Nandini-udruga za zdrav život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Nandini-udruga za zdrav život, OIB 51941696134, Bolnička 101, 10000 Zagreb</izvorni_sadrzaj>
    <derivirana_varijabla naziv="DomainObject.Predmet.ProtustrankaIDrugiAdressOIB_1">Nandini-udruga za zdrav život, OIB 51941696134, Bolnička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Nandini-udruga za zdrav život</item>
      <item>Marta Marenčić</item>
    </izvorni_sadrzaj>
    <derivirana_varijabla naziv="DomainObject.Predmet.SudioniciListNaziv_1">
      <item>FINA Regionalni centar Zagreb</item>
      <item>Nandini-udruga za zdrav život</item>
      <item>Marta Marenčić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Nandini-udruga za zdrav život, OIB 51941696134, Bolnička 101,10000 Zagreb</item>
      <item>Marta Marenčić, Bolnička 101,10000 Zagreb</item>
    </izvorni_sadrzaj>
    <derivirana_varijabla naziv="DomainObject.Predmet.SudioniciListAdressOIB_1">
      <item>FINA Regionalni centar Zagreb, OIB 85821130368, Trg svibanjskih žrtava 1995. 1,10000 Zagreb</item>
      <item>Nandini-udruga za zdrav život, OIB 51941696134, Bolnička 101,10000 Zagreb</item>
      <item>Marta Marenčić, Bolnička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51941696134</item>
      <item>, OIB null</item>
    </izvorni_sadrzaj>
    <derivirana_varijabla naziv="DomainObject.Predmet.SudioniciListNazivOIB_1">
      <item>, OIB 85821130368</item>
      <item>, OIB 51941696134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1906</properties:Characters>
  <properties:Lines>69</properties:Lines>
  <properties:Paragraphs>25</properties:Paragraphs>
  <properties:TotalTime>1</properties:TotalTime>
  <properties:ScaleCrop>false</properties:ScaleCrop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2016-04-29T12:05:00Z</dcterms:created>
  <dc:creator>Marija Lukić</dc:creator>
  <dc:description/>
  <cp:keywords/>
  <cp:lastModifiedBy>Marija Lukić</cp:lastModifiedBy>
  <dcterms:modified xmlns:xsi="http://www.w3.org/2001/XMLSchema-instance" xsi:type="dcterms:W3CDTF">2016-04-29T12:06:00Z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