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3e6bd" w14:paraId="dc3e6bd" w:rsidRDefault="00117C62" w:rsidP="005D7BF8" w:rsidR="00117C62"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17C62" w:rsidP="005D7BF8" w:rsidR="00117C62" w:rsidRPr="00117C62">
      <w:pPr>
        <w:pStyle w:val="Bezproreda"/>
        <w:jc w:val="both"/>
        <w:rPr>
          <w:rFonts w:hAnsi="Times New Roman" w:ascii="Times New Roman"/>
          <w:b w:val="false"/>
        </w:rPr>
      </w:pPr>
      <w:r w:rsidRPr="00117C62">
        <w:rPr>
          <w:rFonts w:eastAsia="MS Mincho" w:hAnsi="Times New Roman" w:ascii="Times New Roman"/>
          <w:b w:val="false"/>
        </w:rPr>
        <w:t xml:space="preserve">   REPUBLIKA HRVATSKA</w:t>
      </w:r>
    </w:p>
    <w:p w:rsidRDefault="00117C62" w:rsidP="005D7BF8" w:rsidR="00117C62" w:rsidRPr="00117C62">
      <w:pPr>
        <w:pStyle w:val="Bezproreda"/>
        <w:jc w:val="both"/>
        <w:rPr>
          <w:rFonts w:hAnsi="Times New Roman" w:ascii="Times New Roman"/>
          <w:b w:val="false"/>
        </w:rPr>
      </w:pPr>
      <w:r w:rsidRPr="00117C62">
        <w:rPr>
          <w:rFonts w:eastAsia="MS Mincho" w:hAnsi="Times New Roman" w:ascii="Times New Roman"/>
          <w:b w:val="false"/>
        </w:rPr>
        <w:t>TRGOVAČKI SUD U RIJECI</w:t>
      </w:r>
    </w:p>
    <w:p w:rsidRDefault="00117C62" w:rsidP="005D7BF8" w:rsidR="00117C62" w:rsidRPr="00117C62">
      <w:pPr>
        <w:pStyle w:val="Bezproreda"/>
        <w:jc w:val="both"/>
        <w:rPr>
          <w:rFonts w:eastAsia="MS Mincho" w:hAnsi="Times New Roman" w:ascii="Times New Roman"/>
          <w:b w:val="false"/>
        </w:rPr>
      </w:pPr>
      <w:r w:rsidRPr="00117C62">
        <w:rPr>
          <w:rFonts w:eastAsia="MS Mincho" w:hAnsi="Times New Roman" w:ascii="Times New Roman"/>
          <w:b w:val="false"/>
        </w:rPr>
        <w:t xml:space="preserve">       Rijeka, Zadarska 1 i 3</w:t>
      </w:r>
    </w:p>
    <w:p w:rsidRDefault="00917666" w:rsidP="00B16A22" w:rsidR="00917666" w:rsidRPr="00A20708">
      <w:pPr>
        <w:jc w:val="center"/>
        <w:rPr>
          <w:b/>
          <w:bCs/>
        </w:rPr>
      </w:pPr>
    </w:p>
    <w:p w:rsidRDefault="00A20708" w:rsidP="00B16A22" w:rsidR="005B1912">
      <w:pPr>
        <w:jc w:val="center"/>
        <w:rPr>
          <w:b/>
          <w:bCs/>
        </w:rPr>
      </w:pPr>
      <w:r>
        <w:rPr>
          <w:b/>
          <w:bCs/>
        </w:rPr>
        <w:t xml:space="preserve">U    I M E    R E P U B L I K E    H R V A T S K E </w:t>
      </w:r>
    </w:p>
    <w:p w:rsidRDefault="00A20708" w:rsidP="00B16A22" w:rsidR="00A20708" w:rsidRPr="00A20708">
      <w:pPr>
        <w:jc w:val="center"/>
        <w:rPr>
          <w:b/>
          <w:bCs/>
        </w:rPr>
      </w:pPr>
    </w:p>
    <w:p w:rsidRDefault="00B16A22" w:rsidP="00B16A22" w:rsidR="00B16A22" w:rsidRPr="00A20708">
      <w:pPr>
        <w:jc w:val="center"/>
        <w:rPr>
          <w:b/>
          <w:bCs/>
        </w:rPr>
      </w:pPr>
      <w:r w:rsidRPr="00A20708">
        <w:rPr>
          <w:b/>
          <w:bCs/>
        </w:rPr>
        <w:t>R J E Š E N J E</w:t>
      </w:r>
    </w:p>
    <w:p w:rsidRDefault="00AC2D61" w:rsidP="00B16A22" w:rsidR="00AC2D61" w:rsidRPr="00A20708">
      <w:pPr>
        <w:jc w:val="both"/>
      </w:pPr>
    </w:p>
    <w:p w:rsidRDefault="00B16A22" w:rsidP="00B16A22" w:rsidR="00B16A22" w:rsidRPr="00A20708">
      <w:pPr>
        <w:jc w:val="both"/>
      </w:pPr>
      <w:r w:rsidRPr="00A20708">
        <w:tab/>
        <w:t>Trgovački sud u Rijeci</w:t>
      </w:r>
      <w:r w:rsidR="00710BDC" w:rsidRPr="00A20708">
        <w:t>,</w:t>
      </w:r>
      <w:r w:rsidR="000B3D03">
        <w:t xml:space="preserve"> OIB 88785964957</w:t>
      </w:r>
      <w:r w:rsidR="00710BDC" w:rsidRPr="00A20708">
        <w:t xml:space="preserve"> </w:t>
      </w:r>
      <w:r w:rsidRPr="00A20708">
        <w:t>po stečajnom sucu Danieli Korlević, u stečajnom postupku nad dužnikom</w:t>
      </w:r>
      <w:r w:rsidR="00917666" w:rsidRPr="00A20708">
        <w:t xml:space="preserve"> </w:t>
      </w:r>
      <w:r w:rsidR="00C2040D" w:rsidRPr="00C2040D">
        <w:rPr>
          <w:b/>
        </w:rPr>
        <w:t>EC - COMM d.o.o. LABIN, Rudarska 11, OIB 04846093093</w:t>
      </w:r>
      <w:r w:rsidR="00A20708">
        <w:rPr>
          <w:b/>
        </w:rPr>
        <w:t xml:space="preserve">, </w:t>
      </w:r>
      <w:r w:rsidRPr="00A20708">
        <w:t xml:space="preserve">dana </w:t>
      </w:r>
      <w:r w:rsidR="00C2040D">
        <w:t>19. lipnja 2017</w:t>
      </w:r>
      <w:r w:rsidR="003A2CF6" w:rsidRPr="00A20708">
        <w:t xml:space="preserve">. </w:t>
      </w:r>
      <w:r w:rsidRPr="00A20708">
        <w:t xml:space="preserve">godine   </w:t>
      </w:r>
    </w:p>
    <w:p w:rsidRDefault="00B16A22" w:rsidP="00B16A22" w:rsidR="00B16A22" w:rsidRPr="00A20708">
      <w:pPr>
        <w:jc w:val="both"/>
      </w:pPr>
    </w:p>
    <w:p w:rsidRDefault="00B16A22" w:rsidP="00B16A22" w:rsidR="00B16A22" w:rsidRPr="00A20708">
      <w:pPr>
        <w:jc w:val="center"/>
        <w:rPr>
          <w:b/>
          <w:bCs/>
        </w:rPr>
      </w:pPr>
      <w:r w:rsidRPr="00A20708">
        <w:rPr>
          <w:b/>
          <w:bCs/>
        </w:rPr>
        <w:t xml:space="preserve">r i j e š i o  </w:t>
      </w:r>
      <w:r w:rsidR="003A2CF6" w:rsidRPr="00A20708">
        <w:rPr>
          <w:b/>
          <w:bCs/>
        </w:rPr>
        <w:t xml:space="preserve">  </w:t>
      </w:r>
      <w:r w:rsidRPr="00A20708">
        <w:rPr>
          <w:b/>
          <w:bCs/>
        </w:rPr>
        <w:t>j e</w:t>
      </w:r>
    </w:p>
    <w:p w:rsidRDefault="003A2CF6" w:rsidP="00A63232" w:rsidR="003A2CF6" w:rsidRPr="00A20708">
      <w:pPr>
        <w:jc w:val="both"/>
        <w:rPr>
          <w:bCs/>
        </w:rPr>
      </w:pPr>
    </w:p>
    <w:p w:rsidRDefault="00A63232" w:rsidP="00C2040D" w:rsidR="003A2CF6">
      <w:pPr>
        <w:numPr>
          <w:ilvl w:val="0"/>
          <w:numId w:val="6"/>
        </w:numPr>
        <w:jc w:val="both"/>
        <w:rPr>
          <w:b/>
        </w:rPr>
      </w:pPr>
      <w:r w:rsidRPr="00A20708">
        <w:rPr>
          <w:bCs/>
        </w:rPr>
        <w:t>Obu</w:t>
      </w:r>
      <w:r w:rsidR="00AC2D61" w:rsidRPr="00A20708">
        <w:rPr>
          <w:bCs/>
        </w:rPr>
        <w:t xml:space="preserve">stavlja se i zaključuje </w:t>
      </w:r>
      <w:r w:rsidRPr="00A20708">
        <w:rPr>
          <w:bCs/>
        </w:rPr>
        <w:t>stečajni postupak nad dužnikom</w:t>
      </w:r>
      <w:r w:rsidR="003A2CF6" w:rsidRPr="00A20708">
        <w:rPr>
          <w:bCs/>
        </w:rPr>
        <w:t xml:space="preserve"> </w:t>
      </w:r>
      <w:r w:rsidR="00C2040D" w:rsidRPr="00C2040D">
        <w:rPr>
          <w:b/>
          <w:bCs/>
        </w:rPr>
        <w:t>EC - COMM d.o.o. LABIN, Rudarska 11, OIB 04846093093</w:t>
      </w:r>
      <w:r w:rsidR="003A2CF6" w:rsidRPr="00A20708">
        <w:rPr>
          <w:b/>
        </w:rPr>
        <w:t>.</w:t>
      </w:r>
    </w:p>
    <w:p w:rsidRDefault="00A20708" w:rsidP="00A20708" w:rsidR="00A20708">
      <w:pPr>
        <w:ind w:left="1080"/>
        <w:jc w:val="both"/>
        <w:rPr>
          <w:b/>
        </w:rPr>
      </w:pPr>
    </w:p>
    <w:p w:rsidRDefault="00A20708" w:rsidP="00A20708" w:rsidR="002B33D2">
      <w:pPr>
        <w:numPr>
          <w:ilvl w:val="0"/>
          <w:numId w:val="6"/>
        </w:numPr>
        <w:jc w:val="both"/>
      </w:pPr>
      <w:r>
        <w:rPr>
          <w:bCs/>
        </w:rPr>
        <w:t>Odluka o</w:t>
      </w:r>
      <w:r w:rsidR="002B33D2" w:rsidRPr="00A20708">
        <w:t xml:space="preserve"> obustavi i zaključenju stečajnog postupka nad dužnikom objavit će se </w:t>
      </w:r>
      <w:r>
        <w:t>na mrežnoj stranici e-Oglasne ploče</w:t>
      </w:r>
      <w:r w:rsidR="000A7874" w:rsidRPr="00A20708">
        <w:t xml:space="preserve"> sud</w:t>
      </w:r>
      <w:r w:rsidR="00C2040D">
        <w:t>ov</w:t>
      </w:r>
      <w:r w:rsidR="000A7874" w:rsidRPr="00A20708">
        <w:t>a.</w:t>
      </w:r>
    </w:p>
    <w:p w:rsidRDefault="00A20708" w:rsidP="00A20708" w:rsidR="00A20708">
      <w:pPr>
        <w:pStyle w:val="Odlomakpopisa"/>
      </w:pPr>
    </w:p>
    <w:p w:rsidRDefault="00A20708" w:rsidP="002B33D2" w:rsidR="000A7874" w:rsidRPr="00A20708">
      <w:pPr>
        <w:numPr>
          <w:ilvl w:val="0"/>
          <w:numId w:val="6"/>
        </w:numPr>
        <w:jc w:val="both"/>
      </w:pPr>
      <w:r>
        <w:t>Nakon prav</w:t>
      </w:r>
      <w:r w:rsidR="000A7874" w:rsidRPr="00A20708">
        <w:t>omoćnosti ovog rješenja dužnik će se brisati iz sudskog registra</w:t>
      </w:r>
      <w:r w:rsidR="00C2040D">
        <w:t xml:space="preserve"> Trgovačkog suda u Pazinu</w:t>
      </w:r>
      <w:r w:rsidR="000A7874" w:rsidRPr="00A20708">
        <w:t>.</w:t>
      </w:r>
    </w:p>
    <w:p w:rsidRDefault="00A63232" w:rsidP="00B16A22" w:rsidR="00B16A22" w:rsidRPr="00A20708">
      <w:pPr>
        <w:jc w:val="both"/>
      </w:pPr>
      <w:r w:rsidRPr="00A20708">
        <w:rPr>
          <w:bCs/>
        </w:rPr>
        <w:t xml:space="preserve"> </w:t>
      </w:r>
      <w:r w:rsidR="00B16A22" w:rsidRPr="00A20708">
        <w:tab/>
      </w:r>
      <w:r w:rsidR="00B16A22" w:rsidRPr="00A20708">
        <w:tab/>
      </w:r>
      <w:r w:rsidR="00B16A22" w:rsidRPr="00A20708">
        <w:tab/>
      </w:r>
      <w:r w:rsidR="00B16A22" w:rsidRPr="00A20708">
        <w:tab/>
      </w:r>
    </w:p>
    <w:p w:rsidRDefault="00B16A22" w:rsidP="00B16A22" w:rsidR="00B16A22" w:rsidRPr="00A20708">
      <w:pPr>
        <w:jc w:val="center"/>
        <w:rPr>
          <w:b/>
          <w:bCs/>
        </w:rPr>
      </w:pPr>
      <w:r w:rsidRPr="00A20708">
        <w:rPr>
          <w:b/>
          <w:bCs/>
        </w:rPr>
        <w:t>Obrazloženje</w:t>
      </w:r>
    </w:p>
    <w:p w:rsidRDefault="005E7194" w:rsidP="00B16A22" w:rsidR="005E7194" w:rsidRPr="00A20708">
      <w:pPr>
        <w:jc w:val="center"/>
        <w:rPr>
          <w:b/>
          <w:bCs/>
        </w:rPr>
      </w:pPr>
    </w:p>
    <w:p w:rsidRDefault="00A20708" w:rsidP="00F04D1B" w:rsidR="00A20708">
      <w:pPr>
        <w:jc w:val="both"/>
      </w:pPr>
      <w:r>
        <w:tab/>
        <w:t xml:space="preserve">Podneskom od </w:t>
      </w:r>
      <w:r w:rsidR="00C2040D">
        <w:t>12. travnja</w:t>
      </w:r>
      <w:r w:rsidR="000B3D03">
        <w:t xml:space="preserve"> 2016</w:t>
      </w:r>
      <w:r>
        <w:t xml:space="preserve">. godine stečajni upravitelj obavijestio je stečajnog suca da stečajna masa nije dostatna za pokriće troškova stečajnog postupka. </w:t>
      </w:r>
    </w:p>
    <w:p w:rsidRDefault="00C2040D" w:rsidP="00F04D1B" w:rsidR="00C2040D">
      <w:pPr>
        <w:jc w:val="both"/>
      </w:pPr>
      <w:r>
        <w:tab/>
        <w:t xml:space="preserve">U svom prijedlogu stečajni upravitelj je naveo da </w:t>
      </w:r>
      <w:r w:rsidR="00BC775D">
        <w:t>utvrđene tražbine radnika s osnova troškova stečajnog postupka iznose 870.761,58 kn. Tijekom postupka isplaćeno je 10% navedenog iznosa, odnosno 87.076,16 kn. Za isplatu cjelokupnog iznosa preostaje iznos od 783.685,42 kn. Stečajnom upravitelju određena je konačna nagrada za rad u ukupnom iznosu 181.601,60 kn neto, te 82.012,80 kn bruto, što znači da je ukupan trošak isplate nagrade 384.817,23 kn. Stečajni upravitelj naveo je da ukupan iznose nenamirenih troškova stečajnog postupka 1.169.005,23 kn (s doprinosima).</w:t>
      </w:r>
    </w:p>
    <w:p w:rsidRDefault="000B3D03" w:rsidP="00F04D1B" w:rsidR="00A20708">
      <w:pPr>
        <w:jc w:val="both"/>
      </w:pPr>
      <w:r>
        <w:tab/>
        <w:t>Sud je</w:t>
      </w:r>
      <w:r w:rsidR="00A20708">
        <w:t xml:space="preserve"> sazvao skupštinu vjerovnika na koju su objavom poziva na e-oglasnoj ploči sud</w:t>
      </w:r>
      <w:r w:rsidR="00C2040D">
        <w:t>ov</w:t>
      </w:r>
      <w:r w:rsidR="00A20708">
        <w:t xml:space="preserve">a </w:t>
      </w:r>
      <w:r>
        <w:t xml:space="preserve">dana </w:t>
      </w:r>
      <w:r w:rsidR="00BC775D">
        <w:t>21. travnja 2017</w:t>
      </w:r>
      <w:r>
        <w:t xml:space="preserve">. godine </w:t>
      </w:r>
      <w:r w:rsidR="00A20708">
        <w:t>pozvani vjerovnici stečajne mase, stečajni upravitelj i skupština vjerovnika, a radi pribave mišljenja povodom prijedloga stečajnog upravitelja za obustavu stečajnog postupka.</w:t>
      </w:r>
    </w:p>
    <w:p w:rsidRDefault="00A20708" w:rsidP="00F04D1B" w:rsidR="000B3D03">
      <w:pPr>
        <w:jc w:val="both"/>
      </w:pPr>
      <w:r>
        <w:tab/>
        <w:t>Na skupštinu vjerovnika održan</w:t>
      </w:r>
      <w:r w:rsidR="000B3D03">
        <w:t>u</w:t>
      </w:r>
      <w:r>
        <w:t xml:space="preserve"> </w:t>
      </w:r>
      <w:r w:rsidR="00BC775D">
        <w:t>12. lipnja 2017</w:t>
      </w:r>
      <w:r>
        <w:t xml:space="preserve">. godine </w:t>
      </w:r>
      <w:r w:rsidR="00BC775D">
        <w:t>pristupio je zastupnik temeljem zakona Republike Hrvatske.</w:t>
      </w:r>
      <w:r>
        <w:t xml:space="preserve"> Stečajni upravitelj ustrajao je kod navoda iznesenih u svom prijedlogu od </w:t>
      </w:r>
      <w:r w:rsidR="00BC775D">
        <w:t>12. travnja 2017</w:t>
      </w:r>
      <w:r>
        <w:t xml:space="preserve">. godine. </w:t>
      </w:r>
    </w:p>
    <w:p w:rsidRDefault="00A20708" w:rsidP="00BE3C71" w:rsidR="00610067">
      <w:pPr>
        <w:jc w:val="both"/>
        <w:rPr>
          <w:bCs/>
        </w:rPr>
      </w:pPr>
      <w:r>
        <w:tab/>
        <w:t xml:space="preserve">Prema </w:t>
      </w:r>
      <w:r w:rsidR="00F85ED1" w:rsidRPr="00A20708">
        <w:rPr>
          <w:bCs/>
        </w:rPr>
        <w:t>čl.</w:t>
      </w:r>
      <w:smartTag w:element="metricconverter" w:uri="urn:schemas-microsoft-com:office:smarttags">
        <w:smartTagPr>
          <w:attr w:val="203. st" w:name="ProductID"/>
        </w:smartTagPr>
        <w:r w:rsidR="00F85ED1" w:rsidRPr="00A20708">
          <w:rPr>
            <w:bCs/>
          </w:rPr>
          <w:t>203. st</w:t>
        </w:r>
      </w:smartTag>
      <w:r w:rsidR="00F85ED1" w:rsidRPr="00A20708">
        <w:rPr>
          <w:bCs/>
        </w:rPr>
        <w:t>.1. Stečajnog zakona (N</w:t>
      </w:r>
      <w:r w:rsidR="00BC775D">
        <w:rPr>
          <w:bCs/>
        </w:rPr>
        <w:t xml:space="preserve">arodne novine broj </w:t>
      </w:r>
      <w:r w:rsidR="00F85ED1" w:rsidRPr="00A20708">
        <w:rPr>
          <w:bCs/>
        </w:rPr>
        <w:t>44/96, 29/99, 129/00, 123/03, 197/03, 187/04</w:t>
      </w:r>
      <w:r w:rsidR="00FF3EEF" w:rsidRPr="00A20708">
        <w:rPr>
          <w:bCs/>
        </w:rPr>
        <w:t>,</w:t>
      </w:r>
      <w:r w:rsidR="00F85ED1" w:rsidRPr="00A20708">
        <w:rPr>
          <w:bCs/>
        </w:rPr>
        <w:t xml:space="preserve"> 82/06</w:t>
      </w:r>
      <w:r w:rsidR="00FF3EEF" w:rsidRPr="00A20708">
        <w:rPr>
          <w:bCs/>
        </w:rPr>
        <w:t>, 116/10</w:t>
      </w:r>
      <w:r>
        <w:rPr>
          <w:bCs/>
        </w:rPr>
        <w:t xml:space="preserve">, </w:t>
      </w:r>
      <w:r w:rsidR="00FF3EEF" w:rsidRPr="00A20708">
        <w:rPr>
          <w:bCs/>
        </w:rPr>
        <w:t>25/12</w:t>
      </w:r>
      <w:r>
        <w:rPr>
          <w:bCs/>
        </w:rPr>
        <w:t xml:space="preserve"> i 133/12</w:t>
      </w:r>
      <w:r w:rsidR="00F85ED1" w:rsidRPr="00A20708">
        <w:rPr>
          <w:bCs/>
        </w:rPr>
        <w:t>)</w:t>
      </w:r>
      <w:r>
        <w:rPr>
          <w:bCs/>
        </w:rPr>
        <w:t xml:space="preserve"> u vezi s čl.441. st.1. Stečajnog zakona (N</w:t>
      </w:r>
      <w:r w:rsidR="00BC775D">
        <w:rPr>
          <w:bCs/>
        </w:rPr>
        <w:t xml:space="preserve">arodne novine broj </w:t>
      </w:r>
      <w:r>
        <w:rPr>
          <w:bCs/>
        </w:rPr>
        <w:t>71/15)</w:t>
      </w:r>
      <w:r w:rsidR="00F85ED1" w:rsidRPr="00A20708">
        <w:rPr>
          <w:bCs/>
        </w:rPr>
        <w:t xml:space="preserve"> </w:t>
      </w:r>
      <w:r>
        <w:rPr>
          <w:bCs/>
        </w:rPr>
        <w:t xml:space="preserve">ako se nakon otvaranja stečajnog postupka pokaže da stečajna masa nije dostatna ni za pokriće troškova stečajnog postupka, stečajni sudac će obustaviti i </w:t>
      </w:r>
      <w:r>
        <w:rPr>
          <w:bCs/>
        </w:rPr>
        <w:lastRenderedPageBreak/>
        <w:t xml:space="preserve">zaključiti postupak. </w:t>
      </w:r>
      <w:r w:rsidR="000B3D03">
        <w:rPr>
          <w:bCs/>
        </w:rPr>
        <w:t xml:space="preserve">Stečajna masa nije dostatna za namirenje troškova stečajnog postupka u iznosu </w:t>
      </w:r>
      <w:r w:rsidR="00BC775D">
        <w:rPr>
          <w:bCs/>
        </w:rPr>
        <w:t>1.169.005,29</w:t>
      </w:r>
      <w:r w:rsidR="000B3D03">
        <w:rPr>
          <w:bCs/>
        </w:rPr>
        <w:t xml:space="preserve"> kn. </w:t>
      </w:r>
    </w:p>
    <w:p w:rsidRDefault="00BC775D" w:rsidP="00BE3C71" w:rsidR="00BC775D">
      <w:pPr>
        <w:jc w:val="both"/>
        <w:rPr>
          <w:bCs/>
        </w:rPr>
      </w:pPr>
      <w:r>
        <w:rPr>
          <w:bCs/>
        </w:rPr>
        <w:tab/>
        <w:t xml:space="preserve">Nazočni stečajni vjerovnik nije se protivio prijedlogu stečajnog upravitelja za obustavu i zaključenje stečajnog postupka zbog nedostatnosti stečajne mase za pokriće troškova stečajnog postupka. </w:t>
      </w:r>
    </w:p>
    <w:p w:rsidRDefault="00BC775D" w:rsidP="00DF2671" w:rsidR="000B3D03">
      <w:pPr>
        <w:jc w:val="both"/>
        <w:rPr>
          <w:bCs/>
        </w:rPr>
      </w:pPr>
      <w:r>
        <w:rPr>
          <w:bCs/>
        </w:rPr>
        <w:tab/>
      </w:r>
      <w:r w:rsidR="000B3D03">
        <w:rPr>
          <w:bCs/>
        </w:rPr>
        <w:t xml:space="preserve">Slijedom navedenoga, a primjenom citiranog članka odlučeno je kao u izreci. </w:t>
      </w:r>
    </w:p>
    <w:p w:rsidRDefault="001143E3" w:rsidP="00DF2671" w:rsidR="00B16A22" w:rsidRPr="00A20708">
      <w:pPr>
        <w:jc w:val="both"/>
        <w:rPr>
          <w:b/>
        </w:rPr>
      </w:pPr>
      <w:r w:rsidRPr="00A20708">
        <w:rPr>
          <w:b/>
          <w:bCs/>
        </w:rPr>
        <w:tab/>
      </w:r>
    </w:p>
    <w:p w:rsidRDefault="00B16A22" w:rsidP="00B16A22" w:rsidR="00B16A22" w:rsidRPr="00A20708">
      <w:pPr>
        <w:jc w:val="center"/>
      </w:pPr>
      <w:r w:rsidRPr="00A20708">
        <w:t>U Rijeci</w:t>
      </w:r>
      <w:r w:rsidR="00A47EB5" w:rsidRPr="00A20708">
        <w:t>,</w:t>
      </w:r>
      <w:r w:rsidR="00A921E9" w:rsidRPr="00A20708">
        <w:t xml:space="preserve"> </w:t>
      </w:r>
      <w:r w:rsidR="00C2040D">
        <w:t>19. lipnja 2017</w:t>
      </w:r>
      <w:r w:rsidR="00A921E9" w:rsidRPr="00A20708">
        <w:t xml:space="preserve">. </w:t>
      </w:r>
      <w:r w:rsidRPr="00A20708">
        <w:t>g</w:t>
      </w:r>
      <w:r w:rsidR="00A921E9" w:rsidRPr="00A20708">
        <w:t>odine</w:t>
      </w:r>
    </w:p>
    <w:p w:rsidRDefault="00B16A22" w:rsidP="00B16A22" w:rsidR="00B16A22" w:rsidRPr="00A20708"/>
    <w:p w:rsidRDefault="00B16A22" w:rsidP="00A20708" w:rsidR="00B16A22" w:rsidRPr="00A20708">
      <w:pPr>
        <w:jc w:val="right"/>
      </w:pPr>
      <w:r w:rsidRPr="00A20708">
        <w:tab/>
      </w:r>
      <w:r w:rsidRPr="00A20708">
        <w:tab/>
      </w:r>
      <w:r w:rsidRPr="00A20708">
        <w:tab/>
      </w:r>
      <w:r w:rsidRPr="00A20708">
        <w:tab/>
      </w:r>
      <w:r w:rsidRPr="00A20708">
        <w:tab/>
      </w:r>
      <w:r w:rsidRPr="00A20708">
        <w:tab/>
      </w:r>
      <w:r w:rsidRPr="00A20708">
        <w:tab/>
      </w:r>
      <w:r w:rsidRPr="00A20708">
        <w:tab/>
      </w:r>
      <w:r w:rsidRPr="00A20708">
        <w:tab/>
      </w:r>
      <w:r w:rsidRPr="00A20708">
        <w:tab/>
        <w:t>Stečajni sudac</w:t>
      </w:r>
    </w:p>
    <w:p w:rsidRDefault="00B16A22" w:rsidP="00A20708" w:rsidR="00B16A22" w:rsidRPr="00A20708">
      <w:pPr>
        <w:jc w:val="right"/>
      </w:pPr>
      <w:r w:rsidRPr="00A20708">
        <w:rPr>
          <w:b/>
        </w:rPr>
        <w:tab/>
      </w:r>
      <w:r w:rsidRPr="00A20708">
        <w:rPr>
          <w:b/>
        </w:rPr>
        <w:tab/>
      </w:r>
      <w:r w:rsidRPr="00A20708">
        <w:rPr>
          <w:b/>
        </w:rPr>
        <w:tab/>
      </w:r>
      <w:r w:rsidRPr="00A20708">
        <w:rPr>
          <w:b/>
        </w:rPr>
        <w:tab/>
      </w:r>
      <w:r w:rsidRPr="00A20708">
        <w:rPr>
          <w:b/>
        </w:rPr>
        <w:tab/>
      </w:r>
      <w:r w:rsidRPr="00A20708">
        <w:rPr>
          <w:b/>
        </w:rPr>
        <w:tab/>
      </w:r>
      <w:r w:rsidRPr="00A20708">
        <w:rPr>
          <w:b/>
        </w:rPr>
        <w:tab/>
      </w:r>
      <w:r w:rsidRPr="00A20708">
        <w:rPr>
          <w:b/>
        </w:rPr>
        <w:tab/>
      </w:r>
      <w:r w:rsidR="007653A8" w:rsidRPr="00A20708">
        <w:rPr>
          <w:b/>
        </w:rPr>
        <w:t xml:space="preserve">                     </w:t>
      </w:r>
      <w:r w:rsidRPr="00A20708">
        <w:t>Daniela Korlević</w:t>
      </w:r>
    </w:p>
    <w:p w:rsidRDefault="007653A8" w:rsidP="00B16A22" w:rsidR="00B16A22" w:rsidRPr="00A20708">
      <w:r w:rsidRPr="00A20708">
        <w:t xml:space="preserve">  </w:t>
      </w:r>
    </w:p>
    <w:p w:rsidRDefault="00A921E9" w:rsidP="00B16A22" w:rsidR="00A921E9" w:rsidRPr="00A20708">
      <w:pPr>
        <w:rPr>
          <w:b/>
        </w:rPr>
      </w:pPr>
    </w:p>
    <w:p w:rsidRDefault="00B16A22" w:rsidP="00B16A22" w:rsidR="00B16A22" w:rsidRPr="00A20708">
      <w:pPr>
        <w:rPr>
          <w:b/>
        </w:rPr>
      </w:pPr>
      <w:r w:rsidRPr="00A20708">
        <w:rPr>
          <w:b/>
        </w:rPr>
        <w:t>UPUTA O PRAVNOM LIJEKU:</w:t>
      </w:r>
    </w:p>
    <w:p w:rsidRDefault="00C2040D" w:rsidP="00214C3F" w:rsidR="00C2040D" w:rsidRPr="000A7232">
      <w:pPr>
        <w:jc w:val="both"/>
      </w:pPr>
      <w:r w:rsidRPr="000A7232">
        <w:t xml:space="preserve">Protiv ovog rješenja dopuštena je žalba Visokom trgovačkom sudu Republike Hrvatske. Žalba se </w:t>
      </w:r>
      <w:r>
        <w:t xml:space="preserve">izjavljuje u dva primjerka u roku od osam dana od dostave prvostupanjskog rješenja. Dostava se smatra obavljenom </w:t>
      </w:r>
      <w:r w:rsidRPr="000A7232">
        <w:t>istekom osmoga dana od dana objave pismena na mrežnoj stranici e-Oglasna ploča</w:t>
      </w:r>
      <w:r>
        <w:t xml:space="preserve">, </w:t>
      </w:r>
      <w:r w:rsidRPr="000A7232">
        <w:t xml:space="preserve">a o žalbi odlučuje Visoki trgovački sud Republike Hrvatske. </w:t>
      </w:r>
    </w:p>
    <w:p w:rsidRDefault="00B16A22" w:rsidP="00B16A22" w:rsidR="00B16A22" w:rsidRPr="00A20708">
      <w:pPr>
        <w:jc w:val="both"/>
      </w:pPr>
    </w:p>
    <w:p w:rsidRDefault="00B16A22" w:rsidP="00B16A22" w:rsidR="00B16A22" w:rsidRPr="00A20708">
      <w:pPr>
        <w:jc w:val="both"/>
      </w:pPr>
    </w:p>
    <w:p w:rsidRDefault="007653A8" w:rsidP="00B16A22" w:rsidR="007653A8" w:rsidRPr="00A20708">
      <w:pPr>
        <w:jc w:val="both"/>
      </w:pPr>
    </w:p>
    <w:p w:rsidRDefault="007653A8" w:rsidP="00B16A22" w:rsidR="007653A8" w:rsidRPr="00A20708">
      <w:pPr>
        <w:jc w:val="both"/>
      </w:pPr>
    </w:p>
    <w:p w:rsidRDefault="007653A8" w:rsidP="00B16A22" w:rsidR="007653A8" w:rsidRPr="00A20708">
      <w:pPr>
        <w:jc w:val="both"/>
      </w:pPr>
    </w:p>
    <w:p w:rsidRDefault="00B16A22" w:rsidP="00B16A22" w:rsidR="00B16A22" w:rsidRPr="00A20708">
      <w:pPr>
        <w:jc w:val="both"/>
        <w:rPr>
          <w:b/>
          <w:sz w:val="20"/>
        </w:rPr>
      </w:pPr>
      <w:r w:rsidRPr="00A20708">
        <w:rPr>
          <w:b/>
          <w:sz w:val="20"/>
        </w:rPr>
        <w:t>DNA</w:t>
      </w:r>
      <w:r w:rsidR="00A921E9" w:rsidRPr="00A20708">
        <w:rPr>
          <w:b/>
          <w:sz w:val="20"/>
        </w:rPr>
        <w:t>:</w:t>
      </w:r>
    </w:p>
    <w:p w:rsidRDefault="00AC2D61" w:rsidP="00B16A22" w:rsidR="00AC2D61" w:rsidRPr="00A20708">
      <w:pPr>
        <w:jc w:val="both"/>
        <w:rPr>
          <w:sz w:val="20"/>
        </w:rPr>
      </w:pPr>
    </w:p>
    <w:p w:rsidRDefault="00E61032" w:rsidP="00B16A22" w:rsidR="00A921E9" w:rsidRPr="00A20708">
      <w:pPr>
        <w:jc w:val="both"/>
        <w:rPr>
          <w:sz w:val="20"/>
        </w:rPr>
      </w:pPr>
      <w:r w:rsidRPr="00A20708">
        <w:rPr>
          <w:sz w:val="20"/>
        </w:rPr>
        <w:t xml:space="preserve">- predlagatelju </w:t>
      </w:r>
      <w:r w:rsidR="00BC775D">
        <w:rPr>
          <w:sz w:val="20"/>
        </w:rPr>
        <w:t>po ŽDO Rijeka</w:t>
      </w:r>
    </w:p>
    <w:p w:rsidRDefault="00B16A22" w:rsidP="00B16A22" w:rsidR="00B16A22" w:rsidRPr="00A20708">
      <w:pPr>
        <w:jc w:val="both"/>
        <w:rPr>
          <w:sz w:val="20"/>
        </w:rPr>
      </w:pPr>
      <w:r w:rsidRPr="00A20708">
        <w:rPr>
          <w:sz w:val="20"/>
        </w:rPr>
        <w:t>- stečajnom upravitelju</w:t>
      </w:r>
      <w:r w:rsidR="007653A8" w:rsidRPr="00A20708">
        <w:rPr>
          <w:sz w:val="20"/>
        </w:rPr>
        <w:t xml:space="preserve"> </w:t>
      </w:r>
      <w:r w:rsidR="00BC775D">
        <w:rPr>
          <w:sz w:val="20"/>
        </w:rPr>
        <w:t>Vlasta Majstorović</w:t>
      </w:r>
    </w:p>
    <w:p w:rsidRDefault="00E61032" w:rsidP="00B16A22" w:rsidR="00B16A22" w:rsidRPr="00A20708">
      <w:pPr>
        <w:jc w:val="both"/>
        <w:rPr>
          <w:sz w:val="20"/>
        </w:rPr>
      </w:pPr>
      <w:r w:rsidRPr="00A20708">
        <w:rPr>
          <w:sz w:val="20"/>
        </w:rPr>
        <w:t xml:space="preserve">- </w:t>
      </w:r>
      <w:r w:rsidR="003509C0">
        <w:rPr>
          <w:sz w:val="20"/>
        </w:rPr>
        <w:t>e-O</w:t>
      </w:r>
      <w:r w:rsidRPr="00A20708">
        <w:rPr>
          <w:sz w:val="20"/>
        </w:rPr>
        <w:t xml:space="preserve">glasna ploča </w:t>
      </w:r>
    </w:p>
    <w:p w:rsidRDefault="00E61032" w:rsidP="00B16A22" w:rsidR="00E61032" w:rsidRPr="00A20708">
      <w:pPr>
        <w:jc w:val="both"/>
        <w:rPr>
          <w:sz w:val="20"/>
        </w:rPr>
      </w:pPr>
      <w:r w:rsidRPr="00A20708">
        <w:rPr>
          <w:sz w:val="20"/>
        </w:rPr>
        <w:t xml:space="preserve">- Porezna uprava </w:t>
      </w:r>
      <w:r w:rsidR="000B3D03">
        <w:rPr>
          <w:sz w:val="20"/>
        </w:rPr>
        <w:t>Rijeka</w:t>
      </w:r>
    </w:p>
    <w:p w:rsidRDefault="00AC2D61" w:rsidP="00B16A22" w:rsidR="00E61032" w:rsidRPr="00A20708">
      <w:pPr>
        <w:jc w:val="both"/>
        <w:rPr>
          <w:sz w:val="20"/>
        </w:rPr>
      </w:pPr>
      <w:r w:rsidRPr="00A20708">
        <w:rPr>
          <w:sz w:val="20"/>
        </w:rPr>
        <w:t xml:space="preserve">- ŽDO </w:t>
      </w:r>
      <w:r w:rsidR="000B3D03">
        <w:rPr>
          <w:sz w:val="20"/>
        </w:rPr>
        <w:t xml:space="preserve">Rijeka </w:t>
      </w:r>
    </w:p>
    <w:p w:rsidRDefault="00AC2D61" w:rsidP="00B16A22" w:rsidR="00AC2D61" w:rsidRPr="00A20708">
      <w:pPr>
        <w:jc w:val="both"/>
        <w:rPr>
          <w:sz w:val="20"/>
        </w:rPr>
      </w:pPr>
      <w:r w:rsidRPr="00A20708">
        <w:rPr>
          <w:sz w:val="20"/>
        </w:rPr>
        <w:t xml:space="preserve">- FINA </w:t>
      </w:r>
      <w:r w:rsidR="00BC775D">
        <w:rPr>
          <w:sz w:val="20"/>
        </w:rPr>
        <w:t xml:space="preserve">Pula </w:t>
      </w:r>
      <w:r w:rsidR="000B3D03">
        <w:rPr>
          <w:sz w:val="20"/>
        </w:rPr>
        <w:t xml:space="preserve"> </w:t>
      </w:r>
    </w:p>
    <w:p w:rsidRDefault="003509C0" w:rsidP="003509C0" w:rsidR="003509C0" w:rsidRPr="00A20708">
      <w:pPr>
        <w:jc w:val="both"/>
        <w:rPr>
          <w:sz w:val="20"/>
        </w:rPr>
      </w:pPr>
      <w:r w:rsidRPr="00A20708">
        <w:rPr>
          <w:sz w:val="20"/>
        </w:rPr>
        <w:t xml:space="preserve">- sudski registar </w:t>
      </w:r>
      <w:r w:rsidR="00BC775D">
        <w:rPr>
          <w:sz w:val="20"/>
        </w:rPr>
        <w:t xml:space="preserve">Trgovačkog suda u Pazinu </w:t>
      </w:r>
      <w:r w:rsidRPr="00A20708">
        <w:rPr>
          <w:sz w:val="20"/>
        </w:rPr>
        <w:t>po pravomoćnosti</w:t>
      </w:r>
    </w:p>
    <w:p w:rsidRDefault="00A921E9" w:rsidP="00B16A22" w:rsidR="00A921E9" w:rsidRPr="00A20708">
      <w:pPr>
        <w:jc w:val="both"/>
        <w:rPr>
          <w:sz w:val="20"/>
        </w:rPr>
      </w:pPr>
    </w:p>
    <w:p w:rsidRDefault="00B16A22" w:rsidP="00B16A22" w:rsidR="00B16A22" w:rsidRPr="00A20708">
      <w:pPr>
        <w:jc w:val="both"/>
        <w:rPr>
          <w:sz w:val="20"/>
        </w:rPr>
      </w:pPr>
      <w:r w:rsidRPr="00A20708">
        <w:rPr>
          <w:sz w:val="20"/>
        </w:rPr>
        <w:t>U Rijeci</w:t>
      </w:r>
      <w:r w:rsidR="00A921E9" w:rsidRPr="00A20708">
        <w:rPr>
          <w:sz w:val="20"/>
        </w:rPr>
        <w:t xml:space="preserve">, </w:t>
      </w:r>
      <w:r w:rsidR="00C2040D">
        <w:rPr>
          <w:sz w:val="20"/>
        </w:rPr>
        <w:t>19.6.2017</w:t>
      </w:r>
      <w:r w:rsidR="00A921E9" w:rsidRPr="00A20708">
        <w:rPr>
          <w:sz w:val="20"/>
        </w:rPr>
        <w:t>.</w:t>
      </w:r>
      <w:r w:rsidR="003509C0">
        <w:rPr>
          <w:sz w:val="20"/>
        </w:rPr>
        <w:t xml:space="preserve"> </w:t>
      </w:r>
      <w:r w:rsidR="00A921E9" w:rsidRPr="00A20708">
        <w:rPr>
          <w:sz w:val="20"/>
        </w:rPr>
        <w:t>g.</w:t>
      </w:r>
    </w:p>
    <w:p w:rsidRDefault="00A921E9" w:rsidP="00B16A22" w:rsidR="00A921E9" w:rsidRPr="00A20708">
      <w:pPr>
        <w:jc w:val="both"/>
        <w:rPr>
          <w:sz w:val="20"/>
        </w:rPr>
      </w:pPr>
    </w:p>
    <w:p w:rsidRDefault="00B16A22" w:rsidP="00B16A22" w:rsidR="00B16A22" w:rsidRPr="00A20708">
      <w:pPr>
        <w:jc w:val="both"/>
        <w:rPr>
          <w:sz w:val="20"/>
        </w:rPr>
      </w:pPr>
      <w:r w:rsidRPr="00A20708">
        <w:rPr>
          <w:sz w:val="20"/>
        </w:rPr>
        <w:t>Stečajni sudac</w:t>
      </w:r>
    </w:p>
    <w:p w:rsidRDefault="00B16A22" w:rsidP="00B16A22" w:rsidR="00B16A22" w:rsidRPr="00A20708">
      <w:pPr>
        <w:jc w:val="both"/>
        <w:rPr>
          <w:sz w:val="20"/>
        </w:rPr>
      </w:pPr>
      <w:r w:rsidRPr="00A20708">
        <w:rPr>
          <w:sz w:val="20"/>
        </w:rPr>
        <w:t>Daniela Korlević</w:t>
      </w:r>
    </w:p>
    <w:p w:rsidRDefault="00E510B6" w:rsidR="00E510B6" w:rsidRPr="00A20708">
      <w:pPr>
        <w:rPr>
          <w:sz w:val="20"/>
        </w:rPr>
      </w:pPr>
    </w:p>
    <w:sectPr w:rsidSect="009D79A3" w:rsidR="00E510B6" w:rsidRPr="00A20708">
      <w:headerReference w:type="default" r:id="rId10"/>
      <w:footerReference w:type="even" r:id="rId11"/>
      <w:footerReference w:type="default" r:id="rId12"/>
      <w:pgSz w:code="1" w:h="15840" w:w="12240"/>
      <w:pgMar w:gutter="0" w:footer="709" w:header="709" w:left="1320" w:bottom="1134" w:right="1680"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ACE" w:rsidR="00CB6ACE">
      <w:r>
        <w:separator/>
      </w:r>
    </w:p>
  </w:endnote>
  <w:endnote w:id="0" w:type="continuationSeparator">
    <w:p w:rsidRDefault="00CB6ACE" w:rsidR="00CB6A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19D5" w:rsidP="009D79A3" w:rsidR="008819D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819D5" w:rsidR="008819D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19D5" w:rsidP="009D79A3" w:rsidR="008819D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17C62">
      <w:rPr>
        <w:rStyle w:val="Brojstranice"/>
        <w:noProof/>
      </w:rPr>
      <w:t>1</w:t>
    </w:r>
    <w:r>
      <w:rPr>
        <w:rStyle w:val="Brojstranice"/>
      </w:rPr>
      <w:fldChar w:fldCharType="end"/>
    </w:r>
  </w:p>
  <w:p w:rsidRDefault="008819D5" w:rsidR="008819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ACE" w:rsidR="00CB6ACE">
      <w:r>
        <w:separator/>
      </w:r>
    </w:p>
  </w:footnote>
  <w:footnote w:id="0" w:type="continuationSeparator">
    <w:p w:rsidRDefault="00CB6ACE" w:rsidR="00CB6A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19D5" w:rsidP="009D79A3" w:rsidR="008819D5">
    <w:pPr>
      <w:jc w:val="right"/>
    </w:pPr>
    <w:r w:rsidRPr="00A20708">
      <w:t>Posl.br. 15 St-</w:t>
    </w:r>
    <w:r w:rsidR="00C2040D">
      <w:t>1076/11-284</w:t>
    </w:r>
  </w:p>
  <w:p w:rsidRDefault="008819D5" w:rsidR="008819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548C4"/>
    <w:multiLevelType w:val="hybridMultilevel"/>
    <w:tmpl w:val="23583E7C"/>
    <w:lvl w:tplc="37E847E8"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405E78"/>
    <w:multiLevelType w:val="hybridMultilevel"/>
    <w:tmpl w:val="1268800A"/>
    <w:lvl w:tplc="00BEC480"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2">
    <w:nsid w:val="27A403BF"/>
    <w:multiLevelType w:val="hybridMultilevel"/>
    <w:tmpl w:val="D486BC86"/>
    <w:lvl w:tplc="A69C2446"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3">
    <w:nsid w:val="37795DF4"/>
    <w:multiLevelType w:val="hybridMultilevel"/>
    <w:tmpl w:val="C6A2B818"/>
    <w:lvl w:tplc="9966614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EC0728D"/>
    <w:multiLevelType w:val="hybridMultilevel"/>
    <w:tmpl w:val="846E10BC"/>
    <w:lvl w:tplc="D8BC1E44"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5">
    <w:nsid w:val="51712009"/>
    <w:multiLevelType w:val="hybridMultilevel"/>
    <w:tmpl w:val="3BF6C440"/>
    <w:lvl w:tplc="E0C44D20" w:ilvl="0">
      <w:start w:val="1"/>
      <w:numFmt w:val="upperRoman"/>
      <w:lvlText w:val="%1."/>
      <w:lvlJc w:val="left"/>
      <w:pPr>
        <w:tabs>
          <w:tab w:pos="2190" w:val="num"/>
        </w:tabs>
        <w:ind w:hanging="720" w:left="2190"/>
      </w:pPr>
      <w:rPr>
        <w:rFonts w:hint="default"/>
      </w:rPr>
    </w:lvl>
    <w:lvl w:tentative="true" w:tplc="041A0019" w:ilvl="1">
      <w:start w:val="1"/>
      <w:numFmt w:val="lowerLetter"/>
      <w:lvlText w:val="%2."/>
      <w:lvlJc w:val="left"/>
      <w:pPr>
        <w:tabs>
          <w:tab w:pos="2550" w:val="num"/>
        </w:tabs>
        <w:ind w:hanging="360" w:left="2550"/>
      </w:pPr>
    </w:lvl>
    <w:lvl w:tentative="true" w:tplc="041A001B" w:ilvl="2">
      <w:start w:val="1"/>
      <w:numFmt w:val="lowerRoman"/>
      <w:lvlText w:val="%3."/>
      <w:lvlJc w:val="right"/>
      <w:pPr>
        <w:tabs>
          <w:tab w:pos="3270" w:val="num"/>
        </w:tabs>
        <w:ind w:hanging="180" w:left="3270"/>
      </w:pPr>
    </w:lvl>
    <w:lvl w:tentative="true" w:tplc="041A000F" w:ilvl="3">
      <w:start w:val="1"/>
      <w:numFmt w:val="decimal"/>
      <w:lvlText w:val="%4."/>
      <w:lvlJc w:val="left"/>
      <w:pPr>
        <w:tabs>
          <w:tab w:pos="3990" w:val="num"/>
        </w:tabs>
        <w:ind w:hanging="360" w:left="3990"/>
      </w:pPr>
    </w:lvl>
    <w:lvl w:tentative="true" w:tplc="041A0019" w:ilvl="4">
      <w:start w:val="1"/>
      <w:numFmt w:val="lowerLetter"/>
      <w:lvlText w:val="%5."/>
      <w:lvlJc w:val="left"/>
      <w:pPr>
        <w:tabs>
          <w:tab w:pos="4710" w:val="num"/>
        </w:tabs>
        <w:ind w:hanging="360" w:left="4710"/>
      </w:pPr>
    </w:lvl>
    <w:lvl w:tentative="true" w:tplc="041A001B" w:ilvl="5">
      <w:start w:val="1"/>
      <w:numFmt w:val="lowerRoman"/>
      <w:lvlText w:val="%6."/>
      <w:lvlJc w:val="right"/>
      <w:pPr>
        <w:tabs>
          <w:tab w:pos="5430" w:val="num"/>
        </w:tabs>
        <w:ind w:hanging="180" w:left="5430"/>
      </w:pPr>
    </w:lvl>
    <w:lvl w:tentative="true" w:tplc="041A000F" w:ilvl="6">
      <w:start w:val="1"/>
      <w:numFmt w:val="decimal"/>
      <w:lvlText w:val="%7."/>
      <w:lvlJc w:val="left"/>
      <w:pPr>
        <w:tabs>
          <w:tab w:pos="6150" w:val="num"/>
        </w:tabs>
        <w:ind w:hanging="360" w:left="6150"/>
      </w:pPr>
    </w:lvl>
    <w:lvl w:tentative="true" w:tplc="041A0019" w:ilvl="7">
      <w:start w:val="1"/>
      <w:numFmt w:val="lowerLetter"/>
      <w:lvlText w:val="%8."/>
      <w:lvlJc w:val="left"/>
      <w:pPr>
        <w:tabs>
          <w:tab w:pos="6870" w:val="num"/>
        </w:tabs>
        <w:ind w:hanging="360" w:left="6870"/>
      </w:pPr>
    </w:lvl>
    <w:lvl w:tentative="true" w:tplc="041A001B" w:ilvl="8">
      <w:start w:val="1"/>
      <w:numFmt w:val="lowerRoman"/>
      <w:lvlText w:val="%9."/>
      <w:lvlJc w:val="right"/>
      <w:pPr>
        <w:tabs>
          <w:tab w:pos="7590" w:val="num"/>
        </w:tabs>
        <w:ind w:hanging="180" w:left="7590"/>
      </w:pPr>
    </w:lvl>
  </w:abstractNum>
  <w:num w:numId="1">
    <w:abstractNumId w:val="1"/>
  </w:num>
  <w:num w:numId="2">
    <w:abstractNumId w:val="4"/>
  </w:num>
  <w:num w:numId="3">
    <w:abstractNumId w:val="2"/>
  </w:num>
  <w:num w:numId="4">
    <w:abstractNumId w:val="0"/>
  </w:num>
  <w:num w:numId="5">
    <w:abstractNumId w:val="5"/>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16A22"/>
    <w:rsid w:val="0000327D"/>
    <w:rsid w:val="000058E6"/>
    <w:rsid w:val="000066E0"/>
    <w:rsid w:val="00033407"/>
    <w:rsid w:val="0005372E"/>
    <w:rsid w:val="00087602"/>
    <w:rsid w:val="000A7874"/>
    <w:rsid w:val="000B3D03"/>
    <w:rsid w:val="000C6A91"/>
    <w:rsid w:val="000F752C"/>
    <w:rsid w:val="00112C86"/>
    <w:rsid w:val="001143E3"/>
    <w:rsid w:val="00117C62"/>
    <w:rsid w:val="00121DA0"/>
    <w:rsid w:val="00121DE5"/>
    <w:rsid w:val="00125322"/>
    <w:rsid w:val="001315B3"/>
    <w:rsid w:val="00136CAE"/>
    <w:rsid w:val="001F6B26"/>
    <w:rsid w:val="00206CB7"/>
    <w:rsid w:val="00226034"/>
    <w:rsid w:val="00254170"/>
    <w:rsid w:val="00255665"/>
    <w:rsid w:val="002645ED"/>
    <w:rsid w:val="00297FFB"/>
    <w:rsid w:val="002B33D2"/>
    <w:rsid w:val="002D0933"/>
    <w:rsid w:val="002D3BFD"/>
    <w:rsid w:val="003179C4"/>
    <w:rsid w:val="00334419"/>
    <w:rsid w:val="00334CF7"/>
    <w:rsid w:val="00347EA1"/>
    <w:rsid w:val="003509C0"/>
    <w:rsid w:val="00362304"/>
    <w:rsid w:val="0038049F"/>
    <w:rsid w:val="003A2CF6"/>
    <w:rsid w:val="003A723A"/>
    <w:rsid w:val="003D722E"/>
    <w:rsid w:val="0040732E"/>
    <w:rsid w:val="00430F3D"/>
    <w:rsid w:val="004645C9"/>
    <w:rsid w:val="00477EE5"/>
    <w:rsid w:val="004828A8"/>
    <w:rsid w:val="004A3A37"/>
    <w:rsid w:val="004D3354"/>
    <w:rsid w:val="004E40CD"/>
    <w:rsid w:val="00501235"/>
    <w:rsid w:val="00521558"/>
    <w:rsid w:val="00524633"/>
    <w:rsid w:val="005802F6"/>
    <w:rsid w:val="005914F1"/>
    <w:rsid w:val="005A45C2"/>
    <w:rsid w:val="005B1912"/>
    <w:rsid w:val="005B4621"/>
    <w:rsid w:val="005E35B8"/>
    <w:rsid w:val="005E5FFE"/>
    <w:rsid w:val="005E7194"/>
    <w:rsid w:val="00610067"/>
    <w:rsid w:val="00613B8F"/>
    <w:rsid w:val="006446FF"/>
    <w:rsid w:val="006554DE"/>
    <w:rsid w:val="0066315C"/>
    <w:rsid w:val="00667E86"/>
    <w:rsid w:val="00680064"/>
    <w:rsid w:val="006949F1"/>
    <w:rsid w:val="006A234F"/>
    <w:rsid w:val="006C55FD"/>
    <w:rsid w:val="006D237F"/>
    <w:rsid w:val="006F7EEF"/>
    <w:rsid w:val="00710BDC"/>
    <w:rsid w:val="00716C85"/>
    <w:rsid w:val="007653A8"/>
    <w:rsid w:val="00793FA1"/>
    <w:rsid w:val="007A2043"/>
    <w:rsid w:val="007C64AC"/>
    <w:rsid w:val="007D014A"/>
    <w:rsid w:val="007E3CCB"/>
    <w:rsid w:val="00805D22"/>
    <w:rsid w:val="00857894"/>
    <w:rsid w:val="00864909"/>
    <w:rsid w:val="008819D5"/>
    <w:rsid w:val="00917666"/>
    <w:rsid w:val="00922F2A"/>
    <w:rsid w:val="0096015A"/>
    <w:rsid w:val="00993F09"/>
    <w:rsid w:val="009A124E"/>
    <w:rsid w:val="009C00DA"/>
    <w:rsid w:val="009D79A3"/>
    <w:rsid w:val="009E0FB6"/>
    <w:rsid w:val="00A03719"/>
    <w:rsid w:val="00A067C3"/>
    <w:rsid w:val="00A14F33"/>
    <w:rsid w:val="00A20708"/>
    <w:rsid w:val="00A22343"/>
    <w:rsid w:val="00A23EEB"/>
    <w:rsid w:val="00A31E49"/>
    <w:rsid w:val="00A4311E"/>
    <w:rsid w:val="00A44828"/>
    <w:rsid w:val="00A4649A"/>
    <w:rsid w:val="00A4788D"/>
    <w:rsid w:val="00A47EB5"/>
    <w:rsid w:val="00A63232"/>
    <w:rsid w:val="00A64764"/>
    <w:rsid w:val="00A921E9"/>
    <w:rsid w:val="00AB203F"/>
    <w:rsid w:val="00AC2D61"/>
    <w:rsid w:val="00AD0DA9"/>
    <w:rsid w:val="00AD4A98"/>
    <w:rsid w:val="00AE78B9"/>
    <w:rsid w:val="00B16A22"/>
    <w:rsid w:val="00B22596"/>
    <w:rsid w:val="00B23958"/>
    <w:rsid w:val="00B80A5D"/>
    <w:rsid w:val="00BB3F11"/>
    <w:rsid w:val="00BC14FF"/>
    <w:rsid w:val="00BC775D"/>
    <w:rsid w:val="00BD2F7D"/>
    <w:rsid w:val="00BE3C71"/>
    <w:rsid w:val="00C11792"/>
    <w:rsid w:val="00C2040D"/>
    <w:rsid w:val="00C37D41"/>
    <w:rsid w:val="00CA059F"/>
    <w:rsid w:val="00CA68B0"/>
    <w:rsid w:val="00CB6ACE"/>
    <w:rsid w:val="00CC0CB6"/>
    <w:rsid w:val="00CD2D63"/>
    <w:rsid w:val="00D43124"/>
    <w:rsid w:val="00D43950"/>
    <w:rsid w:val="00D4478C"/>
    <w:rsid w:val="00D81DE8"/>
    <w:rsid w:val="00D83FF5"/>
    <w:rsid w:val="00DA442E"/>
    <w:rsid w:val="00DB519B"/>
    <w:rsid w:val="00DC184A"/>
    <w:rsid w:val="00DD6ED2"/>
    <w:rsid w:val="00DE6860"/>
    <w:rsid w:val="00DF0E91"/>
    <w:rsid w:val="00DF2671"/>
    <w:rsid w:val="00E32AD9"/>
    <w:rsid w:val="00E47DC0"/>
    <w:rsid w:val="00E501C7"/>
    <w:rsid w:val="00E510B6"/>
    <w:rsid w:val="00E61032"/>
    <w:rsid w:val="00E83BA3"/>
    <w:rsid w:val="00E93ED1"/>
    <w:rsid w:val="00ED3F46"/>
    <w:rsid w:val="00F04D1B"/>
    <w:rsid w:val="00F108C0"/>
    <w:rsid w:val="00F23545"/>
    <w:rsid w:val="00F41BA3"/>
    <w:rsid w:val="00F466A3"/>
    <w:rsid w:val="00F52CBA"/>
    <w:rsid w:val="00F85ED1"/>
    <w:rsid w:val="00FA5FD0"/>
    <w:rsid w:val="00FB3B6C"/>
    <w:rsid w:val="00FD24B3"/>
    <w:rsid w:val="00FF1F53"/>
    <w:rsid w:val="00FF3E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16A2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B16A22"/>
    <w:pPr>
      <w:tabs>
        <w:tab w:pos="4703" w:val="center"/>
        <w:tab w:pos="9406" w:val="right"/>
      </w:tabs>
    </w:pPr>
  </w:style>
  <w:style w:styleId="Brojstranice" w:type="character">
    <w:name w:val="page number"/>
    <w:basedOn w:val="Zadanifontodlomka"/>
    <w:rsid w:val="00B16A22"/>
  </w:style>
  <w:style w:styleId="Zaglavlje" w:type="paragraph">
    <w:name w:val="header"/>
    <w:basedOn w:val="Normal"/>
    <w:rsid w:val="00B16A22"/>
    <w:pPr>
      <w:tabs>
        <w:tab w:pos="4320" w:val="center"/>
        <w:tab w:pos="8640" w:val="right"/>
      </w:tabs>
    </w:pPr>
  </w:style>
  <w:style w:styleId="Tekstbalonia" w:type="paragraph">
    <w:name w:val="Balloon Text"/>
    <w:basedOn w:val="Normal"/>
    <w:semiHidden/>
    <w:rsid w:val="00112C86"/>
    <w:rPr>
      <w:rFonts w:cs="Tahoma" w:hAnsi="Tahoma" w:ascii="Tahoma"/>
      <w:sz w:val="16"/>
      <w:szCs w:val="16"/>
    </w:rPr>
  </w:style>
  <w:style w:styleId="Odlomakpopisa" w:type="paragraph">
    <w:name w:val="List Paragraph"/>
    <w:basedOn w:val="Normal"/>
    <w:uiPriority w:val="34"/>
    <w:qFormat/>
    <w:rsid w:val="00A20708"/>
    <w:pPr>
      <w:ind w:left="708"/>
    </w:pPr>
  </w:style>
  <w:style w:styleId="Tekstrezerviranogmjesta" w:type="character">
    <w:name w:val="Placeholder Text"/>
    <w:basedOn w:val="Zadanifontodlomka"/>
    <w:uiPriority w:val="99"/>
    <w:semiHidden/>
    <w:rsid w:val="00117C62"/>
    <w:rPr>
      <w:color w:val="808080"/>
      <w:bdr w:space="0" w:sz="0" w:color="auto" w:val="none"/>
      <w:shd w:fill="auto" w:color="auto" w:val="clear"/>
    </w:rPr>
  </w:style>
  <w:style w:customStyle="true" w:styleId="eSPISCCParagraphDefaultFont" w:type="character">
    <w:name w:val="eSPIS_CC_Paragraph Default Font"/>
    <w:basedOn w:val="Zadanifontodlomka"/>
    <w:rsid w:val="00117C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7C62"/>
    <w:rPr>
      <w:bdr w:space="0" w:sz="0" w:color="auto" w:val="none"/>
      <w:shd w:fill="FFFFCC" w:color="auto" w:val="clear"/>
      <w:lang w:val="hr-HR"/>
    </w:rPr>
  </w:style>
  <w:style w:customStyle="true" w:styleId="PozadinaSvijetloCrvena" w:type="character">
    <w:name w:val="Pozadina_SvijetloCrvena"/>
    <w:basedOn w:val="eSPISCCParagraphDefaultFont"/>
    <w:rsid w:val="00117C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7C62"/>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117C62"/>
    <w:rPr>
      <w:rFonts w:hAnsi="Arial" w:ascii="Arial"/>
      <w:b/>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16A2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B16A22"/>
    <w:pPr>
      <w:tabs>
        <w:tab w:pos="4703" w:val="center"/>
        <w:tab w:pos="9406" w:val="right"/>
      </w:tabs>
    </w:pPr>
  </w:style>
  <w:style w:styleId="Brojstranice" w:type="character">
    <w:name w:val="page number"/>
    <w:basedOn w:val="Zadanifontodlomka"/>
    <w:rsid w:val="00B16A22"/>
  </w:style>
  <w:style w:styleId="Zaglavlje" w:type="paragraph">
    <w:name w:val="header"/>
    <w:basedOn w:val="Normal"/>
    <w:rsid w:val="00B16A22"/>
    <w:pPr>
      <w:tabs>
        <w:tab w:pos="4320" w:val="center"/>
        <w:tab w:pos="8640" w:val="right"/>
      </w:tabs>
    </w:pPr>
  </w:style>
  <w:style w:styleId="Tekstbalonia" w:type="paragraph">
    <w:name w:val="Balloon Text"/>
    <w:basedOn w:val="Normal"/>
    <w:semiHidden/>
    <w:rsid w:val="00112C86"/>
    <w:rPr>
      <w:rFonts w:ascii="Tahoma" w:cs="Tahoma" w:hAnsi="Tahoma"/>
      <w:sz w:val="16"/>
      <w:szCs w:val="16"/>
    </w:rPr>
  </w:style>
  <w:style w:styleId="Odlomakpopisa" w:type="paragraph">
    <w:name w:val="List Paragraph"/>
    <w:basedOn w:val="Normal"/>
    <w:uiPriority w:val="34"/>
    <w:qFormat/>
    <w:rsid w:val="00A20708"/>
    <w:pPr>
      <w:ind w:left="708"/>
    </w:pPr>
  </w:style>
  <w:style w:styleId="Tekstrezerviranogmjesta" w:type="character">
    <w:name w:val="Placeholder Text"/>
    <w:basedOn w:val="Zadanifontodlomka"/>
    <w:uiPriority w:val="99"/>
    <w:semiHidden/>
    <w:rsid w:val="00117C62"/>
    <w:rPr>
      <w:color w:val="808080"/>
      <w:bdr w:color="auto" w:space="0" w:sz="0" w:val="none"/>
      <w:shd w:color="auto" w:fill="auto" w:val="clear"/>
    </w:rPr>
  </w:style>
  <w:style w:customStyle="1" w:styleId="eSPISCCParagraphDefaultFont" w:type="character">
    <w:name w:val="eSPIS_CC_Paragraph Default Font"/>
    <w:basedOn w:val="Zadanifontodlomka"/>
    <w:rsid w:val="00117C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7C62"/>
    <w:rPr>
      <w:bdr w:color="auto" w:space="0" w:sz="0" w:val="none"/>
      <w:shd w:color="auto" w:fill="FFFFCC" w:val="clear"/>
      <w:lang w:val="hr-HR"/>
    </w:rPr>
  </w:style>
  <w:style w:customStyle="1" w:styleId="PozadinaSvijetloCrvena" w:type="character">
    <w:name w:val="Pozadina_SvijetloCrvena"/>
    <w:basedOn w:val="eSPISCCParagraphDefaultFont"/>
    <w:rsid w:val="00117C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7C62"/>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117C62"/>
    <w:rPr>
      <w:rFonts w:ascii="Arial" w:hAnsi="Arial"/>
      <w:b/>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3901452">
      <w:bodyDiv w:val="true"/>
      <w:marLeft w:val="0"/>
      <w:marRight w:val="0"/>
      <w:marTop w:val="0"/>
      <w:marBottom w:val="0"/>
      <w:divBdr>
        <w:top w:space="0" w:sz="0" w:color="auto" w:val="none"/>
        <w:left w:space="0" w:sz="0" w:color="auto" w:val="none"/>
        <w:bottom w:space="0" w:sz="0" w:color="auto" w:val="none"/>
        <w:right w:space="0" w:sz="0" w:color="auto" w:val="none"/>
      </w:divBdr>
    </w:div>
    <w:div w:id="16973489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lipnja 2017.</izvorni_sadrzaj>
    <derivirana_varijabla naziv="DomainObject.DatumDonosenjaOdluke_1">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1076</izvorni_sadrzaj>
    <derivirana_varijabla naziv="DomainObject.Predmet.Broj_1">1076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2011.</izvorni_sadrzaj>
    <derivirana_varijabla naziv="DomainObject.Predmet.DatumOsnivanja_1">30.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St-1076/2011</izvorni_sadrzaj>
    <derivirana_varijabla naziv="DomainObject.Predmet.OznakaBroj_1">St-1076/2011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EC - COMM d.o.o.  Labin</izvorni_sadrzaj>
    <derivirana_varijabla naziv="DomainObject.Predmet.ProtustrankaFormated_1">  EC - COMM d.o.o.  Labin</derivirana_varijabla>
  </DomainObject.Predmet.ProtustrankaFormated>
  <DomainObject.Predmet.ProtustrankaFormatedOIB>
    <izvorni_sadrzaj>  EC - COMM d.o.o.  Labin, OIB 04846093093</izvorni_sadrzaj>
    <derivirana_varijabla naziv="DomainObject.Predmet.ProtustrankaFormatedOIB_1">  EC - COMM d.o.o.  Labin, OIB 04846093093</derivirana_varijabla>
  </DomainObject.Predmet.ProtustrankaFormatedOIB>
  <DomainObject.Predmet.ProtustrankaFormatedWithAdress>
    <izvorni_sadrzaj> EC - COMM d.o.o.  Labin, Rudarska 11, 52 220 Labin</izvorni_sadrzaj>
    <derivirana_varijabla naziv="DomainObject.Predmet.ProtustrankaFormatedWithAdress_1"> EC - COMM d.o.o.  Labin, Rudarska 11, 52 220 Labin</derivirana_varijabla>
  </DomainObject.Predmet.ProtustrankaFormatedWithAdress>
  <DomainObject.Predmet.ProtustrankaFormatedWithAdressOIB>
    <izvorni_sadrzaj> EC - COMM d.o.o.  Labin, OIB 04846093093, Rudarska 11, 52 220 Labin</izvorni_sadrzaj>
    <derivirana_varijabla naziv="DomainObject.Predmet.ProtustrankaFormatedWithAdressOIB_1"> EC - COMM d.o.o.  Labin, OIB 04846093093, Rudarska 11, 52 220 Labin</derivirana_varijabla>
  </DomainObject.Predmet.ProtustrankaFormatedWithAdressOIB>
  <DomainObject.Predmet.ProtustrankaWithAdress>
    <izvorni_sadrzaj>EC - COMM d.o.o.  Labin Rudarska 11, 52 220 Labin</izvorni_sadrzaj>
    <derivirana_varijabla naziv="DomainObject.Predmet.ProtustrankaWithAdress_1">EC - COMM d.o.o.  Labin Rudarska 11, 52 220 Labin</derivirana_varijabla>
  </DomainObject.Predmet.ProtustrankaWithAdress>
  <DomainObject.Predmet.ProtustrankaWithAdressOIB>
    <izvorni_sadrzaj>EC - COMM d.o.o.  Labin, OIB 04846093093, Rudarska 11, 52 220 Labin</izvorni_sadrzaj>
    <derivirana_varijabla naziv="DomainObject.Predmet.ProtustrankaWithAdressOIB_1">EC - COMM d.o.o.  Labin, OIB 04846093093, Rudarska 11, 52 220 Labin</derivirana_varijabla>
  </DomainObject.Predmet.ProtustrankaWithAdressOIB>
  <DomainObject.Predmet.ProtustrankaNazivFormated>
    <izvorni_sadrzaj>EC - COMM d.o.o.  Labin</izvorni_sadrzaj>
    <derivirana_varijabla naziv="DomainObject.Predmet.ProtustrankaNazivFormated_1">EC - COMM d.o.o.  Labin</derivirana_varijabla>
  </DomainObject.Predmet.ProtustrankaNazivFormated>
  <DomainObject.Predmet.ProtustrankaNazivFormatedOIB>
    <izvorni_sadrzaj>EC - COMM d.o.o.  Labin, OIB 04846093093</izvorni_sadrzaj>
    <derivirana_varijabla naziv="DomainObject.Predmet.ProtustrankaNazivFormatedOIB_1">EC - COMM d.o.o.  Labin, OIB 04846093093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H-AABDUCO d.o.o.; Igor Udovičić</izvorni_sadrzaj>
    <derivirana_varijabla naziv="DomainObject.Predmet.StrankaFormated_1">  REPUBLIKA HRVATSKA; H-AABDUCO d.o.o.; Igor Udovičić</derivirana_varijabla>
  </DomainObject.Predmet.StrankaFormated>
  <DomainObject.Predmet.StrankaFormatedOIB>
    <izvorni_sadrzaj>  REPUBLIKA HRVATSKA, OIB 52634238587; H-AABDUCO d.o.o.; Igor Udovičić</izvorni_sadrzaj>
    <derivirana_varijabla naziv="DomainObject.Predmet.StrankaFormatedOIB_1">  REPUBLIKA HRVATSKA, OIB 52634238587; H-AABDUCO d.o.o.; Igor Udovičić</derivirana_varijabla>
  </DomainObject.Predmet.StrankaFormatedOIB>
  <DomainObject.Predmet.StrankaFormatedWithAdress>
    <izvorni_sadrzaj> REPUBLIKA HRVATSKA; H-AABDUCO d.o.o., Slavonska avenija 6c, 10000 Zagreb; Igor Udovičić</izvorni_sadrzaj>
    <derivirana_varijabla naziv="DomainObject.Predmet.StrankaFormatedWithAdress_1"> REPUBLIKA HRVATSKA; H-AABDUCO d.o.o., Slavonska avenija 6c, 10000 Zagreb; Igor Udovičić</derivirana_varijabla>
  </DomainObject.Predmet.StrankaFormatedWithAdress>
  <DomainObject.Predmet.StrankaFormatedWithAdressOIB>
    <izvorni_sadrzaj> REPUBLIKA HRVATSKA, OIB 52634238587; H-AABDUCO d.o.o., Slavonska avenija 6c, 10000 Zagreb; Igor Udovičić</izvorni_sadrzaj>
    <derivirana_varijabla naziv="DomainObject.Predmet.StrankaFormatedWithAdressOIB_1"> REPUBLIKA HRVATSKA, OIB 52634238587; H-AABDUCO d.o.o., Slavonska avenija 6c, 10000 Zagreb; Igor Udovičić</derivirana_varijabla>
  </DomainObject.Predmet.StrankaFormatedWithAdressOIB>
  <DomainObject.Predmet.StrankaWithAdress>
    <izvorni_sadrzaj>REPUBLIKA HRVATSKA ,H-AABDUCO d.o.o. Slavonska avenija 6c,10000 Zagreb,Igor Udovičić </izvorni_sadrzaj>
    <derivirana_varijabla naziv="DomainObject.Predmet.StrankaWithAdress_1">REPUBLIKA HRVATSKA ,H-AABDUCO d.o.o. Slavonska avenija 6c,10000 Zagreb,Igor Udovičić </derivirana_varijabla>
  </DomainObject.Predmet.StrankaWithAdress>
  <DomainObject.Predmet.StrankaWithAdressOIB>
    <izvorni_sadrzaj>REPUBLIKA HRVATSKA, OIB 52634238587,H-AABDUCO d.o.o., Slavonska avenija 6c,10000 Zagreb,Igor Udovičić</izvorni_sadrzaj>
    <derivirana_varijabla naziv="DomainObject.Predmet.StrankaWithAdressOIB_1">REPUBLIKA HRVATSKA, OIB 52634238587,H-AABDUCO d.o.o., Slavonska avenija 6c,10000 Zagreb,Igor Udovičić</derivirana_varijabla>
  </DomainObject.Predmet.StrankaWithAdressOIB>
  <DomainObject.Predmet.StrankaNazivFormated>
    <izvorni_sadrzaj>REPUBLIKA HRVATSKA,H-AABDUCO d.o.o.,Igor Udovičić</izvorni_sadrzaj>
    <derivirana_varijabla naziv="DomainObject.Predmet.StrankaNazivFormated_1">REPUBLIKA HRVATSKA,H-AABDUCO d.o.o.,Igor Udovičić</derivirana_varijabla>
  </DomainObject.Predmet.StrankaNazivFormated>
  <DomainObject.Predmet.StrankaNazivFormatedOIB>
    <izvorni_sadrzaj>REPUBLIKA HRVATSKA, OIB 52634238587,H-AABDUCO d.o.o.,Igor Udovičić</izvorni_sadrzaj>
    <derivirana_varijabla naziv="DomainObject.Predmet.StrankaNazivFormatedOIB_1">REPUBLIKA HRVATSKA, OIB 52634238587,H-AABDUCO d.o.o.,Igor Udovičić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REPUBLIKA HRVATSKA</item>
      <item>H-AABDUCO d.o.o.</item>
      <item>Igor Udovičić</item>
    </izvorni_sadrzaj>
    <derivirana_varijabla naziv="DomainObject.Predmet.StrankaListFormated_1">
      <item>REPUBLIKA HRVATSKA</item>
      <item>H-AABDUCO d.o.o.</item>
      <item>Igor Udovičić</item>
    </derivirana_varijabla>
  </DomainObject.Predmet.StrankaListFormated>
  <DomainObject.Predmet.StrankaListFormatedOIB>
    <izvorni_sadrzaj>
      <item>REPUBLIKA HRVATSKA, OIB 52634238587</item>
      <item>H-AABDUCO d.o.o.</item>
      <item>Igor Udovičić</item>
    </izvorni_sadrzaj>
    <derivirana_varijabla naziv="DomainObject.Predmet.StrankaListFormatedOIB_1">
      <item>REPUBLIKA HRVATSKA, OIB 52634238587</item>
      <item>H-AABDUCO d.o.o.</item>
      <item>Igor Udovičić</item>
    </derivirana_varijabla>
  </DomainObject.Predmet.StrankaListFormatedOIB>
  <DomainObject.Predmet.StrankaListFormatedWithAdress>
    <izvorni_sadrzaj>
      <item>REPUBLIKA HRVATSKA</item>
      <item>H-AABDUCO d.o.o., Slavonska avenija 6c, 10000 Zagreb</item>
      <item>Igor Udovičić</item>
    </izvorni_sadrzaj>
    <derivirana_varijabla naziv="DomainObject.Predmet.StrankaListFormatedWithAdress_1">
      <item>REPUBLIKA HRVATSKA</item>
      <item>H-AABDUCO d.o.o., Slavonska avenija 6c, 10000 Zagreb</item>
      <item>Igor Udovičić</item>
    </derivirana_varijabla>
  </DomainObject.Predmet.StrankaListFormatedWithAdress>
  <DomainObject.Predmet.StrankaListFormatedWithAdressOIB>
    <izvorni_sadrzaj>
      <item>REPUBLIKA HRVATSKA, OIB 52634238587</item>
      <item>H-AABDUCO d.o.o., Slavonska avenija 6c, 10000 Zagreb</item>
      <item>Igor Udovičić</item>
    </izvorni_sadrzaj>
    <derivirana_varijabla naziv="DomainObject.Predmet.StrankaListFormatedWithAdressOIB_1">
      <item>REPUBLIKA HRVATSKA, OIB 52634238587</item>
      <item>H-AABDUCO d.o.o., Slavonska avenija 6c, 10000 Zagreb</item>
      <item>Igor Udovičić</item>
    </derivirana_varijabla>
  </DomainObject.Predmet.StrankaListFormatedWithAdressOIB>
  <DomainObject.Predmet.StrankaListNazivFormated>
    <izvorni_sadrzaj>
      <item>REPUBLIKA HRVATSKA</item>
      <item>H-AABDUCO d.o.o.</item>
      <item>Igor Udovičić</item>
    </izvorni_sadrzaj>
    <derivirana_varijabla naziv="DomainObject.Predmet.StrankaListNazivFormated_1">
      <item>REPUBLIKA HRVATSKA</item>
      <item>H-AABDUCO d.o.o.</item>
      <item>Igor Udovičić</item>
    </derivirana_varijabla>
  </DomainObject.Predmet.StrankaListNazivFormated>
  <DomainObject.Predmet.StrankaListNazivFormatedOIB>
    <izvorni_sadrzaj>
      <item>REPUBLIKA HRVATSKA, OIB 52634238587</item>
      <item>H-AABDUCO d.o.o.</item>
      <item>Igor Udovičić</item>
    </izvorni_sadrzaj>
    <derivirana_varijabla naziv="DomainObject.Predmet.StrankaListNazivFormatedOIB_1">
      <item>REPUBLIKA HRVATSKA, OIB 52634238587</item>
      <item>H-AABDUCO d.o.o.</item>
      <item>Igor Udovičić</item>
    </derivirana_varijabla>
  </DomainObject.Predmet.StrankaListNazivFormatedOIB>
  <DomainObject.Predmet.ProtuStrankaListFormated>
    <izvorni_sadrzaj>
      <item>EC - COMM d.o.o.  Labin</item>
    </izvorni_sadrzaj>
    <derivirana_varijabla naziv="DomainObject.Predmet.ProtuStrankaListFormated_1">
      <item>EC - COMM d.o.o.  Labin</item>
    </derivirana_varijabla>
  </DomainObject.Predmet.ProtuStrankaListFormated>
  <DomainObject.Predmet.ProtuStrankaListFormatedOIB>
    <izvorni_sadrzaj>
      <item>EC - COMM d.o.o.  Labin, OIB 04846093093</item>
    </izvorni_sadrzaj>
    <derivirana_varijabla naziv="DomainObject.Predmet.ProtuStrankaListFormatedOIB_1">
      <item>EC - COMM d.o.o.  Labin, OIB 04846093093</item>
    </derivirana_varijabla>
  </DomainObject.Predmet.ProtuStrankaListFormatedOIB>
  <DomainObject.Predmet.ProtuStrankaListFormatedWithAdress>
    <izvorni_sadrzaj>
      <item>EC - COMM d.o.o.  Labin, Rudarska 11, 52 220 Labin</item>
    </izvorni_sadrzaj>
    <derivirana_varijabla naziv="DomainObject.Predmet.ProtuStrankaListFormatedWithAdress_1">
      <item>EC - COMM d.o.o.  Labin, Rudarska 11, 52 220 Labin</item>
    </derivirana_varijabla>
  </DomainObject.Predmet.ProtuStrankaListFormatedWithAdress>
  <DomainObject.Predmet.ProtuStrankaListFormatedWithAdressOIB>
    <izvorni_sadrzaj>
      <item>EC - COMM d.o.o.  Labin, OIB 04846093093, Rudarska 11, 52 220 Labin</item>
    </izvorni_sadrzaj>
    <derivirana_varijabla naziv="DomainObject.Predmet.ProtuStrankaListFormatedWithAdressOIB_1">
      <item>EC - COMM d.o.o.  Labin, OIB 04846093093, Rudarska 11, 52 220 Labin</item>
    </derivirana_varijabla>
  </DomainObject.Predmet.ProtuStrankaListFormatedWithAdressOIB>
  <DomainObject.Predmet.ProtuStrankaListNazivFormated>
    <izvorni_sadrzaj>
      <item>EC - COMM d.o.o.  Labin</item>
    </izvorni_sadrzaj>
    <derivirana_varijabla naziv="DomainObject.Predmet.ProtuStrankaListNazivFormated_1">
      <item>EC - COMM d.o.o.  Labin</item>
    </derivirana_varijabla>
  </DomainObject.Predmet.ProtuStrankaListNazivFormated>
  <DomainObject.Predmet.ProtuStrankaListNazivFormatedOIB>
    <izvorni_sadrzaj>
      <item>EC - COMM d.o.o.  Labin, OIB 04846093093</item>
    </izvorni_sadrzaj>
    <derivirana_varijabla naziv="DomainObject.Predmet.ProtuStrankaListNazivFormatedOIB_1">
      <item>EC - COMM d.o.o.  Labin, OIB 04846093093</item>
    </derivirana_varijabla>
  </DomainObject.Predmet.ProtuStrankaListNazivFormatedOIB>
  <DomainObject.Predmet.OstaliListFormated>
    <izvorni_sadrzaj>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item>
      <item>ZLATNA NIT društvo s ograničenom odgovornošću za proizvodnju, usluge i trgovinu</item>
      <item>DAMIR BJELOBRAJDIĆ</item>
      <item>ALEN LICUL</item>
      <item>GRACIJELA OPATIĆ</item>
      <item>BARBARA POLDRUGO</item>
      <item>NATAŠA GLAVIČIĆ</item>
      <item>VALDI KOS</item>
      <item>SCANIA KREDIT</item>
      <item>CENTAR BANKA</item>
      <item>ŽDO RIJEKA</item>
    </izvorni_sadrzaj>
    <derivirana_varijabla naziv="DomainObject.Predmet.OstaliListFormated_1">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item>
      <item>ZLATNA NIT društvo s ograničenom odgovornošću za proizvodnju, usluge i trgovinu</item>
      <item>DAMIR BJELOBRAJDIĆ</item>
      <item>ALEN LICUL</item>
      <item>GRACIJELA OPATIĆ</item>
      <item>BARBARA POLDRUGO</item>
      <item>NATAŠA GLAVIČIĆ</item>
      <item>VALDI KOS</item>
      <item>SCANIA KREDIT</item>
      <item>CENTAR BANKA</item>
      <item>ŽDO RIJEKA</item>
    </derivirana_varijabla>
  </DomainObject.Predmet.OstaliListFormated>
  <DomainObject.Predmet.OstaliListFormatedOIB>
    <izvorni_sadrzaj>
      <item>JAKOB NAKIĆ</item>
      <item>MARINA KOVAČ KRKA</item>
      <item>JOSIP KELEMENIĆ</item>
      <item>ŽELJKA SLANINA FABIJANIĆ</item>
      <item>DRAGO ILIŠINOVIĆ</item>
      <item>VLASTA MAJSTOROVIĆ, OIB 78258328195</item>
      <item>ŽDO RIJEKA</item>
      <item>OMBRETTA BELIĆ ILIJAŠIĆ, OIB 00873493442</item>
      <item>Hrvatski Telekom d.d., OIB 81793146560</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 OIB 98193603498</item>
      <item>ANTONELA LJUNA HRVATIN</item>
      <item>TATJANA GRIPARIĆ</item>
      <item>Snježana Franković, OIB 85706972942</item>
      <item>SILVIA KOKOT</item>
      <item>DENISA DOBRIĆ</item>
      <item>Mira Panić, OIB 90271091056</item>
      <item>ZLATNA NIT društvo s ograničenom odgovornošću za proizvodnju, usluge i trgovinu, OIB 76346065558</item>
      <item>DAMIR BJELOBRAJDIĆ</item>
      <item>ALEN LICUL</item>
      <item>GRACIJELA OPATIĆ</item>
      <item>BARBARA POLDRUGO</item>
      <item>NATAŠA GLAVIČIĆ</item>
      <item>VALDI KOS</item>
      <item>SCANIA KREDIT</item>
      <item>CENTAR BANKA</item>
      <item>ŽDO RIJEKA</item>
    </izvorni_sadrzaj>
    <derivirana_varijabla naziv="DomainObject.Predmet.OstaliListFormatedOIB_1">
      <item>JAKOB NAKIĆ</item>
      <item>MARINA KOVAČ KRKA</item>
      <item>JOSIP KELEMENIĆ</item>
      <item>ŽELJKA SLANINA FABIJANIĆ</item>
      <item>DRAGO ILIŠINOVIĆ</item>
      <item>VLASTA MAJSTOROVIĆ, OIB 78258328195</item>
      <item>ŽDO RIJEKA</item>
      <item>OMBRETTA BELIĆ ILIJAŠIĆ, OIB 00873493442</item>
      <item>Hrvatski Telekom d.d., OIB 81793146560</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 OIB 98193603498</item>
      <item>ANTONELA LJUNA HRVATIN</item>
      <item>TATJANA GRIPARIĆ</item>
      <item>Snježana Franković, OIB 85706972942</item>
      <item>SILVIA KOKOT</item>
      <item>DENISA DOBRIĆ</item>
      <item>Mira Panić, OIB 90271091056</item>
      <item>ZLATNA NIT društvo s ograničenom odgovornošću za proizvodnju, usluge i trgovinu, OIB 76346065558</item>
      <item>DAMIR BJELOBRAJDIĆ</item>
      <item>ALEN LICUL</item>
      <item>GRACIJELA OPATIĆ</item>
      <item>BARBARA POLDRUGO</item>
      <item>NATAŠA GLAVIČIĆ</item>
      <item>VALDI KOS</item>
      <item>SCANIA KREDIT</item>
      <item>CENTAR BANKA</item>
      <item>ŽDO RIJEKA</item>
    </derivirana_varijabla>
  </DomainObject.Predmet.OstaliListFormatedOIB>
  <DomainObject.Predmet.OstaliListFormatedWithAdress>
    <izvorni_sadrzaj>
      <item>JAKOB NAKIĆ, 51000 Rijeka</item>
      <item>MARINA KOVAČ KRKA, 10000 Zagreb</item>
      <item>JOSIP KELEMENIĆ, 10000 Zagreb</item>
      <item>ŽELJKA SLANINA FABIJANIĆ, 51000 Rijeka</item>
      <item>DRAGO ILIŠINOVIĆ, 10000 Zagreb</item>
      <item>VLASTA MAJSTOROVIĆ, KOPARSKA 37, 52 100 Pula</item>
      <item>ŽDO RIJEKA, 51000 Rijeka</item>
      <item>OMBRETTA BELIĆ ILIJAŠIĆ, Jadranska 2, 52221 Rabac</item>
      <item>Hrvatski Telekom d.d., Savska 32, 10000 Zagreb</item>
      <item>LIDIJA MOHOROVIĆ, Senari 10, 52220 Labin</item>
      <item>MIRIJANA DERMETA, Kršan 44, 52220 Labin</item>
      <item>FATIMA SILAHIĆ, PIĆANSKA 2, 52333 Potpićan</item>
      <item>SANDRA BREZAC NAČINOVIĆ, MARCILJANI 46, 52220 Labin</item>
      <item>VLADIMIR BUČIĆ, P. Sfeci 1, 52220 Labin</item>
      <item>EDA VIŠKOVIĆ, KATURE 53, 52220 Labin</item>
      <item>KARMEN VERBANAC, Brnjci 21, 52220 Labin</item>
      <item>IVA RADIĆ STANIĆ, Vinež 168, 52220 Labin</item>
      <item>SANELA SULJAGIĆ, Vrečari 22a, 52220 Labin</item>
      <item>VESNA MILETIĆ, Marciljani 2, 52220 Labin</item>
      <item>odvj. društvo Divjak, Topić i dr., I. Lučića 2a/18, 10000 Zagreb</item>
      <item>MIRA BOTIĆ, Ladenci 56, 52220 Labin</item>
      <item>MIRA PANIĆ, Ladenci 56, 52220 Labin</item>
      <item>Mediha Botić, Karla Kranjca 74, 52220 Labin</item>
      <item>ANTONELA LJUNA HRVATIN, pRESIKA 7, 52220 Labin</item>
      <item>TATJANA GRIPARIĆ, Maršala Tita 78, 52223 Raša</item>
      <item>Snježana Franković, Milana Golje 3, 52223 Raša</item>
      <item>SILVIA KOKOT, Ravni bb, 52220 Labin</item>
      <item>DENISA DOBRIĆ, Koromačno, 52220 Labin</item>
      <item>Mira Panić, Ladenci 5e, 52220 Vinež</item>
      <item>ZLATNA NIT društvo s ograničenom odgovornošću za proizvodnju, usluge i trgovinu, Ljudevita Gaja 3, 33520 Slatina</item>
      <item>DAMIR BJELOBRAJDIĆ</item>
      <item>ALEN LICUL</item>
      <item>GRACIJELA OPATIĆ</item>
      <item>BARBARA POLDRUGO</item>
      <item>NATAŠA GLAVIČIĆ</item>
      <item>VALDI KOS</item>
      <item>SCANIA KREDIT</item>
      <item>CENTAR BANKA</item>
      <item>ŽDO RIJEKA, FRANA KURELCA BB, 51000 Rijeka</item>
    </izvorni_sadrzaj>
    <derivirana_varijabla naziv="DomainObject.Predmet.OstaliListFormatedWithAdress_1">
      <item>JAKOB NAKIĆ, 51000 Rijeka</item>
      <item>MARINA KOVAČ KRKA, 10000 Zagreb</item>
      <item>JOSIP KELEMENIĆ, 10000 Zagreb</item>
      <item>ŽELJKA SLANINA FABIJANIĆ, 51000 Rijeka</item>
      <item>DRAGO ILIŠINOVIĆ, 10000 Zagreb</item>
      <item>VLASTA MAJSTOROVIĆ, KOPARSKA 37, 52 100 Pula</item>
      <item>ŽDO RIJEKA, 51000 Rijeka</item>
      <item>OMBRETTA BELIĆ ILIJAŠIĆ, Jadranska 2, 52221 Rabac</item>
      <item>Hrvatski Telekom d.d., Savska 32, 10000 Zagreb</item>
      <item>LIDIJA MOHOROVIĆ, Senari 10, 52220 Labin</item>
      <item>MIRIJANA DERMETA, Kršan 44, 52220 Labin</item>
      <item>FATIMA SILAHIĆ, PIĆANSKA 2, 52333 Potpićan</item>
      <item>SANDRA BREZAC NAČINOVIĆ, MARCILJANI 46, 52220 Labin</item>
      <item>VLADIMIR BUČIĆ, P. Sfeci 1, 52220 Labin</item>
      <item>EDA VIŠKOVIĆ, KATURE 53, 52220 Labin</item>
      <item>KARMEN VERBANAC, Brnjci 21, 52220 Labin</item>
      <item>IVA RADIĆ STANIĆ, Vinež 168, 52220 Labin</item>
      <item>SANELA SULJAGIĆ, Vrečari 22a, 52220 Labin</item>
      <item>VESNA MILETIĆ, Marciljani 2, 52220 Labin</item>
      <item>odvj. društvo Divjak, Topić i dr., I. Lučića 2a/18, 10000 Zagreb</item>
      <item>MIRA BOTIĆ, Ladenci 56, 52220 Labin</item>
      <item>MIRA PANIĆ, Ladenci 56, 52220 Labin</item>
      <item>Mediha Botić, Karla Kranjca 74, 52220 Labin</item>
      <item>ANTONELA LJUNA HRVATIN, pRESIKA 7, 52220 Labin</item>
      <item>TATJANA GRIPARIĆ, Maršala Tita 78, 52223 Raša</item>
      <item>Snježana Franković, Milana Golje 3, 52223 Raša</item>
      <item>SILVIA KOKOT, Ravni bb, 52220 Labin</item>
      <item>DENISA DOBRIĆ, Koromačno, 52220 Labin</item>
      <item>Mira Panić, Ladenci 5e, 52220 Vinež</item>
      <item>ZLATNA NIT društvo s ograničenom odgovornošću za proizvodnju, usluge i trgovinu, Ljudevita Gaja 3, 33520 Slatina</item>
      <item>DAMIR BJELOBRAJDIĆ</item>
      <item>ALEN LICUL</item>
      <item>GRACIJELA OPATIĆ</item>
      <item>BARBARA POLDRUGO</item>
      <item>NATAŠA GLAVIČIĆ</item>
      <item>VALDI KOS</item>
      <item>SCANIA KREDIT</item>
      <item>CENTAR BANKA</item>
      <item>ŽDO RIJEKA, FRANA KURELCA BB, 51000 Rijeka</item>
    </derivirana_varijabla>
  </DomainObject.Predmet.OstaliListFormatedWithAdress>
  <DomainObject.Predmet.OstaliListFormatedWithAdressOIB>
    <izvorni_sadrzaj>
      <item>JAKOB NAKIĆ, 51000 Rijeka</item>
      <item>MARINA KOVAČ KRKA, 10000 Zagreb</item>
      <item>JOSIP KELEMENIĆ, 10000 Zagreb</item>
      <item>ŽELJKA SLANINA FABIJANIĆ, 51000 Rijeka</item>
      <item>DRAGO ILIŠINOVIĆ, 10000 Zagreb</item>
      <item>VLASTA MAJSTOROVIĆ, OIB 78258328195, KOPARSKA 37, 52 100 Pula</item>
      <item>ŽDO RIJEKA, 51000 Rijeka</item>
      <item>OMBRETTA BELIĆ ILIJAŠIĆ, OIB 00873493442, Jadranska 2, 52221 Rabac</item>
      <item>Hrvatski Telekom d.d., OIB 81793146560, Savska 32, 10000 Zagreb</item>
      <item>LIDIJA MOHOROVIĆ, Senari 10, 52220 Labin</item>
      <item>MIRIJANA DERMETA, Kršan 44, 52220 Labin</item>
      <item>FATIMA SILAHIĆ, PIĆANSKA 2, 52333 Potpićan</item>
      <item>SANDRA BREZAC NAČINOVIĆ, MARCILJANI 46, 52220 Labin</item>
      <item>VLADIMIR BUČIĆ, P. Sfeci 1, 52220 Labin</item>
      <item>EDA VIŠKOVIĆ, KATURE 53, 52220 Labin</item>
      <item>KARMEN VERBANAC, Brnjci 21, 52220 Labin</item>
      <item>IVA RADIĆ STANIĆ, Vinež 168, 52220 Labin</item>
      <item>SANELA SULJAGIĆ, Vrečari 22a, 52220 Labin</item>
      <item>VESNA MILETIĆ, Marciljani 2, 52220 Labin</item>
      <item>odvj. društvo Divjak, Topić i dr., I. Lučića 2a/18, 10000 Zagreb</item>
      <item>MIRA BOTIĆ, Ladenci 56, 52220 Labin</item>
      <item>MIRA PANIĆ, Ladenci 56, 52220 Labin</item>
      <item>Mediha Botić, OIB 98193603498, Karla Kranjca 74, 52220 Labin</item>
      <item>ANTONELA LJUNA HRVATIN, pRESIKA 7, 52220 Labin</item>
      <item>TATJANA GRIPARIĆ, Maršala Tita 78, 52223 Raša</item>
      <item>Snježana Franković, OIB 85706972942, Milana Golje 3, 52223 Raša</item>
      <item>SILVIA KOKOT, Ravni bb, 52220 Labin</item>
      <item>DENISA DOBRIĆ, Koromačno, 52220 Labin</item>
      <item>Mira Panić, OIB 90271091056, Ladenci 5e, 52220 Vinež</item>
      <item>ZLATNA NIT društvo s ograničenom odgovornošću za proizvodnju, usluge i trgovinu, OIB 76346065558, Ljudevita Gaja 3, 33520 Slatina</item>
      <item>DAMIR BJELOBRAJDIĆ</item>
      <item>ALEN LICUL</item>
      <item>GRACIJELA OPATIĆ</item>
      <item>BARBARA POLDRUGO</item>
      <item>NATAŠA GLAVIČIĆ</item>
      <item>VALDI KOS</item>
      <item>SCANIA KREDIT</item>
      <item>CENTAR BANKA</item>
      <item>ŽDO RIJEKA, FRANA KURELCA BB, 51000 Rijeka</item>
    </izvorni_sadrzaj>
    <derivirana_varijabla naziv="DomainObject.Predmet.OstaliListFormatedWithAdressOIB_1">
      <item>JAKOB NAKIĆ, 51000 Rijeka</item>
      <item>MARINA KOVAČ KRKA, 10000 Zagreb</item>
      <item>JOSIP KELEMENIĆ, 10000 Zagreb</item>
      <item>ŽELJKA SLANINA FABIJANIĆ, 51000 Rijeka</item>
      <item>DRAGO ILIŠINOVIĆ, 10000 Zagreb</item>
      <item>VLASTA MAJSTOROVIĆ, OIB 78258328195, KOPARSKA 37, 52 100 Pula</item>
      <item>ŽDO RIJEKA, 51000 Rijeka</item>
      <item>OMBRETTA BELIĆ ILIJAŠIĆ, OIB 00873493442, Jadranska 2, 52221 Rabac</item>
      <item>Hrvatski Telekom d.d., OIB 81793146560, Savska 32, 10000 Zagreb</item>
      <item>LIDIJA MOHOROVIĆ, Senari 10, 52220 Labin</item>
      <item>MIRIJANA DERMETA, Kršan 44, 52220 Labin</item>
      <item>FATIMA SILAHIĆ, PIĆANSKA 2, 52333 Potpićan</item>
      <item>SANDRA BREZAC NAČINOVIĆ, MARCILJANI 46, 52220 Labin</item>
      <item>VLADIMIR BUČIĆ, P. Sfeci 1, 52220 Labin</item>
      <item>EDA VIŠKOVIĆ, KATURE 53, 52220 Labin</item>
      <item>KARMEN VERBANAC, Brnjci 21, 52220 Labin</item>
      <item>IVA RADIĆ STANIĆ, Vinež 168, 52220 Labin</item>
      <item>SANELA SULJAGIĆ, Vrečari 22a, 52220 Labin</item>
      <item>VESNA MILETIĆ, Marciljani 2, 52220 Labin</item>
      <item>odvj. društvo Divjak, Topić i dr., I. Lučića 2a/18, 10000 Zagreb</item>
      <item>MIRA BOTIĆ, Ladenci 56, 52220 Labin</item>
      <item>MIRA PANIĆ, Ladenci 56, 52220 Labin</item>
      <item>Mediha Botić, OIB 98193603498, Karla Kranjca 74, 52220 Labin</item>
      <item>ANTONELA LJUNA HRVATIN, pRESIKA 7, 52220 Labin</item>
      <item>TATJANA GRIPARIĆ, Maršala Tita 78, 52223 Raša</item>
      <item>Snježana Franković, OIB 85706972942, Milana Golje 3, 52223 Raša</item>
      <item>SILVIA KOKOT, Ravni bb, 52220 Labin</item>
      <item>DENISA DOBRIĆ, Koromačno, 52220 Labin</item>
      <item>Mira Panić, OIB 90271091056, Ladenci 5e, 52220 Vinež</item>
      <item>ZLATNA NIT društvo s ograničenom odgovornošću za proizvodnju, usluge i trgovinu, OIB 76346065558, Ljudevita Gaja 3, 33520 Slatina</item>
      <item>DAMIR BJELOBRAJDIĆ</item>
      <item>ALEN LICUL</item>
      <item>GRACIJELA OPATIĆ</item>
      <item>BARBARA POLDRUGO</item>
      <item>NATAŠA GLAVIČIĆ</item>
      <item>VALDI KOS</item>
      <item>SCANIA KREDIT</item>
      <item>CENTAR BANKA</item>
      <item>ŽDO RIJEKA, FRANA KURELCA BB, 51000 Rijeka</item>
    </derivirana_varijabla>
  </DomainObject.Predmet.OstaliListFormatedWithAdressOIB>
  <DomainObject.Predmet.OstaliListNazivFormated>
    <izvorni_sadrzaj>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item>
      <item>ZLATNA NIT društvo s ograničenom odgovornošću za proizvodnju, usluge i trgovinu</item>
      <item>DAMIR BJELOBRAJDIĆ</item>
      <item>ALEN LICUL</item>
      <item>GRACIJELA OPATIĆ</item>
      <item>BARBARA POLDRUGO</item>
      <item>NATAŠA GLAVIČIĆ</item>
      <item>VALDI KOS</item>
      <item>SCANIA KREDIT</item>
      <item>CENTAR BANKA</item>
      <item>ŽDO RIJEKA</item>
    </izvorni_sadrzaj>
    <derivirana_varijabla naziv="DomainObject.Predmet.OstaliListNazivFormated_1">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item>
      <item>ZLATNA NIT društvo s ograničenom odgovornošću za proizvodnju, usluge i trgovinu</item>
      <item>DAMIR BJELOBRAJDIĆ</item>
      <item>ALEN LICUL</item>
      <item>GRACIJELA OPATIĆ</item>
      <item>BARBARA POLDRUGO</item>
      <item>NATAŠA GLAVIČIĆ</item>
      <item>VALDI KOS</item>
      <item>SCANIA KREDIT</item>
      <item>CENTAR BANKA</item>
      <item>ŽDO RIJEKA</item>
    </derivirana_varijabla>
  </DomainObject.Predmet.OstaliListNazivFormated>
  <DomainObject.Predmet.OstaliListNazivFormatedOIB>
    <izvorni_sadrzaj>
      <item>JAKOB NAKIĆ</item>
      <item>MARINA KOVAČ KRKA</item>
      <item>JOSIP KELEMENIĆ</item>
      <item>ŽELJKA SLANINA FABIJANIĆ</item>
      <item>DRAGO ILIŠINOVIĆ</item>
      <item>VLASTA MAJSTOROVIĆ, OIB 78258328195</item>
      <item>ŽDO RIJEKA</item>
      <item>OMBRETTA BELIĆ ILIJAŠIĆ, OIB 00873493442</item>
      <item>Hrvatski Telekom d.d., OIB 81793146560</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 OIB 98193603498</item>
      <item>ANTONELA LJUNA HRVATIN</item>
      <item>TATJANA GRIPARIĆ</item>
      <item>Snježana Franković, OIB 85706972942</item>
      <item>SILVIA KOKOT</item>
      <item>DENISA DOBRIĆ</item>
      <item>Mira Panić, OIB 90271091056</item>
      <item>ZLATNA NIT društvo s ograničenom odgovornošću za proizvodnju, usluge i trgovinu, OIB 76346065558</item>
      <item>DAMIR BJELOBRAJDIĆ</item>
      <item>ALEN LICUL</item>
      <item>GRACIJELA OPATIĆ</item>
      <item>BARBARA POLDRUGO</item>
      <item>NATAŠA GLAVIČIĆ</item>
      <item>VALDI KOS</item>
      <item>SCANIA KREDIT</item>
      <item>CENTAR BANKA</item>
      <item>ŽDO RIJEKA</item>
    </izvorni_sadrzaj>
    <derivirana_varijabla naziv="DomainObject.Predmet.OstaliListNazivFormatedOIB_1">
      <item>JAKOB NAKIĆ</item>
      <item>MARINA KOVAČ KRKA</item>
      <item>JOSIP KELEMENIĆ</item>
      <item>ŽELJKA SLANINA FABIJANIĆ</item>
      <item>DRAGO ILIŠINOVIĆ</item>
      <item>VLASTA MAJSTOROVIĆ, OIB 78258328195</item>
      <item>ŽDO RIJEKA</item>
      <item>OMBRETTA BELIĆ ILIJAŠIĆ, OIB 00873493442</item>
      <item>Hrvatski Telekom d.d., OIB 81793146560</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 OIB 98193603498</item>
      <item>ANTONELA LJUNA HRVATIN</item>
      <item>TATJANA GRIPARIĆ</item>
      <item>Snježana Franković, OIB 85706972942</item>
      <item>SILVIA KOKOT</item>
      <item>DENISA DOBRIĆ</item>
      <item>Mira Panić, OIB 90271091056</item>
      <item>ZLATNA NIT društvo s ograničenom odgovornošću za proizvodnju, usluge i trgovinu, OIB 76346065558</item>
      <item>DAMIR BJELOBRAJDIĆ</item>
      <item>ALEN LICUL</item>
      <item>GRACIJELA OPATIĆ</item>
      <item>BARBARA POLDRUGO</item>
      <item>NATAŠA GLAVIČIĆ</item>
      <item>VALDI KOS</item>
      <item>SCANIA KREDIT</item>
      <item>CENTAR BANKA</item>
      <item>ŽDO RIJEKA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2017.</izvorni_sadrzaj>
    <derivirana_varijabla naziv="DomainObject.Datum_1">19. lipnja 2017.</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EC - COMM d.o.o.  Labin</izvorni_sadrzaj>
    <derivirana_varijabla naziv="DomainObject.Predmet.ProtustrankaIDrugi_1">EC - COMM d.o.o.  Labin</derivirana_varijabla>
  </DomainObject.Predmet.ProtustrankaIDrugi>
  <DomainObject.Predmet.StrankaIDrugiAdressOIB>
    <izvorni_sadrzaj>REPUBLIKA HRVATSKA, OIB 52634238587 i dr.</izvorni_sadrzaj>
    <derivirana_varijabla naziv="DomainObject.Predmet.StrankaIDrugiAdressOIB_1">REPUBLIKA HRVATSKA, OIB 52634238587 i dr.</derivirana_varijabla>
  </DomainObject.Predmet.StrankaIDrugiAdressOIB>
  <DomainObject.Predmet.ProtustrankaIDrugiAdressOIB>
    <izvorni_sadrzaj>EC - COMM d.o.o.  Labin, OIB 04846093093, Rudarska 11, 52 220 Labin</izvorni_sadrzaj>
    <derivirana_varijabla naziv="DomainObject.Predmet.ProtustrankaIDrugiAdressOIB_1">EC - COMM d.o.o.  Labin, OIB 04846093093, Rudarska 11, 52 220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EC - COMM d.o.o.  Labin</item>
      <item>REPUBLIKA HRVATSKA</item>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H-AABDUCO d.o.o.</item>
      <item>Mira Panić</item>
      <item>ZLATNA NIT društvo s ograničenom odgovornošću za proizvodnju, usluge i trgovinu</item>
      <item>DAMIR BJELOBRAJDIĆ</item>
      <item>ALEN LICUL</item>
      <item>GRACIJELA OPATIĆ</item>
      <item>BARBARA POLDRUGO</item>
      <item>NATAŠA GLAVIČIĆ</item>
      <item>VALDI KOS</item>
      <item>SCANIA KREDIT</item>
      <item>CENTAR BANKA</item>
      <item>ŽDO RIJEKA</item>
      <item>Igor Udovičić</item>
    </izvorni_sadrzaj>
    <derivirana_varijabla naziv="DomainObject.Predmet.SudioniciListNaziv_1">
      <item>EC - COMM d.o.o.  Labin</item>
      <item>REPUBLIKA HRVATSKA</item>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H-AABDUCO d.o.o.</item>
      <item>Mira Panić</item>
      <item>ZLATNA NIT društvo s ograničenom odgovornošću za proizvodnju, usluge i trgovinu</item>
      <item>DAMIR BJELOBRAJDIĆ</item>
      <item>ALEN LICUL</item>
      <item>GRACIJELA OPATIĆ</item>
      <item>BARBARA POLDRUGO</item>
      <item>NATAŠA GLAVIČIĆ</item>
      <item>VALDI KOS</item>
      <item>SCANIA KREDIT</item>
      <item>CENTAR BANKA</item>
      <item>ŽDO RIJEKA</item>
      <item>Igor Udovičić</item>
    </derivirana_varijabla>
  </DomainObject.Predmet.SudioniciListNaziv>
  <DomainObject.Predmet.SudioniciListAdressOIB>
    <izvorni_sadrzaj>
      <item>EC - COMM d.o.o.  Labin, OIB 04846093093, Rudarska 11,52 220 Labin</item>
      <item>REPUBLIKA HRVATSKA, OIB 52634238587</item>
      <item>JAKOB NAKIĆ, 51000 Rijeka</item>
      <item>MARINA KOVAČ KRKA, 10000 Zagreb</item>
      <item>JOSIP KELEMENIĆ, 10000 Zagreb</item>
      <item>ŽELJKA SLANINA FABIJANIĆ, 51000 Rijeka</item>
      <item>DRAGO ILIŠINOVIĆ, 10000 Zagreb</item>
      <item>VLASTA MAJSTOROVIĆ, OIB 78258328195, KOPARSKA 37,52 100 Pula</item>
      <item>ŽDO RIJEKA, 51000 Rijeka</item>
      <item>OMBRETTA BELIĆ ILIJAŠIĆ, OIB 00873493442, Jadranska 2,52221 Rabac</item>
      <item>Hrvatski Telekom d.d., OIB 81793146560, Savska 32,10000 Zagreb</item>
      <item>LIDIJA MOHOROVIĆ, Senari 10,52220 Labin</item>
      <item>MIRIJANA DERMETA, Kršan 44,52220 Labin</item>
      <item>FATIMA SILAHIĆ, PIĆANSKA 2,52333 Potpićan</item>
      <item>SANDRA BREZAC NAČINOVIĆ, MARCILJANI 46,52220 Labin</item>
      <item>VLADIMIR BUČIĆ, P. Sfeci 1,52220 Labin</item>
      <item>EDA VIŠKOVIĆ, KATURE 53,52220 Labin</item>
      <item>KARMEN VERBANAC, Brnjci 21,52220 Labin</item>
      <item>IVA RADIĆ STANIĆ, Vinež 168,52220 Labin</item>
      <item>SANELA SULJAGIĆ, Vrečari 22a,52220 Labin</item>
      <item>VESNA MILETIĆ, Marciljani 2,52220 Labin</item>
      <item>odvj. društvo Divjak, Topić i dr., I. Lučića 2a/18,10000 Zagreb</item>
      <item>MIRA BOTIĆ, Ladenci 56,52220 Labin</item>
      <item>MIRA PANIĆ, Ladenci 56,52220 Labin</item>
      <item>Mediha Botić, OIB 98193603498, Karla Kranjca 74,52220 Labin</item>
      <item>ANTONELA LJUNA HRVATIN, pRESIKA 7,52220 Labin</item>
      <item>TATJANA GRIPARIĆ, Maršala Tita 78,52223 Raša</item>
      <item>Snježana Franković, OIB 85706972942, Milana Golje 3,52223 Raša</item>
      <item>SILVIA KOKOT, Ravni bb,52220 Labin</item>
      <item>DENISA DOBRIĆ, Koromačno,52220 Labin</item>
      <item>H-AABDUCO d.o.o., Slavonska avenija 6c,10000 Zagreb</item>
      <item>Mira Panić, OIB 90271091056, Ladenci 5e,52220 Vinež</item>
      <item>ZLATNA NIT društvo s ograničenom odgovornošću za proizvodnju, usluge i trgovinu, OIB 76346065558, Ljudevita Gaja 3,33520 Slatina</item>
      <item>DAMIR BJELOBRAJDIĆ</item>
      <item>ALEN LICUL</item>
      <item>GRACIJELA OPATIĆ</item>
      <item>BARBARA POLDRUGO</item>
      <item>NATAŠA GLAVIČIĆ</item>
      <item>VALDI KOS</item>
      <item>SCANIA KREDIT</item>
      <item>CENTAR BANKA</item>
      <item>ŽDO RIJEKA, FRANA KURELCA BB,51000 Rijeka</item>
      <item>Igor Udovičić</item>
    </izvorni_sadrzaj>
    <derivirana_varijabla naziv="DomainObject.Predmet.SudioniciListAdressOIB_1">
      <item>EC - COMM d.o.o.  Labin, OIB 04846093093, Rudarska 11,52 220 Labin</item>
      <item>REPUBLIKA HRVATSKA, OIB 52634238587</item>
      <item>JAKOB NAKIĆ, 51000 Rijeka</item>
      <item>MARINA KOVAČ KRKA, 10000 Zagreb</item>
      <item>JOSIP KELEMENIĆ, 10000 Zagreb</item>
      <item>ŽELJKA SLANINA FABIJANIĆ, 51000 Rijeka</item>
      <item>DRAGO ILIŠINOVIĆ, 10000 Zagreb</item>
      <item>VLASTA MAJSTOROVIĆ, OIB 78258328195, KOPARSKA 37,52 100 Pula</item>
      <item>ŽDO RIJEKA, 51000 Rijeka</item>
      <item>OMBRETTA BELIĆ ILIJAŠIĆ, OIB 00873493442, Jadranska 2,52221 Rabac</item>
      <item>Hrvatski Telekom d.d., OIB 81793146560, Savska 32,10000 Zagreb</item>
      <item>LIDIJA MOHOROVIĆ, Senari 10,52220 Labin</item>
      <item>MIRIJANA DERMETA, Kršan 44,52220 Labin</item>
      <item>FATIMA SILAHIĆ, PIĆANSKA 2,52333 Potpićan</item>
      <item>SANDRA BREZAC NAČINOVIĆ, MARCILJANI 46,52220 Labin</item>
      <item>VLADIMIR BUČIĆ, P. Sfeci 1,52220 Labin</item>
      <item>EDA VIŠKOVIĆ, KATURE 53,52220 Labin</item>
      <item>KARMEN VERBANAC, Brnjci 21,52220 Labin</item>
      <item>IVA RADIĆ STANIĆ, Vinež 168,52220 Labin</item>
      <item>SANELA SULJAGIĆ, Vrečari 22a,52220 Labin</item>
      <item>VESNA MILETIĆ, Marciljani 2,52220 Labin</item>
      <item>odvj. društvo Divjak, Topić i dr., I. Lučića 2a/18,10000 Zagreb</item>
      <item>MIRA BOTIĆ, Ladenci 56,52220 Labin</item>
      <item>MIRA PANIĆ, Ladenci 56,52220 Labin</item>
      <item>Mediha Botić, OIB 98193603498, Karla Kranjca 74,52220 Labin</item>
      <item>ANTONELA LJUNA HRVATIN, pRESIKA 7,52220 Labin</item>
      <item>TATJANA GRIPARIĆ, Maršala Tita 78,52223 Raša</item>
      <item>Snježana Franković, OIB 85706972942, Milana Golje 3,52223 Raša</item>
      <item>SILVIA KOKOT, Ravni bb,52220 Labin</item>
      <item>DENISA DOBRIĆ, Koromačno,52220 Labin</item>
      <item>H-AABDUCO d.o.o., Slavonska avenija 6c,10000 Zagreb</item>
      <item>Mira Panić, OIB 90271091056, Ladenci 5e,52220 Vinež</item>
      <item>ZLATNA NIT društvo s ograničenom odgovornošću za proizvodnju, usluge i trgovinu, OIB 76346065558, Ljudevita Gaja 3,33520 Slatina</item>
      <item>DAMIR BJELOBRAJDIĆ</item>
      <item>ALEN LICUL</item>
      <item>GRACIJELA OPATIĆ</item>
      <item>BARBARA POLDRUGO</item>
      <item>NATAŠA GLAVIČIĆ</item>
      <item>VALDI KOS</item>
      <item>SCANIA KREDIT</item>
      <item>CENTAR BANKA</item>
      <item>ŽDO RIJEKA, FRANA KURELCA BB,51000 Rijeka</item>
      <item>Igor Udovičić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04846093093</item>
      <item>, OIB 52634238587</item>
      <item>, OIB null</item>
      <item>, OIB null</item>
      <item>, OIB null</item>
      <item>, OIB null</item>
      <item>, OIB null</item>
      <item>, OIB 78258328195</item>
      <item>, OIB null</item>
      <item>, OIB 00873493442</item>
      <item>, OIB 81793146560</item>
      <item>, OIB null</item>
      <item>, OIB null</item>
      <item>, OIB null</item>
      <item>, OIB null</item>
      <item>, OIB null</item>
      <item>, OIB null</item>
      <item>, OIB null</item>
      <item>, OIB null</item>
      <item>, OIB null</item>
      <item>, OIB null</item>
      <item>, OIB null</item>
      <item>, OIB null</item>
      <item>, OIB null</item>
      <item>, OIB 98193603498</item>
      <item>, OIB null</item>
      <item>, OIB null</item>
      <item>, OIB 85706972942</item>
      <item>, OIB null</item>
      <item>, OIB null</item>
      <item>, OIB null</item>
      <item>, OIB 90271091056</item>
      <item>, OIB 76346065558</item>
      <item>, OIB null</item>
      <item>, OIB null</item>
      <item>, OIB null</item>
      <item>, OIB null</item>
      <item>, OIB null</item>
      <item>, OIB null</item>
      <item>, OIB null</item>
      <item>, OIB null</item>
      <item>, OIB null</item>
      <item>, OIB null</item>
    </izvorni_sadrzaj>
    <derivirana_varijabla naziv="DomainObject.Predmet.SudioniciListNazivOIB_1">
      <item>, OIB 04846093093</item>
      <item>, OIB 52634238587</item>
      <item>, OIB null</item>
      <item>, OIB null</item>
      <item>, OIB null</item>
      <item>, OIB null</item>
      <item>, OIB null</item>
      <item>, OIB 78258328195</item>
      <item>, OIB null</item>
      <item>, OIB 00873493442</item>
      <item>, OIB 81793146560</item>
      <item>, OIB null</item>
      <item>, OIB null</item>
      <item>, OIB null</item>
      <item>, OIB null</item>
      <item>, OIB null</item>
      <item>, OIB null</item>
      <item>, OIB null</item>
      <item>, OIB null</item>
      <item>, OIB null</item>
      <item>, OIB null</item>
      <item>, OIB null</item>
      <item>, OIB null</item>
      <item>, OIB null</item>
      <item>, OIB 98193603498</item>
      <item>, OIB null</item>
      <item>, OIB null</item>
      <item>, OIB 85706972942</item>
      <item>, OIB null</item>
      <item>, OIB null</item>
      <item>, OIB null</item>
      <item>, OIB 90271091056</item>
      <item>, OIB 76346065558</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515</properties:Words>
  <properties:Characters>2858</properties:Characters>
  <properties:Lines>83</properties:Lines>
  <properties:Paragraphs>34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3447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2017-06-19T07:37:00Z</dcterms:created>
  <dc:creator>rcerneka</dc:creator>
  <cp:lastModifiedBy>Jasna Radulović</cp:lastModifiedBy>
  <cp:lastPrinted>2017-06-19T06:28:00Z</cp:lastPrinted>
  <dcterms:modified xmlns:xsi="http://www.w3.org/2001/XMLSchema-instance" xsi:type="dcterms:W3CDTF">2017-06-19T07:50:00Z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