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271e" w14:paraId="ad3271e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CD2FB8">
        <w:t>139</w:t>
      </w:r>
      <w:r w:rsidR="00B80BDA">
        <w:t>/</w:t>
      </w:r>
      <w:r w:rsidR="00E84861">
        <w:t>20</w:t>
      </w:r>
      <w:r w:rsidR="0019301D">
        <w:t>1</w:t>
      </w:r>
      <w:r w:rsidR="009B0905">
        <w:t>8</w:t>
      </w:r>
      <w:r w:rsidR="00C675FC">
        <w:t>-</w:t>
      </w:r>
      <w:r w:rsidR="009B0905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171E">
        <w:t>2</w:t>
      </w:r>
      <w:r w:rsidR="00900C0C">
        <w:t>9</w:t>
      </w:r>
      <w:r w:rsidR="000E039A">
        <w:t xml:space="preserve">. </w:t>
      </w:r>
      <w:r w:rsidR="007F1F99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CD2FB8">
        <w:t>LIPA TURIZAM j.d.o.o. za djelatnost turističke agencije i trgovinu</w:t>
      </w:r>
      <w:r w:rsidR="00CD2FB8" w:rsidRPr="000539FB">
        <w:t xml:space="preserve">, </w:t>
      </w:r>
      <w:r w:rsidR="00CD2FB8">
        <w:t>Zadar</w:t>
      </w:r>
      <w:r w:rsidR="00CD2FB8" w:rsidRPr="000539FB">
        <w:t xml:space="preserve">, </w:t>
      </w:r>
      <w:r w:rsidR="00CD2FB8">
        <w:t xml:space="preserve">Zrinsko </w:t>
      </w:r>
      <w:proofErr w:type="spellStart"/>
      <w:r w:rsidR="00CD2FB8">
        <w:t>Frankopanska</w:t>
      </w:r>
      <w:proofErr w:type="spellEnd"/>
      <w:r w:rsidR="00CD2FB8">
        <w:t xml:space="preserve"> 5</w:t>
      </w:r>
      <w:r w:rsidR="00CD2FB8" w:rsidRPr="000539FB">
        <w:t xml:space="preserve">, OIB: </w:t>
      </w:r>
      <w:r w:rsidR="00CD2FB8">
        <w:t>92613247154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9B0905">
        <w:t>10</w:t>
      </w:r>
      <w:r w:rsidR="00076762">
        <w:t>,</w:t>
      </w:r>
      <w:r w:rsidR="00EE27BD">
        <w:t>34</w:t>
      </w:r>
      <w:r w:rsidR="00817694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EE27BD">
        <w:t>nitko, dostava uredna</w:t>
      </w:r>
    </w:p>
    <w:p w:rsidRDefault="009769C3" w:rsidP="00A25693" w:rsidR="00E84861">
      <w:pPr>
        <w:jc w:val="both"/>
      </w:pPr>
      <w:r w:rsidRPr="00816C78">
        <w:t xml:space="preserve">                                       </w:t>
      </w:r>
    </w:p>
    <w:p w:rsidRDefault="00EE27BD" w:rsidP="00EE27BD" w:rsidR="00EE27BD">
      <w:pPr>
        <w:jc w:val="both"/>
      </w:pPr>
      <w:r w:rsidRPr="00816C78">
        <w:t>Za predlagatelja</w:t>
      </w:r>
      <w:r>
        <w:t>:  nitko</w:t>
      </w:r>
    </w:p>
    <w:p w:rsidRDefault="00EE27BD" w:rsidP="00EE27BD" w:rsidR="00EE27BD">
      <w:pPr>
        <w:jc w:val="both"/>
      </w:pPr>
    </w:p>
    <w:p w:rsidRDefault="00EE27BD" w:rsidP="00EE27BD" w:rsidR="00EE27BD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utvrđuje da nema uvjeta za održavanje današnjeg ročišta, pa donosi</w:t>
      </w:r>
    </w:p>
    <w:p w:rsidRDefault="00EE27BD" w:rsidP="00EE27BD" w:rsidR="00EE27BD">
      <w:pPr>
        <w:jc w:val="both"/>
      </w:pPr>
    </w:p>
    <w:p w:rsidRDefault="00EE27BD" w:rsidP="00EE27BD" w:rsidR="00EE27BD" w:rsidRPr="002528EB">
      <w:pPr>
        <w:jc w:val="center"/>
      </w:pPr>
      <w:r w:rsidRPr="002528EB">
        <w:t xml:space="preserve">r j e š e nj e </w:t>
      </w:r>
    </w:p>
    <w:p w:rsidRDefault="00EE27BD" w:rsidP="00EE27BD" w:rsidR="00EE27BD" w:rsidRPr="002528EB">
      <w:pPr>
        <w:jc w:val="center"/>
      </w:pPr>
    </w:p>
    <w:p w:rsidRDefault="00EE27BD" w:rsidP="00EE27BD" w:rsidR="00EE27BD" w:rsidRPr="00816C78">
      <w:pPr>
        <w:jc w:val="both"/>
      </w:pPr>
      <w:r>
        <w:t>današnje ročište se odgađa i sljedeće će biti zakazano pismenim putem uz nalog za dovođenje zastupnika po zakonu stečajnog dužnika.</w:t>
      </w:r>
    </w:p>
    <w:p w:rsidRDefault="00EE27BD" w:rsidP="00EE27BD" w:rsidR="00EE27BD">
      <w:pPr>
        <w:jc w:val="both"/>
      </w:pPr>
    </w:p>
    <w:p w:rsidRDefault="00EE27BD" w:rsidP="00EE27BD" w:rsidR="00EE27BD">
      <w:pPr>
        <w:jc w:val="both"/>
      </w:pPr>
    </w:p>
    <w:p w:rsidRDefault="00EE27BD" w:rsidP="00EE27BD" w:rsidR="00EE27BD" w:rsidRPr="002C241F">
      <w:pPr>
        <w:jc w:val="both"/>
      </w:pPr>
      <w:r w:rsidRPr="002C241F">
        <w:t xml:space="preserve">Dovršeno u </w:t>
      </w:r>
      <w:r>
        <w:t>8,35 sati</w:t>
      </w:r>
    </w:p>
    <w:p w:rsidRDefault="00EE27BD" w:rsidP="00EE27BD" w:rsidR="00EE27BD">
      <w:pPr>
        <w:jc w:val="both"/>
      </w:pPr>
    </w:p>
    <w:p w:rsidRDefault="00EE27BD" w:rsidP="00EE27BD" w:rsidR="00EE27BD" w:rsidRPr="002C241F">
      <w:pPr>
        <w:ind w:firstLine="708"/>
        <w:jc w:val="both"/>
      </w:pPr>
    </w:p>
    <w:p w:rsidRDefault="00EE27BD" w:rsidP="00EE27BD" w:rsidR="00EE27BD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E27BD" w:rsidP="00EE27BD" w:rsidR="00EE27BD" w:rsidRPr="002C241F"/>
    <w:p w:rsidRDefault="00EE27BD" w:rsidP="00EE27BD" w:rsidR="00EE27BD" w:rsidRPr="002C241F"/>
    <w:p w:rsidRDefault="00EE27BD" w:rsidP="00EE27BD" w:rsidR="00EE27BD" w:rsidRPr="002C241F"/>
    <w:p w:rsidRDefault="00EE27BD" w:rsidP="00EE27BD" w:rsidR="00EE27BD" w:rsidRPr="002C241F"/>
    <w:p w:rsidRDefault="00EE27BD" w:rsidP="00EE27BD" w:rsidR="00EE27BD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E27BD" w:rsidP="00EE27BD" w:rsidR="00EE27BD" w:rsidRPr="002C241F"/>
    <w:p w:rsidRDefault="00EE27BD" w:rsidP="00EE27BD" w:rsidR="00EE27BD" w:rsidRPr="002C241F">
      <w:pPr>
        <w:jc w:val="both"/>
      </w:pPr>
    </w:p>
    <w:p w:rsidRDefault="00EE27BD" w:rsidP="00EE27BD" w:rsidR="00EE27BD" w:rsidRPr="002C241F">
      <w:pPr>
        <w:jc w:val="both"/>
      </w:pPr>
    </w:p>
    <w:p w:rsidRDefault="00EE27BD" w:rsidP="00EE27BD" w:rsidR="00EE27BD">
      <w:pPr>
        <w:jc w:val="both"/>
      </w:pPr>
    </w:p>
    <w:p w:rsidRDefault="00EE27BD" w:rsidP="00EE27BD" w:rsidR="00EE27BD">
      <w:pPr>
        <w:jc w:val="both"/>
      </w:pPr>
    </w:p>
    <w:p w:rsidRDefault="00E84861" w:rsidP="00E84861" w:rsidR="00E84861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27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D2FB8">
      <w:t>139</w:t>
    </w:r>
    <w:r w:rsidR="00B80BDA">
      <w:t>/</w:t>
    </w:r>
    <w:r w:rsidR="00E84861">
      <w:t>20</w:t>
    </w:r>
    <w:r w:rsidR="00817694">
      <w:t>1</w:t>
    </w:r>
    <w:r w:rsidR="009B0905">
      <w:t>8</w:t>
    </w:r>
    <w:r w:rsidR="0074759D">
      <w:t>-</w:t>
    </w:r>
    <w:r w:rsidR="009B0905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2070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043A2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171E"/>
    <w:rsid w:val="0028708A"/>
    <w:rsid w:val="00293E9F"/>
    <w:rsid w:val="002944C0"/>
    <w:rsid w:val="002974E4"/>
    <w:rsid w:val="002A0150"/>
    <w:rsid w:val="002A19F0"/>
    <w:rsid w:val="002A5A4E"/>
    <w:rsid w:val="002B4C20"/>
    <w:rsid w:val="002C3B6C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548CF"/>
    <w:rsid w:val="0036015D"/>
    <w:rsid w:val="003635BD"/>
    <w:rsid w:val="00365B41"/>
    <w:rsid w:val="00373C43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12EE6"/>
    <w:rsid w:val="00520F31"/>
    <w:rsid w:val="0053278A"/>
    <w:rsid w:val="00534A25"/>
    <w:rsid w:val="00541C89"/>
    <w:rsid w:val="00557333"/>
    <w:rsid w:val="00573626"/>
    <w:rsid w:val="005829D8"/>
    <w:rsid w:val="00587274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38FD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1F99"/>
    <w:rsid w:val="007F69EA"/>
    <w:rsid w:val="0080754A"/>
    <w:rsid w:val="008118AC"/>
    <w:rsid w:val="00812DB0"/>
    <w:rsid w:val="0081324D"/>
    <w:rsid w:val="00816C78"/>
    <w:rsid w:val="00817694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D5FBF"/>
    <w:rsid w:val="008D6250"/>
    <w:rsid w:val="008E45C0"/>
    <w:rsid w:val="008E6447"/>
    <w:rsid w:val="008E7E21"/>
    <w:rsid w:val="008F0D3A"/>
    <w:rsid w:val="00900C0C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B0905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206F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A1793"/>
    <w:rsid w:val="00BB080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FB8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2AE4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351CF"/>
    <w:rsid w:val="00E60681"/>
    <w:rsid w:val="00E84861"/>
    <w:rsid w:val="00EA3CF5"/>
    <w:rsid w:val="00EA6AC4"/>
    <w:rsid w:val="00EC65A5"/>
    <w:rsid w:val="00EE0084"/>
    <w:rsid w:val="00EE0CC0"/>
    <w:rsid w:val="00EE27BD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A5240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62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A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A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A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A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62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A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A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A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A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svibnja 2018.</izvorni_sadrzaj>
    <derivirana_varijabla naziv="DomainObject.StvarniPocetakDatum_1">29. svibnja 2018.</derivirana_varijabla>
  </DomainObject.StvarniPocetakDatum>
  <DomainObject.StvarniZavrsetakDatum>
    <izvorni_sadrzaj>29. svibnja 2018.</izvorni_sadrzaj>
    <derivirana_varijabla naziv="DomainObject.StvarniZavrsetakDatum_1">29. svibnja 2018.</derivirana_varijabla>
  </DomainObject.StvarniZavrsetakDatum>
  <DomainObject.PlaniraniZavrsetakDatum>
    <izvorni_sadrzaj>29. svibnja 2018.</izvorni_sadrzaj>
    <derivirana_varijabla naziv="DomainObject.PlaniraniZavrsetakDatum_1">29. svibnja 2018.</derivirana_varijabla>
  </DomainObject.PlaniraniZavrsetakDatum>
  <DomainObject.PlaniraniPocetakDatum>
    <izvorni_sadrzaj>29. svibnja 2018.</izvorni_sadrzaj>
    <derivirana_varijabla naziv="DomainObject.PlaniraniPocetakDatum_1">29. svibnja 2018.</derivirana_varijabla>
  </DomainObject.PlaniraniPocetakDatum>
  <DomainObject.StvarniPocetakVrijeme>
    <izvorni_sadrzaj>10:34</izvorni_sadrzaj>
    <derivirana_varijabla naziv="DomainObject.StvarniPocetakVrijeme_1">10:34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svibnja 2018.</izvorni_sadrzaj>
    <derivirana_varijabla naziv="DomainObject.Zapisnik.DatumKreiranja_1">30.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St-139/2018-7</izvorni_sadrzaj>
    <derivirana_varijabla naziv="DomainObject.Zapisnik.Oznaka_1">St-139/2018-7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St-139/2018</izvorni_sadrzaj>
    <derivirana_varijabla naziv="DomainObject.Predmet.OznakaBroj_1">St-139/2018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LIPA TURIZAM j.d.o.o. za djelatnost turističke agencije i trgovinu</izvorni_sadrzaj>
    <derivirana_varijabla naziv="DomainObject.Predmet.ProtustrankaFormated_1">  LIPA TURIZAM j.d.o.o. za djelatnost turističke agencije i trgovinu</derivirana_varijabla>
  </DomainObject.Predmet.ProtustrankaFormated>
  <DomainObject.Predmet.ProtustrankaFormatedOIB>
    <izvorni_sadrzaj>  LIPA TURIZAM j.d.o.o. za djelatnost turističke agencije i trgovinu, OIB 92613247154</izvorni_sadrzaj>
    <derivirana_varijabla naziv="DomainObject.Predmet.ProtustrankaFormatedOIB_1">  LIPA TURIZAM j.d.o.o. za djelatnost turističke agencije i trgovinu, OIB 92613247154</derivirana_varijabla>
  </DomainObject.Predmet.ProtustrankaFormatedOIB>
  <DomainObject.Predmet.ProtustrankaFormatedWithAdress>
    <izvorni_sadrzaj> LIPA TURIZAM j.d.o.o. za djelatnost turističke agencije i trgovinu, Zrinsko Frankopanska 5, 23000 Zadar</izvorni_sadrzaj>
    <derivirana_varijabla naziv="DomainObject.Predmet.ProtustrankaFormatedWithAdress_1"> LIPA TURIZAM j.d.o.o. za djelatnost turističke agencije i trgovinu, Zrinsko Frankopanska 5, 23000 Zadar</derivirana_varijabla>
  </DomainObject.Predmet.ProtustrankaFormatedWithAdress>
  <DomainObject.Predmet.ProtustrankaFormatedWithAdressOIB>
    <izvorni_sadrzaj> LIPA TURIZAM j.d.o.o. za djelatnost turističke agencije i trgovinu, OIB 92613247154, Zrinsko Frankopanska 5, 23000 Zadar</izvorni_sadrzaj>
    <derivirana_varijabla naziv="DomainObject.Predmet.ProtustrankaFormatedWithAdressOIB_1"> LIPA TURIZAM j.d.o.o. za djelatnost turističke agencije i trgovinu, OIB 92613247154, Zrinsko Frankopanska 5, 23000 Zadar</derivirana_varijabla>
  </DomainObject.Predmet.ProtustrankaFormatedWithAdressOIB>
  <DomainObject.Predmet.ProtustrankaWithAdress>
    <izvorni_sadrzaj>LIPA TURIZAM j.d.o.o. za djelatnost turističke agencije i trgovinu Zrinsko Frankopanska 5, 23000 Zadar</izvorni_sadrzaj>
    <derivirana_varijabla naziv="DomainObject.Predmet.ProtustrankaWithAdress_1">LIPA TURIZAM j.d.o.o. za djelatnost turističke agencije i trgovinu Zrinsko Frankopanska 5, 23000 Zadar</derivirana_varijabla>
  </DomainObject.Predmet.ProtustrankaWithAdress>
  <DomainObject.Predmet.ProtustrankaWithAdressOIB>
    <izvorni_sadrzaj>LIPA TURIZAM j.d.o.o. za djelatnost turističke agencije i trgovinu, OIB 92613247154, Zrinsko Frankopanska 5, 23000 Zadar</izvorni_sadrzaj>
    <derivirana_varijabla naziv="DomainObject.Predmet.ProtustrankaWithAdressOIB_1">LIPA TURIZAM j.d.o.o. za djelatnost turističke agencije i trgovinu, OIB 92613247154, Zrinsko Frankopanska 5, 23000 Zadar</derivirana_varijabla>
  </DomainObject.Predmet.ProtustrankaWithAdressOIB>
  <DomainObject.Predmet.ProtustrankaNazivFormated>
    <izvorni_sadrzaj>LIPA TURIZAM j.d.o.o. za djelatnost turističke agencije i trgovinu</izvorni_sadrzaj>
    <derivirana_varijabla naziv="DomainObject.Predmet.ProtustrankaNazivFormated_1">LIPA TURIZAM j.d.o.o. za djelatnost turističke agencije i trgovinu</derivirana_varijabla>
  </DomainObject.Predmet.ProtustrankaNazivFormated>
  <DomainObject.Predmet.ProtustrankaNazivFormatedOIB>
    <izvorni_sadrzaj>LIPA TURIZAM j.d.o.o. za djelatnost turističke agencije i trgovinu, OIB 92613247154</izvorni_sadrzaj>
    <derivirana_varijabla naziv="DomainObject.Predmet.ProtustrankaNazivFormatedOIB_1">LIPA TURIZAM j.d.o.o. za djelatnost turističke agencije i trgovinu, OIB 92613247154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53634.30</izvorni_sadrzaj>
    <derivirana_varijabla naziv="DomainObject.Predmet.TrenutnaVrijednost_1">53634.30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LIPA TURIZAM j.d.o.o. za djelatnost turističke agencije i trgovinu</item>
    </izvorni_sadrzaj>
    <derivirana_varijabla naziv="DomainObject.Predmet.ProtuStrankaListFormated_1">
      <item>LIPA TURIZAM j.d.o.o. za djelatnost turističke agencije i trgovinu</item>
    </derivirana_varijabla>
  </DomainObject.Predmet.ProtuStrankaListFormated>
  <DomainObject.Predmet.ProtuStrankaListFormatedOIB>
    <izvorni_sadrzaj>
      <item>LIPA TURIZAM j.d.o.o. za djelatnost turističke agencije i trgovinu, OIB 92613247154</item>
    </izvorni_sadrzaj>
    <derivirana_varijabla naziv="DomainObject.Predmet.ProtuStrankaListFormatedOIB_1">
      <item>LIPA TURIZAM j.d.o.o. za djelatnost turističke agencije i trgovinu, OIB 92613247154</item>
    </derivirana_varijabla>
  </DomainObject.Predmet.ProtuStrankaListFormatedOIB>
  <DomainObject.Predmet.ProtuStrankaListFormatedWithAdress>
    <izvorni_sadrzaj>
      <item>LIPA TURIZAM j.d.o.o. za djelatnost turističke agencije i trgovinu, Zrinsko Frankopanska 5, 23000 Zadar</item>
    </izvorni_sadrzaj>
    <derivirana_varijabla naziv="DomainObject.Predmet.ProtuStrankaListFormatedWithAdress_1">
      <item>LIPA TURIZAM j.d.o.o. za djelatnost turističke agencije i trgovinu, Zrinsko Frankopanska 5, 23000 Zadar</item>
    </derivirana_varijabla>
  </DomainObject.Predmet.ProtuStrankaListFormatedWithAdress>
  <DomainObject.Predmet.ProtuStrankaListFormatedWithAdressOIB>
    <izvorni_sadrzaj>
      <item>LIPA TURIZAM j.d.o.o. za djelatnost turističke agencije i trgovinu, OIB 92613247154, Zrinsko Frankopanska 5, 23000 Zadar</item>
    </izvorni_sadrzaj>
    <derivirana_varijabla naziv="DomainObject.Predmet.ProtuStrankaListFormatedWithAdressOIB_1">
      <item>LIPA TURIZAM j.d.o.o. za djelatnost turističke agencije i trgovinu, OIB 92613247154, Zrinsko Frankopanska 5, 23000 Zadar</item>
    </derivirana_varijabla>
  </DomainObject.Predmet.ProtuStrankaListFormatedWithAdressOIB>
  <DomainObject.Predmet.ProtuStrankaListNazivFormated>
    <izvorni_sadrzaj>
      <item>LIPA TURIZAM j.d.o.o. za djelatnost turističke agencije i trgovinu</item>
    </izvorni_sadrzaj>
    <derivirana_varijabla naziv="DomainObject.Predmet.ProtuStrankaListNazivFormated_1">
      <item>LIPA TURIZAM j.d.o.o. za djelatnost turističke agencije i trgovinu</item>
    </derivirana_varijabla>
  </DomainObject.Predmet.ProtuStrankaListNazivFormated>
  <DomainObject.Predmet.ProtuStrankaListNazivFormatedOIB>
    <izvorni_sadrzaj>
      <item>LIPA TURIZAM j.d.o.o. za djelatnost turističke agencije i trgovinu, OIB 92613247154</item>
    </izvorni_sadrzaj>
    <derivirana_varijabla naziv="DomainObject.Predmet.ProtuStrankaListNazivFormatedOIB_1">
      <item>LIPA TURIZAM j.d.o.o. za djelatnost turističke agencije i trgovinu, OIB 92613247154</item>
    </derivirana_varijabla>
  </DomainObject.Predmet.ProtuStrankaListNazivFormatedOIB>
  <DomainObject.Predmet.OstaliListFormated>
    <izvorni_sadrzaj>
      <item>Ivana Dragun</item>
    </izvorni_sadrzaj>
    <derivirana_varijabla naziv="DomainObject.Predmet.OstaliListFormated_1">
      <item>Ivana Dragun</item>
    </derivirana_varijabla>
  </DomainObject.Predmet.OstaliListFormated>
  <DomainObject.Predmet.OstaliListFormatedOIB>
    <izvorni_sadrzaj>
      <item>Ivana Dragun, OIB 94311934717</item>
    </izvorni_sadrzaj>
    <derivirana_varijabla naziv="DomainObject.Predmet.OstaliListFormatedOIB_1">
      <item>Ivana Dragun, OIB 94311934717</item>
    </derivirana_varijabla>
  </DomainObject.Predmet.OstaliListFormatedOIB>
  <DomainObject.Predmet.OstaliListFormatedWithAdress>
    <izvorni_sadrzaj>
      <item>Ivana Dragun, Put Stanova 80, 23000 Zadar</item>
    </izvorni_sadrzaj>
    <derivirana_varijabla naziv="DomainObject.Predmet.OstaliListFormatedWithAdress_1">
      <item>Ivana Dragun, Put Stanova 80, 23000 Zadar</item>
    </derivirana_varijabla>
  </DomainObject.Predmet.OstaliListFormatedWithAdress>
  <DomainObject.Predmet.OstaliListFormatedWithAdressOIB>
    <izvorni_sadrzaj>
      <item>Ivana Dragun, OIB 94311934717, Put Stanova 80, 23000 Zadar</item>
    </izvorni_sadrzaj>
    <derivirana_varijabla naziv="DomainObject.Predmet.OstaliListFormatedWithAdressOIB_1">
      <item>Ivana Dragun, OIB 94311934717, Put Stanova 80, 23000 Zadar</item>
    </derivirana_varijabla>
  </DomainObject.Predmet.OstaliListFormatedWithAdressOIB>
  <DomainObject.Predmet.OstaliListNazivFormated>
    <izvorni_sadrzaj>
      <item>Ivana Dragun</item>
    </izvorni_sadrzaj>
    <derivirana_varijabla naziv="DomainObject.Predmet.OstaliListNazivFormated_1">
      <item>Ivana Dragun</item>
    </derivirana_varijabla>
  </DomainObject.Predmet.OstaliListNazivFormated>
  <DomainObject.Predmet.OstaliListNazivFormatedOIB>
    <izvorni_sadrzaj>
      <item>Ivana Dragun, OIB 94311934717</item>
    </izvorni_sadrzaj>
    <derivirana_varijabla naziv="DomainObject.Predmet.OstaliListNazivFormatedOIB_1">
      <item>Ivana Dragun, OIB 94311934717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St-139/2018-7</izvorni_sadrzaj>
    <derivirana_varijabla naziv="DomainObject.PoslovniBrojDokumenta_1">St-139/2018-7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LIPA TURIZAM j.d.o.o. za djelatnost turističke agencije i trgovinu</izvorni_sadrzaj>
    <derivirana_varijabla naziv="DomainObject.Predmet.ProtustrankaIDrugi_1">LIPA TURIZAM j.d.o.o. za djelatnost turističke agencije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LIPA TURIZAM j.d.o.o. za djelatnost turističke agencije i trgovinu, OIB 92613247154, Zrinsko Frankopanska 5, 23000 Zadar</izvorni_sadrzaj>
    <derivirana_varijabla naziv="DomainObject.Predmet.ProtustrankaIDrugiAdressOIB_1">LIPA TURIZAM j.d.o.o. za djelatnost turističke agencije i trgovinu, OIB 92613247154, Zrinsko Frankopanska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LIPA TURIZAM j.d.o.o. za djelatnost turističke agencije i trgovinu</item>
      <item>Ivana Dragun</item>
    </izvorni_sadrzaj>
    <derivirana_varijabla naziv="DomainObject.Predmet.SudioniciListNaziv_1">
      <item>Financijska agencija, Podružnica Zadar</item>
      <item>LIPA TURIZAM j.d.o.o. za djelatnost turističke agencije i trgovinu</item>
      <item>Ivana Dragun</item>
    </derivirana_varijabla>
  </DomainObject.Predmet.SudioniciListNaziv>
  <DomainObject.Predmet.SudioniciListAdressOIB>
    <izvorni_sadrzaj>
      <item>Financijska agencija, Podružnica Zadar, OIB 85821130368</item>
      <item>LIPA TURIZAM j.d.o.o. za djelatnost turističke agencije i trgovinu, OIB 92613247154, Zrinsko Frankopanska 5,23000 Zadar</item>
      <item>Ivana Dragun, OIB 94311934717, Put Stanova 80,23000 Zadar</item>
    </izvorni_sadrzaj>
    <derivirana_varijabla naziv="DomainObject.Predmet.SudioniciListAdressOIB_1">
      <item>Financijska agencija, Podružnica Zadar, OIB 85821130368</item>
      <item>LIPA TURIZAM j.d.o.o. za djelatnost turističke agencije i trgovinu, OIB 92613247154, Zrinsko Frankopanska 5,23000 Zadar</item>
      <item>Ivana Dragun, OIB 94311934717, Put Stanova 80,23000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92613247154</item>
      <item>, OIB 94311934717</item>
    </izvorni_sadrzaj>
    <derivirana_varijabla naziv="DomainObject.Predmet.SudioniciListNazivOIB_1">
      <item>, OIB 85821130368</item>
      <item>, OIB 92613247154</item>
      <item>, OIB 94311934717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142</properties:Words>
  <properties:Characters>779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2018-05-28T13:26:00Z</dcterms:created>
  <dc:creator>Ardena Bajlo</dc:creator>
  <cp:lastModifiedBy>Ante Rubelj</cp:lastModifiedBy>
  <cp:lastPrinted>2017-04-04T07:22:00Z</cp:lastPrinted>
  <dcterms:modified xmlns:xsi="http://www.w3.org/2001/XMLSchema-instance" xsi:type="dcterms:W3CDTF">2018-05-30T06:17:00Z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St-139/2018-7 / Zapisnik - Ročište radi izjašnjenja o prijedlogu za otvaranje steč.post (1 St-139-2018-povodom prijedloga za otvaranje stečaja-29.5.18.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