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5855" w14:paraId="27e5855" w:rsidRDefault="00D235A7" w:rsidP="00D235A7" w:rsidR="00D235A7">
      <w:pPr>
        <w:jc w:val="right"/>
        <w15:collapsed w:val="false"/>
      </w:pPr>
      <w:r>
        <w:tab/>
      </w:r>
    </w:p>
    <w:p w:rsidRDefault="006A05D0" w:rsidP="00D235A7" w:rsidR="006A05D0">
      <w:pPr>
        <w:tabs>
          <w:tab w:pos="7785" w:val="left"/>
        </w:tabs>
      </w:pPr>
    </w:p>
    <w:p w:rsidRDefault="00725C62" w:rsidP="00725C62" w:rsidR="00725C62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C62" w:rsidP="00725C62" w:rsidR="00725C62"/>
    <w:p w:rsidRDefault="00725C62" w:rsidP="00725C62" w:rsidR="00725C6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25C62" w:rsidP="00725C62" w:rsidR="00725C6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25C62" w:rsidP="00725C62" w:rsidR="00725C62">
      <w:pPr>
        <w:ind w:hanging="720" w:left="360"/>
        <w:rPr>
          <w:sz w:val="22"/>
          <w:szCs w:val="22"/>
        </w:rPr>
      </w:pPr>
    </w:p>
    <w:p w:rsidRDefault="00725C62" w:rsidP="00725C62" w:rsidR="00725C62">
      <w:pPr>
        <w:ind w:hanging="720" w:left="360"/>
        <w:rPr>
          <w:sz w:val="22"/>
          <w:szCs w:val="22"/>
        </w:rPr>
      </w:pPr>
    </w:p>
    <w:p w:rsidRDefault="00725C62" w:rsidP="00725C62" w:rsidR="00725C62">
      <w:pPr>
        <w:ind w:hanging="720" w:left="360"/>
        <w:rPr>
          <w:sz w:val="22"/>
          <w:szCs w:val="22"/>
        </w:rPr>
      </w:pPr>
    </w:p>
    <w:p w:rsidRDefault="00725C62" w:rsidP="00725C62" w:rsidR="00725C62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J E Š E N J E </w:t>
      </w:r>
    </w:p>
    <w:p w:rsidRDefault="00725C62" w:rsidP="00725C62" w:rsidR="00725C62">
      <w:pPr>
        <w:ind w:hanging="720" w:left="360"/>
        <w:rPr>
          <w:sz w:val="22"/>
          <w:szCs w:val="22"/>
        </w:rPr>
      </w:pPr>
    </w:p>
    <w:p w:rsidRDefault="00725C62" w:rsidP="00725C62" w:rsidR="00725C62">
      <w:r>
        <w:t xml:space="preserve">         </w:t>
      </w:r>
    </w:p>
    <w:p w:rsidRDefault="00725C62" w:rsidP="00725C62" w:rsidR="00725C62">
      <w:pPr>
        <w:ind w:firstLine="360"/>
        <w:jc w:val="both"/>
      </w:pPr>
      <w:r>
        <w:t xml:space="preserve">Trgovački sud u Osijeku, po stečajnoj sutkinji Nadi Roso, u </w:t>
      </w:r>
      <w:proofErr w:type="spellStart"/>
      <w:r>
        <w:t>predstečajnom</w:t>
      </w:r>
      <w:proofErr w:type="spellEnd"/>
      <w:r>
        <w:t xml:space="preserve"> postupku nad dužnikom</w:t>
      </w:r>
      <w:r>
        <w:rPr>
          <w:b/>
        </w:rPr>
        <w:t xml:space="preserve"> LANDIA d.o.o. </w:t>
      </w:r>
      <w:proofErr w:type="spellStart"/>
      <w:r>
        <w:rPr>
          <w:b/>
        </w:rPr>
        <w:t>Tordinci</w:t>
      </w:r>
      <w:proofErr w:type="spellEnd"/>
      <w:r>
        <w:rPr>
          <w:b/>
        </w:rPr>
        <w:t>, Vukovarska 27, OIB: 86812953672, MBS: 030061308</w:t>
      </w:r>
      <w:r>
        <w:t>, dana 27. ožujka 2018. g.,</w:t>
      </w:r>
    </w:p>
    <w:p w:rsidRDefault="00725C62" w:rsidP="00725C62" w:rsidR="00725C62"/>
    <w:p w:rsidRDefault="00725C62" w:rsidP="00725C62" w:rsidR="00725C62">
      <w:pPr>
        <w:jc w:val="center"/>
      </w:pPr>
      <w:r>
        <w:t>r i j e š i o  j e</w:t>
      </w:r>
    </w:p>
    <w:p w:rsidRDefault="00725C62" w:rsidP="00725C62" w:rsidR="00725C62"/>
    <w:p w:rsidRDefault="00725C62" w:rsidP="00725C62" w:rsidR="00725C62"/>
    <w:p w:rsidRDefault="00725C62" w:rsidP="00725C62" w:rsidR="00725C62">
      <w:pPr>
        <w:ind w:firstLine="708"/>
        <w:jc w:val="both"/>
      </w:pPr>
      <w:r>
        <w:t xml:space="preserve">Utvrđuje se prihvaćanje Izmijenjenog plana restrukturiranja od 12. siječnja 2018. g. i potvrđuje </w:t>
      </w:r>
      <w:proofErr w:type="spellStart"/>
      <w:r>
        <w:t>predstečajni</w:t>
      </w:r>
      <w:proofErr w:type="spellEnd"/>
      <w:r>
        <w:t xml:space="preserve"> sporazum između dužnika </w:t>
      </w:r>
      <w:r>
        <w:rPr>
          <w:b/>
        </w:rPr>
        <w:t xml:space="preserve">LANDIA d.o.o. </w:t>
      </w:r>
      <w:proofErr w:type="spellStart"/>
      <w:r>
        <w:rPr>
          <w:b/>
        </w:rPr>
        <w:t>Tordinci</w:t>
      </w:r>
      <w:proofErr w:type="spellEnd"/>
      <w:r>
        <w:rPr>
          <w:b/>
        </w:rPr>
        <w:t xml:space="preserve">, Vukovarska 27, OIB: 86812953672, MBS: 030061308 </w:t>
      </w:r>
      <w:r>
        <w:t>(dalje: dužnik),  i vjerovnika:</w:t>
      </w:r>
    </w:p>
    <w:p w:rsidRDefault="00725C62" w:rsidP="00725C62" w:rsidR="00725C62">
      <w:pPr>
        <w:jc w:val="both"/>
      </w:pPr>
      <w:r>
        <w:t xml:space="preserve"> </w:t>
      </w:r>
    </w:p>
    <w:p w:rsidRDefault="001B3856" w:rsidP="001B3856" w:rsidR="001B3856">
      <w:pPr>
        <w:jc w:val="both"/>
      </w:pPr>
    </w:p>
    <w:p w:rsidRDefault="00001DC5" w:rsidP="00001DC5" w:rsidR="00001DC5">
      <w:pPr>
        <w:jc w:val="both"/>
      </w:pPr>
    </w:p>
    <w:tbl>
      <w:tblPr>
        <w:tblW w:type="dxa" w:w="9540"/>
        <w:tblInd w:type="dxa" w:w="113"/>
        <w:tblLook w:val="04A0" w:noVBand="1" w:noHBand="0" w:lastColumn="0" w:firstColumn="1" w:lastRow="0" w:firstRow="1"/>
      </w:tblPr>
      <w:tblGrid>
        <w:gridCol w:w="820"/>
        <w:gridCol w:w="1739"/>
        <w:gridCol w:w="2305"/>
        <w:gridCol w:w="2538"/>
        <w:gridCol w:w="2138"/>
      </w:tblGrid>
      <w:tr w:rsidTr="00DC637C" w:rsidR="00001DC5" w:rsidRPr="00DA0FDE">
        <w:trPr>
          <w:trHeight w:val="460"/>
        </w:trPr>
        <w:tc>
          <w:tcPr>
            <w:tcW w:type="dxa" w:w="8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text2" w:fill="C6D9F1" w:color="auto" w:val="clear"/>
            <w:hideMark/>
          </w:tcPr>
          <w:p w:rsidRDefault="00001DC5" w:rsidP="00DC637C" w:rsidR="00001DC5" w:rsidRPr="00DA0FDE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b/>
                <w:bCs/>
                <w:color w:val="000000"/>
                <w:sz w:val="20"/>
                <w:szCs w:val="20"/>
                <w:lang w:eastAsia="en-US"/>
              </w:rPr>
              <w:t>RBR</w:t>
            </w:r>
          </w:p>
        </w:tc>
        <w:tc>
          <w:tcPr>
            <w:tcW w:type="dxa" w:w="17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Tint="33" w:themeFill="text2" w:fill="C6D9F1" w:color="auto" w:val="clear"/>
            <w:hideMark/>
          </w:tcPr>
          <w:p w:rsidRDefault="00001DC5" w:rsidP="00DC637C" w:rsidR="00001DC5" w:rsidRPr="00DA0FDE">
            <w:pPr>
              <w:jc w:val="center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OIB vjerovnika</w:t>
            </w:r>
          </w:p>
        </w:tc>
        <w:tc>
          <w:tcPr>
            <w:tcW w:type="dxa" w:w="23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Tint="33" w:themeFill="text2" w:fill="C6D9F1" w:color="auto" w:val="clear"/>
            <w:hideMark/>
          </w:tcPr>
          <w:p w:rsidRDefault="00001DC5" w:rsidP="00DC637C" w:rsidR="00001DC5" w:rsidRPr="00DA0FDE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b/>
                <w:bCs/>
                <w:color w:val="000000"/>
                <w:sz w:val="20"/>
                <w:szCs w:val="20"/>
                <w:lang w:eastAsia="en-US"/>
              </w:rPr>
              <w:t>Ime i prezime / Naziv vjerovnika</w:t>
            </w:r>
          </w:p>
        </w:tc>
        <w:tc>
          <w:tcPr>
            <w:tcW w:type="dxa" w:w="25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Tint="33" w:themeFill="text2" w:fill="C6D9F1" w:color="auto" w:val="clear"/>
            <w:hideMark/>
          </w:tcPr>
          <w:p w:rsidRDefault="00001DC5" w:rsidP="00DC637C" w:rsidR="00001DC5" w:rsidRPr="00DA0FDE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b/>
                <w:bCs/>
                <w:color w:val="000000"/>
                <w:sz w:val="20"/>
                <w:szCs w:val="20"/>
                <w:lang w:eastAsia="en-US"/>
              </w:rPr>
              <w:t>Adresa vjerovnika</w:t>
            </w:r>
          </w:p>
        </w:tc>
        <w:tc>
          <w:tcPr>
            <w:tcW w:type="dxa" w:w="21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Tint="33" w:themeFill="text2" w:fill="C6D9F1" w:color="auto" w:val="clear"/>
            <w:hideMark/>
          </w:tcPr>
          <w:p w:rsidRDefault="00001DC5" w:rsidP="00DC637C" w:rsidR="00001DC5" w:rsidRPr="00DA0FDE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b/>
                <w:bCs/>
                <w:color w:val="000000"/>
                <w:sz w:val="20"/>
                <w:szCs w:val="20"/>
                <w:lang w:eastAsia="en-US"/>
              </w:rPr>
              <w:t>Utvrđeni iznos (u kn)</w:t>
            </w:r>
          </w:p>
        </w:tc>
      </w:tr>
      <w:tr w:rsidTr="00DC637C" w:rsidR="00001DC5" w:rsidRPr="00DA0FDE">
        <w:trPr>
          <w:trHeight w:val="3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73666308360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ADAM ADŽIĆ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KANOVAČKA 30,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173.844,37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96873802251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DAVOR ADŽIĆ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VUKOVARSKA ULICA 25, 32214 TORDINCI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922.284,07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13722938070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AGRALIS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Vj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>.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A0FDE">
              <w:rPr>
                <w:color w:val="000000"/>
                <w:sz w:val="20"/>
                <w:szCs w:val="20"/>
                <w:lang w:eastAsia="en-US"/>
              </w:rPr>
              <w:t>Augusta Cesarca 16, 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18.706,25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AGROMILK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MARKOVO 6, 0 KAMNIK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91.616,86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67793044823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AGRONOM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Zagrebačka 171, 34000 Požega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1.896.214,05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91627259355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DAVOR BECIĆ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JURJA DALMATINCA 49,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60.894,25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99025310836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ADRIJANA BECIĆ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JURJA DALMATINCA 49,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148.217,00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74170169835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BENDIX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H.V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Hrvatinića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37,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941,74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35526835212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BIOMIN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Poginulih branitelja 4, 10340 Vrbovec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123.303,90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8647157179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BOMI –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max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J.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A0FDE">
              <w:rPr>
                <w:color w:val="000000"/>
                <w:sz w:val="20"/>
                <w:szCs w:val="20"/>
                <w:lang w:eastAsia="en-US"/>
              </w:rPr>
              <w:t>J.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Strosmayera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4, 43000 Bjelovar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19.080,81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82790074844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CHROMOS AGRO DD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Radnička cesta 173n,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200.000,00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14763414644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DIDAKTIKA, USTANOVA ZA </w:t>
            </w: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>OBRAZOVANJE IZ ZAŠTITE NA RADU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Trg Lava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Mirskog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33, 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1.800,00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50094280735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DUGEČ HIDRAULIKA, obrt za servis, izradu i trgovinu,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vl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. Martin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Dugeč</w:t>
            </w:r>
            <w:proofErr w:type="spellEnd"/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A.HEBRANGA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65, 32252 OTOK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437,50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8297468577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DUROCOOL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Široki put 119B, 32000 Vukovar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462,00   </w:t>
            </w:r>
          </w:p>
        </w:tc>
      </w:tr>
      <w:tr w:rsidTr="00DC637C" w:rsidR="00001DC5" w:rsidRPr="00DA0FDE">
        <w:trPr>
          <w:trHeight w:val="8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91978126573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ELEKTROTEHNIČKI OBRT, SERVIS ZA ELEKTROMOTORE VL. ROLAND RADOŠ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VRTNI 28,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1.472,50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30703851882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FANON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Vladimira Nazora 126, 42208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Petrijanec</w:t>
            </w:r>
            <w:proofErr w:type="spellEnd"/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1.904.505,43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59013770221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GORUP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Tomaševec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2, 49290 Klanjec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18.584,12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22880720451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GRADITE NAJPOVOLJNIJE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Vijeće Europe 28, 32000 Vukovar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663.695,25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6307332379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HEP - Opskrba d.o.o. za opskrbu potrošača električnom, toplinskom energijom i plinom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Ulica grada Vukovara 37,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134.582,44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46830600751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Ulica grada Vukovara 37,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33.675,29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48006835970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Hrvatska poljoprivredna agencija HPA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Poljana Križevačka 185, 48260 Križevci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5.827,45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25609559324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HRVATSKA AGENCIJA ZA MALO GOSPODARSTVO, INOVACIJE I INVESTICIJE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Ksaver 208,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29059177553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HRVATSKI VETERINARSKI INSTITUT-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VET.ZAVOD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VINKOVCI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J.KOZARCA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24, 321000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200,00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91547293790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HRVATSKI ZAVOD ZA ZAPOŠLJAVANJE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Radnička Cesta 1,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23.260,18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27759560625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INA-INDUSTRIJA NAFTE DD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Avenija V. Holjevca 10,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147.165,69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97497584791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INTERTIM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Alagovićeva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34A,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227.707,08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38182927268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J&amp;T banka d.d.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Aleja Kralja Zvonimira 1, 42000 Varaždin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5.058.016,39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JENBACHER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GmBH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&amp;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Co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OG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0, 0 JENBACH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579.073,25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36974693678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JERKOVIĆ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Josipa Kozarca 51, 31224 Koška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130.054,38   </w:t>
            </w:r>
          </w:p>
        </w:tc>
      </w:tr>
      <w:tr w:rsidTr="00DC637C" w:rsidR="00001DC5" w:rsidRPr="00DA0FDE">
        <w:trPr>
          <w:trHeight w:val="8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88741652581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KANAAN društvo s ograničenom odgovornošću za proizvodnju i promet prehrambenih proizvoda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Industrijska zona Janjevci 4, 31540 Donji Miholjac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3.750,00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35771818580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JAVNI BILJEŽNIK </w:t>
            </w: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>MIRODAR KOVAČ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KRALJA ZVONIMIRA </w:t>
            </w: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>152, 321000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3.756,25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>32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67545736318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AEM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autoelektr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. obrt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vl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>. ZLATKO MATUŠENSKI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KRALJA ZVONIMIRA 152,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1.680,00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04492664153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MEDICAL INTERTRADE D.O.O. 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Dr. Franje Tuđmana 3, 10431 Sveta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Nedelja</w:t>
            </w:r>
            <w:proofErr w:type="spellEnd"/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489.568,51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MINISTARSTVO FINANCIJA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TRG REPUBLIKE HRVATSKE 5, 32000 VUKOVAR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809.774,76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76767369197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MINISTARSTVO POLJOPRIVREDE (PRIJAVU DOSTAVILO ŽDO VUKOVAR)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PLANINSKA 2,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28.765,56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75016734753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MOUNT TRADE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Indrustrijska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13, 43280 Garešnica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9.753,75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64546066176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NARODNE NOVINE, DD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Savski Gaj XIII. put 6,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363,88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24839769530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JAVNI BILJEŽNIK SANDRA NAUMOVSKA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TRG S. JOSIPA 9, 33520 SLATINA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3.485,00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65341371552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OBNOVLJIVI IZVORI ENERGIJE OSIJEK društvo s ograničenom odgovornošću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Trg Ljudevita Gaja 6, 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6.000,00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54944238149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OPĆINA TORDINCI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Trg hrvatskih žrtava 9, 32214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Tordinci</w:t>
            </w:r>
            <w:proofErr w:type="spellEnd"/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3.203,14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52123139126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OSATINA GRUPA d.o.o. za proizvodnju, promet i usluge u poljoprivredi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Kralja Tomislava 91, 31402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Semeljci</w:t>
            </w:r>
            <w:proofErr w:type="spellEnd"/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61.026,92   </w:t>
            </w:r>
          </w:p>
        </w:tc>
      </w:tr>
      <w:tr w:rsidTr="00DC637C" w:rsidR="00001DC5" w:rsidRPr="00DA0FDE">
        <w:trPr>
          <w:trHeight w:val="8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90649953509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OSJEČKA TRGOVINA PAPIROM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export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>-import, društvo s ograničenom odgovornošću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Kneza Trpimira 4, 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929,40   </w:t>
            </w:r>
          </w:p>
        </w:tc>
      </w:tr>
      <w:tr w:rsidTr="00DC637C" w:rsidR="00001DC5" w:rsidRPr="00DA0FDE">
        <w:trPr>
          <w:trHeight w:val="8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17774531631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PIK-VINKOVCI dioničko društvo za poljoprivrednu proizvodnju, prehrambenu industriju i promet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Matije Gupca 130,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33.645,00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15550168813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PIKAS d.o.o. za posredovanje i zastupanje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Slavka Batušića 39,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52.625,80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24384351607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PIONEER - SJEME društvo s ograničenom odgovornošću za proizvodnju i trgovinu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Čulinečka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cesta 2b,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23.250,95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35487504279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PIZZIGIN, društvo s ograničenom odgovornošću za računalne usluge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Božidara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Magovca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14b,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10.200,56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38651174884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POLJOPRIVREDNA ZADRUGA AGRO-DUNAV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B. Jelačića 12, 31226 Dalj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178.852,87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92177469549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PSC FERENČAK trgovina i usluge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Omladinska 128, 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20.202,50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3112138680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DAVOR RENDULIĆ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DOMOVINSKOG RATA 3, 32000 VUKOVAR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2.140,37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>50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55614719992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Santini društvo s ograničenom odgovornošću za trgovinu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Starčević Ante 79,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2.372,22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53282865265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SALE društvo s ograničenom odgovornošću za trgovinu i usluge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Vase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Đurđevića 155, 32000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Bršadin</w:t>
            </w:r>
            <w:proofErr w:type="spellEnd"/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131,56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42496670520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SANI GRADNJA d.o.o. za građevinarstvo i usluge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Glavna 17, 32214 Mlaka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Antinska</w:t>
            </w:r>
            <w:proofErr w:type="spellEnd"/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13.125,00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58814210661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SANO - suvremena hranidba životinja d.o.o.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Industrijska cesta 1, 44317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Popovača</w:t>
            </w:r>
            <w:proofErr w:type="spellEnd"/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3.932,40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45237012600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SAVA OSIGURANJE d.d. - Podružnica Hrvatska za osiguranje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Savska 144a,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1.944,57   </w:t>
            </w:r>
          </w:p>
        </w:tc>
      </w:tr>
      <w:tr w:rsidTr="00DC637C" w:rsidR="00001DC5" w:rsidRPr="00DA0FDE">
        <w:trPr>
          <w:trHeight w:val="29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78427478595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Sberbank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d.d.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Varšavska 9,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36.258.744,87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14438849969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OPG MILAN SMETIŠKO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NIKOLE TESLE 33, 32280 JARMINA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4.686,41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13875690805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NIKOLA, obrt za vučnu službu i autolimarske radove,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vl.Marko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 Smiljanić,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FRANJE JUNGERTA 17, 31000 JOSIPOVAC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1.375,00   </w:t>
            </w:r>
          </w:p>
        </w:tc>
      </w:tr>
      <w:tr w:rsidTr="00DC637C" w:rsidR="00001DC5" w:rsidRPr="00DA0FDE">
        <w:trPr>
          <w:trHeight w:val="10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21670792419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TRGOVAČKI, GRAĐEVINSKI, PRIJEVOZNIČKI I AUTOMEHANIČARSKI OBRT "MARIĆ B. A. U." VL. ANICA TADIĆ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V.S.KARADŽIĆA 257,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585.184,69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76256756536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TINA društvo s ograničenom odgovornošću za promet roba i usluga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Tržnica 7,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41.054,15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34607493750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AGRO-PARTNER obrt za trg. na veliko </w:t>
            </w: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vl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>. BOJAN TOMAŠEVIĆ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RATARSKA 4, 31204 BIJELO BRDO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415,13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29743547503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TRIGLAV OSIGURANJE d.d.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TRG LAVA MIRSKOG, 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171.605,08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72090799734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UNIWELT društvo s ograničenom odgovornošću za unutarnju i vanjsku trgovinu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J.J.Strossmayera 44, 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7.221,97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89230529680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VINDON društvo s ograničenom odgovornošću za proizvodnju i trgovinu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Lučka ulica 4, 35000 Slavonski Brod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15.937,50   </w:t>
            </w:r>
          </w:p>
        </w:tc>
      </w:tr>
      <w:tr w:rsidTr="00DC637C" w:rsidR="00001DC5" w:rsidRPr="00DA0FDE">
        <w:trPr>
          <w:trHeight w:val="6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29524210204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A0FDE">
              <w:rPr>
                <w:color w:val="000000"/>
                <w:sz w:val="20"/>
                <w:szCs w:val="20"/>
                <w:lang w:eastAsia="en-US"/>
              </w:rPr>
              <w:t>VIPnet</w:t>
            </w:r>
            <w:proofErr w:type="spellEnd"/>
            <w:r w:rsidRPr="00DA0FDE">
              <w:rPr>
                <w:color w:val="000000"/>
                <w:sz w:val="20"/>
                <w:szCs w:val="20"/>
                <w:lang w:eastAsia="en-US"/>
              </w:rPr>
              <w:t>, društvo s ograničenom odgovornošću za usluge javnih telekomunikacija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Vrtni put 1,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5.636,26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45720904552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VULKANIZER ZDENO d.o.o. za proizvodnju, trgovinu i usluge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Alojzija Stepinca 137, 32100 Vinkovci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4.781,18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66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92963223473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ZAGREBAČKA BANKA DIONIČKO DRUŠTVO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Trg bana Josipa Jelačića 10, 10000 Zagreb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4.607.739,86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67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28737940650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ZAŠTITAINSPEKT d. o. o. za trgovinu i usluge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2.750,00   </w:t>
            </w:r>
          </w:p>
        </w:tc>
      </w:tr>
      <w:tr w:rsidTr="00DC637C" w:rsidR="00001DC5" w:rsidRPr="00DA0FDE">
        <w:trPr>
          <w:trHeight w:val="400"/>
        </w:trPr>
        <w:tc>
          <w:tcPr>
            <w:tcW w:type="dxa" w:w="8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hideMark/>
          </w:tcPr>
          <w:p w:rsidRDefault="00001DC5" w:rsidP="00DC637C" w:rsidR="00001DC5" w:rsidRPr="00DA0FDE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lastRenderedPageBreak/>
              <w:t>68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sz w:val="20"/>
                <w:szCs w:val="20"/>
                <w:lang w:eastAsia="en-US"/>
              </w:rPr>
            </w:pPr>
            <w:r w:rsidRPr="00DA0FDE">
              <w:rPr>
                <w:sz w:val="20"/>
                <w:szCs w:val="20"/>
                <w:lang w:eastAsia="en-US"/>
              </w:rPr>
              <w:t>03834418154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ŽITO d.o.o. za proizvodnju i trgovinu</w:t>
            </w:r>
          </w:p>
        </w:tc>
        <w:tc>
          <w:tcPr>
            <w:tcW w:type="dxa" w:w="2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>Đakovština 3, 31000 Osijek</w:t>
            </w:r>
          </w:p>
        </w:tc>
        <w:tc>
          <w:tcPr>
            <w:tcW w:type="dxa" w:w="21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1DC5" w:rsidP="00DC637C" w:rsidR="00001DC5" w:rsidRPr="00DA0F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DA0FDE">
              <w:rPr>
                <w:color w:val="000000"/>
                <w:sz w:val="20"/>
                <w:szCs w:val="20"/>
                <w:lang w:eastAsia="en-US"/>
              </w:rPr>
              <w:t xml:space="preserve">8.702.504,68   </w:t>
            </w:r>
          </w:p>
        </w:tc>
      </w:tr>
    </w:tbl>
    <w:p w:rsidRDefault="00001DC5" w:rsidP="00001DC5" w:rsidR="00001DC5">
      <w:pPr>
        <w:jc w:val="both"/>
      </w:pPr>
    </w:p>
    <w:p w:rsidRDefault="00001DC5" w:rsidP="00001DC5" w:rsidR="00001DC5">
      <w:pPr>
        <w:jc w:val="center"/>
      </w:pPr>
    </w:p>
    <w:p w:rsidRDefault="00001DC5" w:rsidP="00001DC5" w:rsidR="00001DC5" w:rsidRPr="00EA7C6E">
      <w:pPr>
        <w:jc w:val="both"/>
        <w:rPr>
          <w:b/>
        </w:rPr>
      </w:pPr>
    </w:p>
    <w:p w:rsidRDefault="00001DC5" w:rsidP="00001DC5" w:rsidR="00001DC5">
      <w:pPr>
        <w:jc w:val="both"/>
      </w:pPr>
      <w:r>
        <w:t>na način da su vjerovnici svi istog isplatnog reda, a podijeljeni su u 4 skupine te se podmiruju na slijedeći način:</w:t>
      </w:r>
    </w:p>
    <w:p w:rsidRDefault="00001DC5" w:rsidP="00001DC5" w:rsidR="00001DC5">
      <w:pPr>
        <w:jc w:val="both"/>
      </w:pPr>
    </w:p>
    <w:p w:rsidRDefault="00001DC5" w:rsidP="00001DC5" w:rsidR="00001DC5">
      <w:pPr>
        <w:jc w:val="both"/>
      </w:pPr>
    </w:p>
    <w:p w:rsidRDefault="00001DC5" w:rsidP="00001DC5" w:rsidR="00001DC5" w:rsidRPr="007E0377">
      <w:pPr>
        <w:rPr>
          <w:rFonts w:eastAsia="Calibri"/>
          <w:b/>
        </w:rPr>
      </w:pPr>
      <w:r>
        <w:rPr>
          <w:rFonts w:eastAsia="Calibri"/>
          <w:b/>
        </w:rPr>
        <w:t>Skupina</w:t>
      </w:r>
      <w:r w:rsidRPr="007E0377">
        <w:rPr>
          <w:rFonts w:eastAsia="Calibri"/>
          <w:b/>
        </w:rPr>
        <w:t xml:space="preserve"> I – </w:t>
      </w:r>
      <w:proofErr w:type="spellStart"/>
      <w:r w:rsidRPr="00154175">
        <w:rPr>
          <w:rFonts w:eastAsia="Calibri"/>
          <w:b/>
        </w:rPr>
        <w:t>Razlučni</w:t>
      </w:r>
      <w:proofErr w:type="spellEnd"/>
      <w:r w:rsidRPr="00154175">
        <w:rPr>
          <w:rFonts w:eastAsia="Calibri"/>
          <w:b/>
        </w:rPr>
        <w:t xml:space="preserve"> vjerovnici – financijske institucije, državne agencije i ostali</w:t>
      </w:r>
    </w:p>
    <w:p w:rsidRDefault="00001DC5" w:rsidP="00001DC5" w:rsidR="00001DC5">
      <w:pPr>
        <w:rPr>
          <w:rFonts w:eastAsia="Calibri"/>
          <w:b/>
        </w:rPr>
      </w:pPr>
    </w:p>
    <w:tbl>
      <w:tblPr>
        <w:tblStyle w:val="GridTable4-Accent111"/>
        <w:tblW w:type="dxa" w:w="10672"/>
        <w:tblInd w:type="dxa" w:w="-799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CellMar>
          <w:left w:type="dxa" w:w="81"/>
          <w:right w:type="dxa" w:w="81"/>
        </w:tblCellMar>
        <w:tblLook w:val="04A0" w:noVBand="1" w:noHBand="0" w:lastColumn="0" w:firstColumn="1" w:lastRow="0" w:firstRow="1"/>
      </w:tblPr>
      <w:tblGrid>
        <w:gridCol w:w="1843"/>
        <w:gridCol w:w="1701"/>
        <w:gridCol w:w="1559"/>
        <w:gridCol w:w="1985"/>
        <w:gridCol w:w="1843"/>
        <w:gridCol w:w="1741"/>
      </w:tblGrid>
      <w:tr w:rsidTr="00DC637C" w:rsidR="00001DC5">
        <w:trPr>
          <w:cnfStyle w:val="100000000000"/>
          <w:trHeight w:val="195"/>
        </w:trPr>
        <w:tc>
          <w:tcPr>
            <w:cnfStyle w:val="001000000000"/>
            <w:tcW w:type="dxa" w:w="1843"/>
            <w:tcBorders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Ime i prezime / Naziv vjerovnika</w:t>
            </w:r>
          </w:p>
        </w:tc>
        <w:tc>
          <w:tcPr>
            <w:tcW w:type="dxa" w:w="170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OIB vjerovnika</w:t>
            </w:r>
          </w:p>
        </w:tc>
        <w:tc>
          <w:tcPr>
            <w:tcW w:type="dxa" w:w="155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 xml:space="preserve">Adresa </w:t>
            </w:r>
          </w:p>
        </w:tc>
        <w:tc>
          <w:tcPr>
            <w:tcW w:type="dxa" w:w="1985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 xml:space="preserve">Iznos utvrđene tražbine </w:t>
            </w:r>
          </w:p>
        </w:tc>
        <w:tc>
          <w:tcPr>
            <w:tcW w:type="dxa" w:w="1843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Iznos za otplatu</w:t>
            </w:r>
          </w:p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60%</w:t>
            </w:r>
          </w:p>
        </w:tc>
        <w:tc>
          <w:tcPr>
            <w:tcW w:type="dxa" w:w="1741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Subordinirani zajam 10% tražbine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rPr>
                <w:sz w:val="22"/>
                <w:szCs w:val="22"/>
              </w:rPr>
            </w:pPr>
            <w:r w:rsidRPr="006D7FAA">
              <w:rPr>
                <w:sz w:val="22"/>
                <w:szCs w:val="22"/>
              </w:rPr>
              <w:t>Hrvatska Agencija Za Malo Gospodarstvo, Inovacije i Investicije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cnfStyle w:val="000000100000"/>
              <w:rPr>
                <w:sz w:val="22"/>
                <w:szCs w:val="22"/>
              </w:rPr>
            </w:pPr>
            <w:r w:rsidRPr="006D7FAA">
              <w:rPr>
                <w:sz w:val="22"/>
                <w:szCs w:val="22"/>
              </w:rPr>
              <w:t>256095593242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cnfStyle w:val="000000100000"/>
              <w:rPr>
                <w:sz w:val="22"/>
                <w:szCs w:val="22"/>
              </w:rPr>
            </w:pPr>
            <w:r w:rsidRPr="006D7FAA">
              <w:rPr>
                <w:sz w:val="22"/>
                <w:szCs w:val="22"/>
              </w:rPr>
              <w:t>Ksaver 208, 10000 Zagreb</w:t>
            </w: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C53D7E" w:rsidR="00001DC5" w:rsidRPr="006D7FAA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2.989.386,35</w:t>
            </w:r>
            <w:r w:rsidR="00001DC5" w:rsidRPr="006D7FAA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DC637C" w:rsidR="00001DC5" w:rsidRPr="006D7FAA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1.793.631,81</w:t>
            </w:r>
            <w:r w:rsidR="00001DC5" w:rsidRPr="006D7FAA">
              <w:rPr>
                <w:sz w:val="22"/>
                <w:szCs w:val="22"/>
              </w:rPr>
              <w:t xml:space="preserve"> kn 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DC637C" w:rsidR="00001DC5" w:rsidRPr="006D7FAA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298.938,64</w:t>
            </w:r>
            <w:r w:rsidR="00001DC5" w:rsidRPr="006D7FAA">
              <w:rPr>
                <w:sz w:val="22"/>
                <w:szCs w:val="22"/>
              </w:rPr>
              <w:t xml:space="preserve">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rPr>
                <w:sz w:val="22"/>
                <w:szCs w:val="22"/>
              </w:rPr>
            </w:pPr>
            <w:r w:rsidRPr="00CB1599">
              <w:rPr>
                <w:sz w:val="22"/>
                <w:szCs w:val="22"/>
              </w:rPr>
              <w:t>J&amp;T banka d.d.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B1599">
              <w:rPr>
                <w:sz w:val="22"/>
                <w:szCs w:val="22"/>
              </w:rPr>
              <w:t>38182927268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B1599">
              <w:rPr>
                <w:rFonts w:cstheme="minorHAnsi"/>
                <w:color w:val="000000"/>
                <w:sz w:val="22"/>
                <w:szCs w:val="22"/>
              </w:rPr>
              <w:t>Aleja Kralja Zvonimira 1, 42000 Varaždin</w:t>
            </w: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DC637C" w:rsidR="00001DC5" w:rsidRPr="007173DD">
            <w:pPr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5.058.016,39</w:t>
            </w:r>
            <w:r w:rsidR="00001DC5" w:rsidRPr="00CB1599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DC637C" w:rsidR="00001DC5" w:rsidRPr="007173DD">
            <w:pPr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3.034.809,83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DC637C" w:rsidR="00001DC5" w:rsidRPr="00CB1599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505.801,63</w:t>
            </w:r>
            <w:r w:rsidR="00001DC5" w:rsidRPr="00CB1599">
              <w:rPr>
                <w:sz w:val="22"/>
                <w:szCs w:val="22"/>
              </w:rPr>
              <w:t xml:space="preserve"> kn </w:t>
            </w:r>
          </w:p>
        </w:tc>
      </w:tr>
      <w:tr w:rsidTr="00DC637C" w:rsidR="00001DC5">
        <w:trPr>
          <w:cnfStyle w:val="000000100000"/>
          <w:trHeight w:val="375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7173DD">
              <w:rPr>
                <w:sz w:val="22"/>
                <w:szCs w:val="22"/>
              </w:rPr>
              <w:t>Sberbank</w:t>
            </w:r>
            <w:proofErr w:type="spellEnd"/>
            <w:r w:rsidRPr="007173DD">
              <w:rPr>
                <w:sz w:val="22"/>
                <w:szCs w:val="22"/>
              </w:rPr>
              <w:t xml:space="preserve"> d.d.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7173DD">
              <w:rPr>
                <w:sz w:val="22"/>
                <w:szCs w:val="22"/>
              </w:rPr>
              <w:t>78427478595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7173DD">
              <w:rPr>
                <w:sz w:val="22"/>
                <w:szCs w:val="22"/>
              </w:rPr>
              <w:t>Varšavska 9, 10000 Zagreb</w:t>
            </w: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DC637C" w:rsidR="00001DC5" w:rsidRPr="00CB1599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35.550.744,87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DC637C" w:rsidR="00001DC5" w:rsidRPr="00CB1599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21.330.446,92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C53D7E" w:rsidP="00DC637C" w:rsidR="00001DC5" w:rsidRPr="00CB1599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3.555.074,49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sz w:val="22"/>
                <w:szCs w:val="22"/>
              </w:rPr>
            </w:pPr>
          </w:p>
        </w:tc>
      </w:tr>
      <w:tr w:rsidTr="00DC637C" w:rsidR="00001DC5">
        <w:trPr>
          <w:cnfStyle w:val="000000100000"/>
          <w:trHeight w:val="195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UKUPNO: 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001DC5" w:rsidP="00DC637C" w:rsidR="00001DC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001DC5" w:rsidP="00DC637C" w:rsidR="00001DC5">
            <w:pPr>
              <w:cnfStyle w:val="000000100000"/>
              <w:rPr>
                <w:rFonts w:cstheme="minorHAnsi"/>
              </w:rPr>
            </w:pP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jc w:val="right"/>
              <w:cnfStyle w:val="000000100000"/>
            </w:pP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jc w:val="right"/>
              <w:cnfStyle w:val="000000100000"/>
            </w:pP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</w:p>
        </w:tc>
      </w:tr>
    </w:tbl>
    <w:p w:rsidRDefault="00001DC5" w:rsidP="00001DC5" w:rsidR="00001DC5">
      <w:pPr>
        <w:jc w:val="both"/>
      </w:pPr>
    </w:p>
    <w:p w:rsidRDefault="00001DC5" w:rsidP="00001DC5" w:rsidR="00001DC5">
      <w:pPr>
        <w:jc w:val="both"/>
        <w:rPr>
          <w:noProof/>
          <w:color w:val="000000"/>
        </w:rPr>
      </w:pP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081201">
        <w:rPr>
          <w:b/>
          <w:noProof/>
          <w:color w:val="000000"/>
        </w:rPr>
        <w:t>HRVATSKA AGENCIJA ZA MALO GOSPODARSTVO, INOVACIJE I INVESTICIJE</w:t>
      </w:r>
      <w:r>
        <w:rPr>
          <w:noProof/>
          <w:color w:val="000000"/>
        </w:rPr>
        <w:t xml:space="preserve">, Zagreb, </w:t>
      </w:r>
      <w:r w:rsidRPr="00152BE0">
        <w:rPr>
          <w:noProof/>
          <w:color w:val="000000"/>
        </w:rPr>
        <w:t>Ksaver 208, OIB 256095593242</w:t>
      </w:r>
      <w:r>
        <w:rPr>
          <w:noProof/>
          <w:color w:val="000000"/>
        </w:rPr>
        <w:t xml:space="preserve">, utvrđeni iznos tražbine </w:t>
      </w:r>
      <w:r w:rsidR="00C53D7E">
        <w:rPr>
          <w:sz w:val="22"/>
          <w:szCs w:val="22"/>
        </w:rPr>
        <w:t>2.989.386,35</w:t>
      </w:r>
      <w:r w:rsidR="00C53D7E" w:rsidRPr="006D7FAA">
        <w:rPr>
          <w:sz w:val="22"/>
          <w:szCs w:val="22"/>
        </w:rPr>
        <w:t xml:space="preserve"> kn</w:t>
      </w:r>
      <w:r>
        <w:rPr>
          <w:noProof/>
          <w:color w:val="000000"/>
        </w:rPr>
        <w:t xml:space="preserve">. Predstečajni vjerovnik otpušta dužniku 30 % utvrđene tražbine što iznosi </w:t>
      </w:r>
      <w:r w:rsidR="00C53D7E">
        <w:rPr>
          <w:noProof/>
          <w:color w:val="000000"/>
        </w:rPr>
        <w:t>896.815,91</w:t>
      </w:r>
      <w:r>
        <w:rPr>
          <w:noProof/>
          <w:color w:val="000000"/>
        </w:rPr>
        <w:t xml:space="preserve"> kn. 10% utvrđene tražbine što iznosi </w:t>
      </w:r>
      <w:r w:rsidR="00C53D7E">
        <w:rPr>
          <w:noProof/>
          <w:color w:val="000000"/>
        </w:rPr>
        <w:t>298.938,63</w:t>
      </w:r>
      <w:r>
        <w:rPr>
          <w:noProof/>
          <w:color w:val="000000"/>
        </w:rPr>
        <w:t xml:space="preserve"> kn pretvara se u subordinirani zajam. Preostali iznos tražbine koji iznosi </w:t>
      </w:r>
      <w:r w:rsidR="00C53D7E">
        <w:rPr>
          <w:noProof/>
          <w:color w:val="000000"/>
        </w:rPr>
        <w:t>1.793.631,81</w:t>
      </w:r>
      <w:r>
        <w:rPr>
          <w:noProof/>
          <w:color w:val="000000"/>
        </w:rPr>
        <w:t xml:space="preserve"> kn (60% utvrđene tražbine) će se refinancirati </w:t>
      </w:r>
      <w:r w:rsidRPr="007664F9">
        <w:rPr>
          <w:noProof/>
          <w:color w:val="000000"/>
        </w:rPr>
        <w:t>uz ugovaranje roka otplate od 7 godina od pravomoćnosti rješenja Trgovačkog suda u Osijeku o sklopljenom predstečajnom sporazumu, ugovorenu fiksnu kamatu po stopi od 2% 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C53D7E" w:rsidP="00001DC5" w:rsidR="00001DC5">
      <w:pPr>
        <w:jc w:val="both"/>
        <w:rPr>
          <w:rFonts w:eastAsia="Calibri"/>
        </w:rPr>
      </w:pPr>
      <w:r>
        <w:rPr>
          <w:noProof/>
          <w:color w:val="000000"/>
        </w:rPr>
        <w:t>2018. godine otplati će se 89.681,60 kn</w:t>
      </w:r>
      <w:r w:rsidR="00001DC5">
        <w:rPr>
          <w:noProof/>
          <w:color w:val="000000"/>
        </w:rPr>
        <w:t xml:space="preserve"> (5% tražbine), u jednakim mjesečnim ratama, </w:t>
      </w:r>
      <w:r w:rsidR="00001DC5"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2019. godine otplati će se </w:t>
      </w:r>
      <w:r w:rsidR="00C53D7E">
        <w:rPr>
          <w:noProof/>
          <w:color w:val="000000"/>
        </w:rPr>
        <w:t>233.172,14 kn</w:t>
      </w:r>
      <w:r>
        <w:rPr>
          <w:noProof/>
          <w:color w:val="000000"/>
        </w:rPr>
        <w:t xml:space="preserve"> (13%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2020. godine otplati će se </w:t>
      </w:r>
      <w:r w:rsidR="00C53D7E">
        <w:rPr>
          <w:noProof/>
          <w:color w:val="000000"/>
        </w:rPr>
        <w:t>107.617,91 kn</w:t>
      </w:r>
      <w:r>
        <w:rPr>
          <w:noProof/>
          <w:color w:val="000000"/>
        </w:rPr>
        <w:t xml:space="preserve"> (6%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2021. godine otplati će se </w:t>
      </w:r>
      <w:r w:rsidR="00C53D7E">
        <w:rPr>
          <w:noProof/>
          <w:color w:val="000000"/>
        </w:rPr>
        <w:t>179.363,18 kn</w:t>
      </w:r>
      <w:r>
        <w:rPr>
          <w:noProof/>
          <w:color w:val="000000"/>
        </w:rPr>
        <w:t xml:space="preserve"> (10%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2022. godine otplati će se </w:t>
      </w:r>
      <w:r w:rsidR="00C53D7E">
        <w:rPr>
          <w:noProof/>
          <w:color w:val="000000"/>
        </w:rPr>
        <w:t>233.172,14 kn</w:t>
      </w:r>
      <w:r>
        <w:rPr>
          <w:noProof/>
          <w:color w:val="000000"/>
        </w:rPr>
        <w:t xml:space="preserve"> (13%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lastRenderedPageBreak/>
        <w:t xml:space="preserve">2023. godine otplati će se </w:t>
      </w:r>
      <w:r w:rsidR="00C53D7E">
        <w:rPr>
          <w:noProof/>
          <w:color w:val="000000"/>
        </w:rPr>
        <w:t>538.089,54 kn</w:t>
      </w:r>
      <w:r>
        <w:rPr>
          <w:noProof/>
          <w:color w:val="000000"/>
        </w:rPr>
        <w:t xml:space="preserve"> (30%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2024. godine otplati će se </w:t>
      </w:r>
      <w:r w:rsidR="00C53D7E">
        <w:rPr>
          <w:noProof/>
          <w:color w:val="000000"/>
        </w:rPr>
        <w:t>412.535,32</w:t>
      </w:r>
      <w:r>
        <w:rPr>
          <w:noProof/>
          <w:color w:val="000000"/>
        </w:rPr>
        <w:t xml:space="preserve"> (23% tražbine), u jednakim mjesečnim ratama, </w:t>
      </w:r>
      <w:r>
        <w:rPr>
          <w:rFonts w:eastAsia="Calibri"/>
        </w:rPr>
        <w:t>uvećanim za kamate po fiksnoj kamatnoj stopi od 2%, neovisno o broju mjesečnih rata.</w:t>
      </w:r>
    </w:p>
    <w:p w:rsidRDefault="00001DC5" w:rsidP="00001DC5" w:rsidR="00001DC5">
      <w:pPr>
        <w:jc w:val="both"/>
        <w:rPr>
          <w:rFonts w:eastAsia="Calibri"/>
        </w:rPr>
      </w:pPr>
    </w:p>
    <w:p w:rsidRDefault="00001DC5" w:rsidP="00001DC5" w:rsidR="00001DC5" w:rsidRPr="009E1AD2">
      <w:pPr>
        <w:jc w:val="both"/>
        <w:rPr>
          <w:rFonts w:eastAsia="Calibri"/>
        </w:rPr>
      </w:pPr>
      <w:r>
        <w:rPr>
          <w:rFonts w:eastAsia="Calibri"/>
        </w:rPr>
        <w:t xml:space="preserve">Uvjetni zajam u iznosu od </w:t>
      </w:r>
      <w:r w:rsidR="00F41CCE">
        <w:rPr>
          <w:rFonts w:eastAsia="Calibri"/>
        </w:rPr>
        <w:t>896.815,91 kn</w:t>
      </w:r>
      <w:r>
        <w:rPr>
          <w:rFonts w:eastAsia="Calibri"/>
        </w:rPr>
        <w:t xml:space="preserve">  (10% tražbine) otplatit će se u </w:t>
      </w:r>
      <w:proofErr w:type="spellStart"/>
      <w:r w:rsidRPr="009E1AD2">
        <w:rPr>
          <w:rFonts w:eastAsia="Calibri"/>
        </w:rPr>
        <w:t>u</w:t>
      </w:r>
      <w:proofErr w:type="spellEnd"/>
      <w:r w:rsidRPr="009E1AD2">
        <w:rPr>
          <w:rFonts w:eastAsia="Calibri"/>
        </w:rPr>
        <w:t xml:space="preserve"> slučaju ispunjenja slijedećeg uvjeta: uvjetni zajam će se u cijelosti konvertirati u bezuvjetni zajam u slučaju da: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 xml:space="preserve">(i) 1. siječnja 2025. godine dužnik i HROTE sklope novi ugovor o otkupu el. energije ili produlje postojeći,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>(</w:t>
      </w:r>
      <w:proofErr w:type="spellStart"/>
      <w:r w:rsidRPr="009E1AD2">
        <w:rPr>
          <w:rFonts w:eastAsia="Calibri"/>
        </w:rPr>
        <w:t>ii</w:t>
      </w:r>
      <w:proofErr w:type="spellEnd"/>
      <w:r w:rsidRPr="009E1AD2">
        <w:rPr>
          <w:rFonts w:eastAsia="Calibri"/>
        </w:rPr>
        <w:t xml:space="preserve">) kojim ugovorom ili aneksom se dužniku garantira otkup sve neto proizvedene el. energije kroz period od najmanje sljedeće 3 godine, po povlaštenoj otkupnoj cijeni višoj ili jednakoj trenutnoj (1.454 HRK/MWh).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>U slučaju da isti uvjeti nisu ispunjeni, predmetni dug se smatra otpisanim s danom 1. siječnja 2025. godine. U slučaju</w:t>
      </w:r>
      <w:r>
        <w:rPr>
          <w:rFonts w:eastAsia="Calibri"/>
        </w:rPr>
        <w:t xml:space="preserve"> da se isti uvjeti ispune, ista </w:t>
      </w:r>
      <w:r w:rsidRPr="009E1AD2">
        <w:rPr>
          <w:rFonts w:eastAsia="Calibri"/>
        </w:rPr>
        <w:t xml:space="preserve">tražbina se ima isplatiti na sljedeći način: 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 xml:space="preserve">Rok otplate 3 godine počevši od 1. veljače 2025. godine, beskamatno, u jednakim mjesečnim ratama u iznosu od </w:t>
      </w:r>
      <w:r w:rsidR="00F41CCE">
        <w:rPr>
          <w:rFonts w:eastAsia="Calibri"/>
        </w:rPr>
        <w:t>24.911,55</w:t>
      </w:r>
      <w:r>
        <w:rPr>
          <w:rFonts w:eastAsia="Calibri"/>
        </w:rPr>
        <w:t xml:space="preserve"> </w:t>
      </w:r>
      <w:r w:rsidRPr="009E1AD2">
        <w:rPr>
          <w:rFonts w:eastAsia="Calibri"/>
        </w:rPr>
        <w:t>kn koje dospijevaju u roku od 30 dana nakon prethodne.</w:t>
      </w:r>
    </w:p>
    <w:p w:rsidRDefault="00001DC5" w:rsidP="00001DC5" w:rsidR="00001DC5" w:rsidRPr="009E1AD2">
      <w:pPr>
        <w:jc w:val="both"/>
        <w:rPr>
          <w:rFonts w:eastAsia="Calibri"/>
        </w:rPr>
      </w:pP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Zadržavaju se </w:t>
      </w:r>
      <w:r w:rsidRPr="009E1AD2">
        <w:rPr>
          <w:rFonts w:eastAsia="Calibri"/>
        </w:rPr>
        <w:t xml:space="preserve">sva sredstava osiguranja s istim prvenstvenim redom te će se po potrebi izdati nova sredstava osiguranja te </w:t>
      </w:r>
      <w:r>
        <w:rPr>
          <w:rFonts w:eastAsia="Calibri"/>
        </w:rPr>
        <w:t xml:space="preserve">će se osnovati </w:t>
      </w:r>
      <w:proofErr w:type="spellStart"/>
      <w:r>
        <w:rPr>
          <w:rFonts w:eastAsia="Calibri"/>
        </w:rPr>
        <w:t>razlučna</w:t>
      </w:r>
      <w:proofErr w:type="spellEnd"/>
      <w:r>
        <w:rPr>
          <w:rFonts w:eastAsia="Calibri"/>
        </w:rPr>
        <w:t xml:space="preserve"> prava</w:t>
      </w:r>
      <w:r w:rsidRPr="009E1AD2">
        <w:rPr>
          <w:rFonts w:eastAsia="Calibri"/>
        </w:rPr>
        <w:t xml:space="preserve"> s istim prvenstvenim redom.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</w:p>
    <w:p w:rsidRDefault="00001DC5" w:rsidP="00001DC5" w:rsidR="00001DC5">
      <w:pPr>
        <w:jc w:val="both"/>
        <w:rPr>
          <w:noProof/>
          <w:color w:val="000000"/>
        </w:rPr>
      </w:pPr>
    </w:p>
    <w:p w:rsidRDefault="00001DC5" w:rsidP="00001DC5" w:rsidR="00001DC5" w:rsidRPr="000472B3">
      <w:pPr>
        <w:jc w:val="both"/>
        <w:rPr>
          <w:noProof/>
          <w:color w:val="000000"/>
        </w:rPr>
      </w:pPr>
      <w:r w:rsidRPr="00081201">
        <w:rPr>
          <w:b/>
          <w:noProof/>
          <w:color w:val="000000"/>
        </w:rPr>
        <w:t>J</w:t>
      </w:r>
      <w:r w:rsidRPr="00081201">
        <w:rPr>
          <w:b/>
        </w:rPr>
        <w:t>&amp;T banka d.d.</w:t>
      </w:r>
      <w:r w:rsidRPr="000472B3">
        <w:t>, Aleja Kralja Zvonimira 1, 42000 Varaždin</w:t>
      </w:r>
      <w:r>
        <w:t xml:space="preserve">, OIB </w:t>
      </w:r>
      <w:r w:rsidRPr="000472B3">
        <w:t>38182927268</w:t>
      </w:r>
      <w:r>
        <w:t xml:space="preserve">, </w:t>
      </w:r>
      <w:r w:rsidRPr="000472B3">
        <w:t>ut</w:t>
      </w:r>
      <w:r>
        <w:t>vrđeni iznos tražbine 5.073.686,81</w:t>
      </w:r>
      <w:r w:rsidRPr="000472B3">
        <w:t xml:space="preserve"> 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</w:t>
      </w:r>
      <w:r w:rsidRPr="000472B3">
        <w:t>nik otpušta dužniku 30 % utvrđen</w:t>
      </w:r>
      <w:r>
        <w:t xml:space="preserve">e tražbine što iznosi 1.522.106,04 </w:t>
      </w:r>
      <w:r w:rsidRPr="000472B3">
        <w:t xml:space="preserve"> kn. 10% utvrđe</w:t>
      </w:r>
      <w:r>
        <w:t>ne tražbine što iznosi 507.398,68</w:t>
      </w:r>
      <w:r w:rsidRPr="000472B3">
        <w:t xml:space="preserve"> kn pretvara se u subordinirani zajam. Preostali iznos</w:t>
      </w:r>
      <w:r>
        <w:t xml:space="preserve"> tražbine koji iznosi 3.044.212,09</w:t>
      </w:r>
      <w:r w:rsidRPr="000472B3">
        <w:t xml:space="preserve"> kn (60% utvrđene tražbine) će se refinancirati uz ugovaranje roka otplate od 7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ugovorenu fiksnu kamatu po stopi od 2% 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noProof/>
          <w:color w:val="000000"/>
        </w:rPr>
        <w:t xml:space="preserve">2018. godine otplati će se 152.210,60 kn (5%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2019. godine otplati će se </w:t>
      </w:r>
      <w:r>
        <w:rPr>
          <w:noProof/>
          <w:color w:val="000000"/>
        </w:rPr>
        <w:t xml:space="preserve">395.747,57 kn (13%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2020. godine otplati će se </w:t>
      </w:r>
      <w:r>
        <w:rPr>
          <w:noProof/>
          <w:color w:val="000000"/>
        </w:rPr>
        <w:t xml:space="preserve">182.652,73 (6%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>2021. godine otplati će se 304.421,21 kn</w:t>
      </w:r>
      <w:r>
        <w:rPr>
          <w:noProof/>
          <w:color w:val="000000"/>
        </w:rPr>
        <w:t xml:space="preserve"> (10%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2022. godine otplati će se </w:t>
      </w:r>
      <w:r>
        <w:rPr>
          <w:noProof/>
          <w:color w:val="000000"/>
        </w:rPr>
        <w:t xml:space="preserve">395.747,57 kn  (13%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2023. godine otplati će se </w:t>
      </w:r>
      <w:r>
        <w:rPr>
          <w:noProof/>
          <w:color w:val="000000"/>
        </w:rPr>
        <w:t xml:space="preserve">913.263,63 kn (30%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2024. godine otplati će se </w:t>
      </w:r>
      <w:r>
        <w:rPr>
          <w:noProof/>
          <w:color w:val="000000"/>
        </w:rPr>
        <w:t xml:space="preserve">700.168,78 kn (23% tražbine), u jednakim mjesečnim ratama, </w:t>
      </w:r>
      <w:r>
        <w:rPr>
          <w:rFonts w:eastAsia="Calibri"/>
        </w:rPr>
        <w:t>uvećanim za kamate po fiksnoj kamatnoj stopi od 2%, neovisno o broju mjesečnih rata.</w:t>
      </w:r>
    </w:p>
    <w:p w:rsidRDefault="00001DC5" w:rsidP="00001DC5" w:rsidR="00001DC5">
      <w:pPr>
        <w:jc w:val="both"/>
        <w:rPr>
          <w:rFonts w:eastAsia="Calibri"/>
        </w:rPr>
      </w:pPr>
    </w:p>
    <w:p w:rsidRDefault="00001DC5" w:rsidP="00001DC5" w:rsidR="00001DC5" w:rsidRPr="009E1AD2">
      <w:pPr>
        <w:jc w:val="both"/>
        <w:rPr>
          <w:rFonts w:eastAsia="Calibri"/>
        </w:rPr>
      </w:pPr>
      <w:r>
        <w:rPr>
          <w:rFonts w:eastAsia="Calibri"/>
        </w:rPr>
        <w:t xml:space="preserve">Uvjetni zajam u iznosu od </w:t>
      </w:r>
      <w:r>
        <w:t>507.398,68</w:t>
      </w:r>
      <w:r w:rsidRPr="000472B3">
        <w:t xml:space="preserve"> </w:t>
      </w:r>
      <w:r>
        <w:t>kn</w:t>
      </w:r>
      <w:r>
        <w:rPr>
          <w:rFonts w:eastAsia="Calibri"/>
        </w:rPr>
        <w:t xml:space="preserve">  (10% tražbine) otplatit će se u </w:t>
      </w:r>
      <w:proofErr w:type="spellStart"/>
      <w:r w:rsidRPr="009E1AD2">
        <w:rPr>
          <w:rFonts w:eastAsia="Calibri"/>
        </w:rPr>
        <w:t>u</w:t>
      </w:r>
      <w:proofErr w:type="spellEnd"/>
      <w:r w:rsidRPr="009E1AD2">
        <w:rPr>
          <w:rFonts w:eastAsia="Calibri"/>
        </w:rPr>
        <w:t xml:space="preserve"> slučaju ispunjenja slijedećeg uvjeta: uvjetni zajam će se u cijelosti konvertirati u bezuvjetni zajam u slučaju da: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lastRenderedPageBreak/>
        <w:t xml:space="preserve">(i) 1. siječnja 2025. godine dužnik i HROTE sklope novi ugovor o otkupu el. energije ili produlje postojeći,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>(</w:t>
      </w:r>
      <w:proofErr w:type="spellStart"/>
      <w:r w:rsidRPr="009E1AD2">
        <w:rPr>
          <w:rFonts w:eastAsia="Calibri"/>
        </w:rPr>
        <w:t>ii</w:t>
      </w:r>
      <w:proofErr w:type="spellEnd"/>
      <w:r w:rsidRPr="009E1AD2">
        <w:rPr>
          <w:rFonts w:eastAsia="Calibri"/>
        </w:rPr>
        <w:t xml:space="preserve">) kojim ugovorom ili aneksom se dužniku garantira otkup sve neto proizvedene el. energije kroz period od najmanje sljedeće 3 godine, po povlaštenoj otkupnoj cijeni višoj ili jednakoj trenutnoj (1.454 HRK/MWh).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>U slučaju da isti uvjeti nisu ispunjeni, predmetni dug se smatra otpisanim s danom 1. siječnja 2025. godine. U slučaj</w:t>
      </w:r>
      <w:r>
        <w:rPr>
          <w:rFonts w:eastAsia="Calibri"/>
        </w:rPr>
        <w:t>u da se isti uvjeti ispune, ista</w:t>
      </w:r>
      <w:r w:rsidRPr="009E1AD2">
        <w:rPr>
          <w:rFonts w:eastAsia="Calibri"/>
        </w:rPr>
        <w:t xml:space="preserve"> tražbina se ima isplatiti na sljedeći način: 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 xml:space="preserve">Rok otplate 3 godine počevši od 1. veljače 2025. godine, beskamatno, u jednakim mjesečnim ratama u iznosu od </w:t>
      </w:r>
      <w:r>
        <w:rPr>
          <w:rFonts w:eastAsia="Calibri"/>
        </w:rPr>
        <w:t xml:space="preserve">14.094,41 </w:t>
      </w:r>
      <w:r w:rsidRPr="009E1AD2">
        <w:rPr>
          <w:rFonts w:eastAsia="Calibri"/>
        </w:rPr>
        <w:t>kn koje dospijevaju u roku od 30 dana nakon prethodne.</w:t>
      </w:r>
    </w:p>
    <w:p w:rsidRDefault="00001DC5" w:rsidP="00001DC5" w:rsidR="00001DC5" w:rsidRPr="009E1AD2">
      <w:pPr>
        <w:jc w:val="both"/>
        <w:rPr>
          <w:rFonts w:eastAsia="Calibri"/>
        </w:rPr>
      </w:pP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Zadržavaju se </w:t>
      </w:r>
      <w:r w:rsidRPr="009E1AD2">
        <w:rPr>
          <w:rFonts w:eastAsia="Calibri"/>
        </w:rPr>
        <w:t xml:space="preserve">sva sredstava osiguranja s istim prvenstvenim redom te će se po potrebi izdati nova sredstava osiguranja te </w:t>
      </w:r>
      <w:r>
        <w:rPr>
          <w:rFonts w:eastAsia="Calibri"/>
        </w:rPr>
        <w:t xml:space="preserve">će se osnovati </w:t>
      </w:r>
      <w:proofErr w:type="spellStart"/>
      <w:r>
        <w:rPr>
          <w:rFonts w:eastAsia="Calibri"/>
        </w:rPr>
        <w:t>razlučna</w:t>
      </w:r>
      <w:proofErr w:type="spellEnd"/>
      <w:r>
        <w:rPr>
          <w:rFonts w:eastAsia="Calibri"/>
        </w:rPr>
        <w:t xml:space="preserve"> prava</w:t>
      </w:r>
      <w:r w:rsidRPr="009E1AD2">
        <w:rPr>
          <w:rFonts w:eastAsia="Calibri"/>
        </w:rPr>
        <w:t xml:space="preserve"> s istim prvenstvenim redom.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0472B3">
      <w:pPr>
        <w:jc w:val="both"/>
        <w:rPr>
          <w:noProof/>
          <w:color w:val="000000"/>
        </w:rPr>
      </w:pPr>
      <w:proofErr w:type="spellStart"/>
      <w:r w:rsidRPr="00081201">
        <w:rPr>
          <w:b/>
        </w:rPr>
        <w:t>Sberbank</w:t>
      </w:r>
      <w:proofErr w:type="spellEnd"/>
      <w:r w:rsidRPr="00081201">
        <w:rPr>
          <w:b/>
        </w:rPr>
        <w:t xml:space="preserve"> d.d.,</w:t>
      </w:r>
      <w:r>
        <w:t xml:space="preserve"> </w:t>
      </w:r>
      <w:r w:rsidRPr="00A26F0E">
        <w:t>Varšavska 9, 10000 Zagreb</w:t>
      </w:r>
      <w:r>
        <w:t xml:space="preserve">, OIB </w:t>
      </w:r>
      <w:r w:rsidRPr="00A26F0E">
        <w:t>78427478595</w:t>
      </w:r>
      <w:r>
        <w:t xml:space="preserve">, </w:t>
      </w:r>
      <w:r w:rsidRPr="000472B3">
        <w:t>ut</w:t>
      </w:r>
      <w:r>
        <w:t xml:space="preserve">vrđeni iznos tražbine </w:t>
      </w:r>
      <w:r w:rsidR="001B7E56">
        <w:t>35.550.744,87</w:t>
      </w:r>
      <w:r w:rsidRPr="00A26F0E">
        <w:t xml:space="preserve"> kn</w:t>
      </w:r>
      <w:r w:rsidRPr="000472B3">
        <w:t xml:space="preserve">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</w:t>
      </w:r>
      <w:r w:rsidRPr="000472B3">
        <w:t>nik otpušta dužniku 30 % utvrđen</w:t>
      </w:r>
      <w:r>
        <w:t xml:space="preserve">e tražbine što iznosi </w:t>
      </w:r>
      <w:r w:rsidR="001B7E56">
        <w:t>10.665.223,46</w:t>
      </w:r>
      <w:r w:rsidRPr="00A26F0E">
        <w:t xml:space="preserve"> </w:t>
      </w:r>
      <w:r w:rsidRPr="000472B3">
        <w:t>kn. 10% utvrđe</w:t>
      </w:r>
      <w:r>
        <w:t xml:space="preserve">ne tražbine što iznosi </w:t>
      </w:r>
      <w:r w:rsidR="001B7E56">
        <w:t>3.555.074,49</w:t>
      </w:r>
      <w:r>
        <w:t xml:space="preserve"> </w:t>
      </w:r>
      <w:r w:rsidRPr="000472B3">
        <w:t xml:space="preserve"> kn pretvara se u subordinirani zajam. Preostali iznos</w:t>
      </w:r>
      <w:r>
        <w:t xml:space="preserve"> tražbine koji iznosi </w:t>
      </w:r>
      <w:r w:rsidR="001B7E56">
        <w:t>21.330.446,92</w:t>
      </w:r>
      <w:r w:rsidRPr="00A26F0E">
        <w:t xml:space="preserve"> </w:t>
      </w:r>
      <w:r w:rsidRPr="000472B3">
        <w:t xml:space="preserve">kn (60% utvrđene tražbine) će se refinancirati uz ugovaranje roka otplate od 7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ugovorenu fiksnu kamatu po stopi od 2% 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noProof/>
          <w:color w:val="000000"/>
        </w:rPr>
        <w:t xml:space="preserve">2018. godine otplati će se </w:t>
      </w:r>
      <w:r w:rsidR="001B7E56">
        <w:rPr>
          <w:noProof/>
          <w:color w:val="000000"/>
        </w:rPr>
        <w:t>1.066.522,35</w:t>
      </w:r>
      <w:r>
        <w:rPr>
          <w:noProof/>
          <w:color w:val="000000"/>
        </w:rPr>
        <w:t xml:space="preserve"> kn (5%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2019. godine otplati će se </w:t>
      </w:r>
      <w:r w:rsidR="001B7E56">
        <w:rPr>
          <w:rFonts w:eastAsia="Calibri"/>
        </w:rPr>
        <w:t>2.772.958,10</w:t>
      </w:r>
      <w:r w:rsidRPr="00C85881">
        <w:rPr>
          <w:rFonts w:eastAsia="Calibri"/>
        </w:rPr>
        <w:t xml:space="preserve"> </w:t>
      </w:r>
      <w:r>
        <w:rPr>
          <w:noProof/>
          <w:color w:val="000000"/>
        </w:rPr>
        <w:t xml:space="preserve">kn (13%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2020. godine otplati će se </w:t>
      </w:r>
      <w:r w:rsidR="001B7E56">
        <w:rPr>
          <w:rFonts w:eastAsia="Calibri"/>
        </w:rPr>
        <w:t>1.279.826,82</w:t>
      </w:r>
      <w:r w:rsidRPr="00381847">
        <w:rPr>
          <w:rFonts w:eastAsia="Calibri"/>
        </w:rPr>
        <w:t xml:space="preserve"> </w:t>
      </w:r>
      <w:r>
        <w:rPr>
          <w:rFonts w:eastAsia="Calibri"/>
        </w:rPr>
        <w:t xml:space="preserve">kn </w:t>
      </w:r>
      <w:r>
        <w:rPr>
          <w:noProof/>
          <w:color w:val="000000"/>
        </w:rPr>
        <w:t xml:space="preserve">(6%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2021. godine otplati će se </w:t>
      </w:r>
      <w:r w:rsidR="001B7E56">
        <w:rPr>
          <w:rFonts w:eastAsia="Calibri"/>
        </w:rPr>
        <w:t>2.133.044,69</w:t>
      </w:r>
      <w:r w:rsidRPr="00A26F0E">
        <w:rPr>
          <w:rFonts w:eastAsia="Calibri"/>
        </w:rPr>
        <w:t xml:space="preserve"> </w:t>
      </w:r>
      <w:r>
        <w:rPr>
          <w:rFonts w:eastAsia="Calibri"/>
        </w:rPr>
        <w:t>kn</w:t>
      </w:r>
      <w:r>
        <w:rPr>
          <w:noProof/>
          <w:color w:val="000000"/>
        </w:rPr>
        <w:t xml:space="preserve"> (10%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2022. godine otplati će se </w:t>
      </w:r>
      <w:r w:rsidRPr="00A26F0E">
        <w:rPr>
          <w:noProof/>
          <w:color w:val="000000"/>
        </w:rPr>
        <w:t xml:space="preserve">2.828.182,10 </w:t>
      </w:r>
      <w:r>
        <w:rPr>
          <w:noProof/>
          <w:color w:val="000000"/>
        </w:rPr>
        <w:t xml:space="preserve">kn  (13%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2023. godine otplati će se </w:t>
      </w:r>
      <w:r w:rsidR="001B7E56">
        <w:rPr>
          <w:noProof/>
          <w:color w:val="000000"/>
        </w:rPr>
        <w:t>6.399.134,08</w:t>
      </w:r>
      <w:r w:rsidRPr="00A26F0E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kn (30% tražbine), 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2024. godine otplati će se </w:t>
      </w:r>
      <w:r w:rsidR="001B7E56">
        <w:rPr>
          <w:noProof/>
          <w:color w:val="000000"/>
        </w:rPr>
        <w:t>4.906.002,79</w:t>
      </w:r>
      <w:r w:rsidRPr="00A26F0E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kn (23% tražbine), u jednakim mjesečnim ratama, </w:t>
      </w:r>
      <w:r>
        <w:rPr>
          <w:rFonts w:eastAsia="Calibri"/>
        </w:rPr>
        <w:t>uvećanim za kamate po fiksnoj kamatnoj stopi od 2%, neovisno o broju mjesečnih rata.</w:t>
      </w:r>
    </w:p>
    <w:p w:rsidRDefault="00001DC5" w:rsidP="00001DC5" w:rsidR="00001DC5">
      <w:pPr>
        <w:jc w:val="both"/>
        <w:rPr>
          <w:rFonts w:eastAsia="Calibri"/>
        </w:rPr>
      </w:pPr>
    </w:p>
    <w:p w:rsidRDefault="00001DC5" w:rsidP="00001DC5" w:rsidR="00001DC5" w:rsidRPr="009E1AD2">
      <w:pPr>
        <w:jc w:val="both"/>
        <w:rPr>
          <w:rFonts w:eastAsia="Calibri"/>
        </w:rPr>
      </w:pPr>
      <w:r>
        <w:rPr>
          <w:rFonts w:eastAsia="Calibri"/>
        </w:rPr>
        <w:t xml:space="preserve">Uvjetni zajam u iznosu od </w:t>
      </w:r>
      <w:r w:rsidR="001B7E56" w:rsidRPr="001B7E56">
        <w:t xml:space="preserve">3.555.074,49  </w:t>
      </w:r>
      <w:r>
        <w:t>kn</w:t>
      </w:r>
      <w:r>
        <w:rPr>
          <w:rFonts w:eastAsia="Calibri"/>
        </w:rPr>
        <w:t xml:space="preserve">  (10% tražbine) otplatit će se u </w:t>
      </w:r>
      <w:proofErr w:type="spellStart"/>
      <w:r w:rsidRPr="009E1AD2">
        <w:rPr>
          <w:rFonts w:eastAsia="Calibri"/>
        </w:rPr>
        <w:t>u</w:t>
      </w:r>
      <w:proofErr w:type="spellEnd"/>
      <w:r w:rsidRPr="009E1AD2">
        <w:rPr>
          <w:rFonts w:eastAsia="Calibri"/>
        </w:rPr>
        <w:t xml:space="preserve"> slučaju ispunjenja slijedećeg uvjeta: uvjetni zajam će se u cijelosti konvertirati u bezuvjetni zajam u slučaju da: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 xml:space="preserve">(i) 1. siječnja 2025. godine dužnik i HROTE sklope novi ugovor o otkupu el. energije ili produlje postojeći,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>(</w:t>
      </w:r>
      <w:proofErr w:type="spellStart"/>
      <w:r w:rsidRPr="009E1AD2">
        <w:rPr>
          <w:rFonts w:eastAsia="Calibri"/>
        </w:rPr>
        <w:t>ii</w:t>
      </w:r>
      <w:proofErr w:type="spellEnd"/>
      <w:r w:rsidRPr="009E1AD2">
        <w:rPr>
          <w:rFonts w:eastAsia="Calibri"/>
        </w:rPr>
        <w:t xml:space="preserve">) kojim ugovorom ili aneksom se dužniku garantira otkup sve neto proizvedene el. energije kroz period od najmanje sljedeće 3 godine, po povlaštenoj otkupnoj cijeni višoj ili jednakoj trenutnoj (1.454 HRK/MWh).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t>U slučaju da isti uvjeti nisu ispunjeni, predmetni dug se smatra otpisanim s danom 1. siječnja 2025. godine. U slučaj</w:t>
      </w:r>
      <w:r>
        <w:rPr>
          <w:rFonts w:eastAsia="Calibri"/>
        </w:rPr>
        <w:t>u da se isti uvjeti ispune, ista</w:t>
      </w:r>
      <w:r w:rsidRPr="009E1AD2">
        <w:rPr>
          <w:rFonts w:eastAsia="Calibri"/>
        </w:rPr>
        <w:t xml:space="preserve"> tražbina se ima isplatiti na sljedeći način:  </w:t>
      </w:r>
    </w:p>
    <w:p w:rsidRDefault="00001DC5" w:rsidP="00001DC5" w:rsidR="00001DC5" w:rsidRPr="009E1AD2">
      <w:pPr>
        <w:jc w:val="both"/>
        <w:rPr>
          <w:rFonts w:eastAsia="Calibri"/>
        </w:rPr>
      </w:pPr>
      <w:r w:rsidRPr="009E1AD2">
        <w:rPr>
          <w:rFonts w:eastAsia="Calibri"/>
        </w:rPr>
        <w:lastRenderedPageBreak/>
        <w:t xml:space="preserve">Rok otplate 3 godine počevši od 1. veljače 2025. godine, beskamatno, u jednakim mjesečnim ratama u iznosu od </w:t>
      </w:r>
      <w:r w:rsidR="001B7E56">
        <w:rPr>
          <w:rFonts w:eastAsia="Calibri"/>
        </w:rPr>
        <w:t>98.752,07</w:t>
      </w:r>
      <w:r w:rsidRPr="00A26F0E">
        <w:rPr>
          <w:rFonts w:eastAsia="Calibri"/>
        </w:rPr>
        <w:t xml:space="preserve"> </w:t>
      </w:r>
      <w:r w:rsidRPr="009E1AD2">
        <w:rPr>
          <w:rFonts w:eastAsia="Calibri"/>
        </w:rPr>
        <w:t>kn koje dospijevaju u roku od 30 dana nakon prethodne.</w:t>
      </w:r>
    </w:p>
    <w:p w:rsidRDefault="00001DC5" w:rsidP="00001DC5" w:rsidR="00001DC5" w:rsidRPr="009E1AD2">
      <w:pPr>
        <w:jc w:val="both"/>
        <w:rPr>
          <w:rFonts w:eastAsia="Calibri"/>
        </w:rPr>
      </w:pPr>
    </w:p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Zadržavaju se </w:t>
      </w:r>
      <w:r w:rsidRPr="009E1AD2">
        <w:rPr>
          <w:rFonts w:eastAsia="Calibri"/>
        </w:rPr>
        <w:t xml:space="preserve">sva sredstava osiguranja s istim prvenstvenim redom te će se po potrebi izdati nova sredstava osiguranja te </w:t>
      </w:r>
      <w:r>
        <w:rPr>
          <w:rFonts w:eastAsia="Calibri"/>
        </w:rPr>
        <w:t xml:space="preserve">će se osnovati </w:t>
      </w:r>
      <w:proofErr w:type="spellStart"/>
      <w:r>
        <w:rPr>
          <w:rFonts w:eastAsia="Calibri"/>
        </w:rPr>
        <w:t>razlučna</w:t>
      </w:r>
      <w:proofErr w:type="spellEnd"/>
      <w:r>
        <w:rPr>
          <w:rFonts w:eastAsia="Calibri"/>
        </w:rPr>
        <w:t xml:space="preserve"> prava</w:t>
      </w:r>
      <w:r w:rsidRPr="009E1AD2">
        <w:rPr>
          <w:rFonts w:eastAsia="Calibri"/>
        </w:rPr>
        <w:t xml:space="preserve"> s istim prvenstvenim redom.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30268F">
      <w:pPr>
        <w:rPr>
          <w:rFonts w:eastAsia="Calibri"/>
          <w:b/>
        </w:rPr>
      </w:pPr>
      <w:r>
        <w:rPr>
          <w:rFonts w:eastAsia="Calibri"/>
          <w:b/>
        </w:rPr>
        <w:t>Skupina</w:t>
      </w:r>
      <w:r w:rsidRPr="0030268F">
        <w:rPr>
          <w:rFonts w:eastAsia="Calibri"/>
          <w:b/>
        </w:rPr>
        <w:t xml:space="preserve"> II. </w:t>
      </w:r>
      <w:proofErr w:type="spellStart"/>
      <w:r w:rsidRPr="00A224E2">
        <w:rPr>
          <w:rFonts w:eastAsia="Calibri"/>
          <w:b/>
        </w:rPr>
        <w:t>Razlučni</w:t>
      </w:r>
      <w:proofErr w:type="spellEnd"/>
      <w:r w:rsidRPr="00A224E2">
        <w:rPr>
          <w:rFonts w:eastAsia="Calibri"/>
          <w:b/>
        </w:rPr>
        <w:t xml:space="preserve"> vjerovnici – dobavljači</w:t>
      </w:r>
    </w:p>
    <w:p w:rsidRDefault="00001DC5" w:rsidP="00001DC5" w:rsidR="00001DC5"/>
    <w:tbl>
      <w:tblPr>
        <w:tblStyle w:val="GridTable4-Accent111"/>
        <w:tblW w:type="dxa" w:w="10672"/>
        <w:tblInd w:type="dxa" w:w="-799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CellMar>
          <w:left w:type="dxa" w:w="81"/>
          <w:right w:type="dxa" w:w="81"/>
        </w:tblCellMar>
        <w:tblLook w:val="04A0" w:noVBand="1" w:noHBand="0" w:lastColumn="0" w:firstColumn="1" w:lastRow="0" w:firstRow="1"/>
      </w:tblPr>
      <w:tblGrid>
        <w:gridCol w:w="1843"/>
        <w:gridCol w:w="1701"/>
        <w:gridCol w:w="1559"/>
        <w:gridCol w:w="1985"/>
        <w:gridCol w:w="1843"/>
        <w:gridCol w:w="1741"/>
      </w:tblGrid>
      <w:tr w:rsidTr="00DC637C" w:rsidR="00001DC5">
        <w:trPr>
          <w:cnfStyle w:val="100000000000"/>
          <w:trHeight w:val="195"/>
        </w:trPr>
        <w:tc>
          <w:tcPr>
            <w:cnfStyle w:val="001000000000"/>
            <w:tcW w:type="dxa" w:w="1843"/>
            <w:tcBorders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Ime i prezime / Naziv vjerovnika</w:t>
            </w:r>
          </w:p>
        </w:tc>
        <w:tc>
          <w:tcPr>
            <w:tcW w:type="dxa" w:w="170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OIB vjerovnika</w:t>
            </w:r>
          </w:p>
        </w:tc>
        <w:tc>
          <w:tcPr>
            <w:tcW w:type="dxa" w:w="155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 xml:space="preserve">Adresa </w:t>
            </w:r>
          </w:p>
        </w:tc>
        <w:tc>
          <w:tcPr>
            <w:tcW w:type="dxa" w:w="1985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 xml:space="preserve">Iznos utvrđene tražbine </w:t>
            </w:r>
          </w:p>
        </w:tc>
        <w:tc>
          <w:tcPr>
            <w:tcW w:type="dxa" w:w="1843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Iznos za otplatu</w:t>
            </w:r>
          </w:p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>
              <w:rPr>
                <w:rFonts w:cstheme="minorHAnsi"/>
                <w:color w:val="auto"/>
                <w:sz w:val="22"/>
                <w:szCs w:val="22"/>
              </w:rPr>
              <w:t>90</w:t>
            </w:r>
            <w:r w:rsidRPr="007173DD">
              <w:rPr>
                <w:rFonts w:cstheme="minorHAnsi"/>
                <w:color w:val="auto"/>
                <w:sz w:val="22"/>
                <w:szCs w:val="22"/>
              </w:rPr>
              <w:t>%</w:t>
            </w:r>
          </w:p>
        </w:tc>
        <w:tc>
          <w:tcPr>
            <w:tcW w:type="dxa" w:w="1741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>
              <w:rPr>
                <w:rFonts w:cstheme="minorHAnsi"/>
                <w:color w:val="auto"/>
                <w:sz w:val="22"/>
                <w:szCs w:val="22"/>
              </w:rPr>
              <w:t>Iznos za otpis 10%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rPr>
                <w:sz w:val="22"/>
                <w:szCs w:val="22"/>
              </w:rPr>
            </w:pPr>
            <w:r w:rsidRPr="00152544">
              <w:rPr>
                <w:sz w:val="22"/>
                <w:szCs w:val="22"/>
              </w:rPr>
              <w:t>ŽITO d.o.o. za proizvodnju i trgovinu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 w:rsidRPr="00152544">
              <w:rPr>
                <w:sz w:val="22"/>
                <w:szCs w:val="22"/>
              </w:rPr>
              <w:t>3834418154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 w:rsidRPr="00152544">
              <w:rPr>
                <w:sz w:val="22"/>
                <w:szCs w:val="22"/>
              </w:rPr>
              <w:t>Đakovština 3, 31000 Osijek</w:t>
            </w: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 w:rsidRPr="0015254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 w:rsidRPr="00152544">
              <w:rPr>
                <w:sz w:val="22"/>
                <w:szCs w:val="22"/>
              </w:rPr>
              <w:t>702</w:t>
            </w:r>
            <w:r>
              <w:rPr>
                <w:sz w:val="22"/>
                <w:szCs w:val="22"/>
              </w:rPr>
              <w:t>.</w:t>
            </w:r>
            <w:r w:rsidRPr="00152544">
              <w:rPr>
                <w:sz w:val="22"/>
                <w:szCs w:val="22"/>
              </w:rPr>
              <w:t>504,68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7.832.254,21 kn 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870.250,47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sz w:val="22"/>
                <w:szCs w:val="22"/>
              </w:rPr>
            </w:pPr>
          </w:p>
        </w:tc>
      </w:tr>
      <w:tr w:rsidTr="00DC637C" w:rsidR="00001DC5">
        <w:trPr>
          <w:cnfStyle w:val="000000100000"/>
          <w:trHeight w:val="195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UKUPNO: 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001DC5" w:rsidP="00DC637C" w:rsidR="00001DC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001DC5" w:rsidP="00DC637C" w:rsidR="00001DC5">
            <w:pPr>
              <w:cnfStyle w:val="000000100000"/>
              <w:rPr>
                <w:rFonts w:cstheme="minorHAnsi"/>
              </w:rPr>
            </w:pP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jc w:val="right"/>
              <w:cnfStyle w:val="000000100000"/>
            </w:pPr>
            <w:r w:rsidRPr="00F33F48">
              <w:t>8.702.504,68</w:t>
            </w:r>
            <w: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jc w:val="right"/>
              <w:cnfStyle w:val="000000100000"/>
            </w:pPr>
            <w:r w:rsidRPr="00F33F48">
              <w:t>7.832.254,21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 w:rsidRPr="00F33F48">
            <w:pPr>
              <w:jc w:val="right"/>
              <w:cnfStyle w:val="000000100000"/>
            </w:pPr>
            <w:r w:rsidRPr="00F33F48">
              <w:t>870.250,47 kn</w:t>
            </w:r>
          </w:p>
        </w:tc>
      </w:tr>
    </w:tbl>
    <w:p w:rsidRDefault="00001DC5" w:rsidP="00001DC5" w:rsidR="00001DC5"/>
    <w:p w:rsidRDefault="00001DC5" w:rsidP="00001DC5" w:rsidR="00001DC5"/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b/>
        </w:rPr>
        <w:t>ŽITO d.o.o. za proizvodnju i trgovinu</w:t>
      </w:r>
      <w:r>
        <w:t xml:space="preserve">, </w:t>
      </w:r>
      <w:r w:rsidRPr="00F33F48">
        <w:t>Đakovština 3, 31000 Osijek</w:t>
      </w:r>
      <w:r>
        <w:t xml:space="preserve">, OIB </w:t>
      </w:r>
      <w:r w:rsidRPr="00F33F48">
        <w:t>3834418154</w:t>
      </w:r>
      <w:r>
        <w:t xml:space="preserve"> </w:t>
      </w:r>
      <w:r w:rsidRPr="000472B3">
        <w:t>ut</w:t>
      </w:r>
      <w:r>
        <w:t xml:space="preserve">vrđeni iznos tražbine </w:t>
      </w:r>
      <w:r w:rsidRPr="0015254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152544">
        <w:rPr>
          <w:sz w:val="22"/>
          <w:szCs w:val="22"/>
        </w:rPr>
        <w:t>702</w:t>
      </w:r>
      <w:r>
        <w:rPr>
          <w:sz w:val="22"/>
          <w:szCs w:val="22"/>
        </w:rPr>
        <w:t>.</w:t>
      </w:r>
      <w:r w:rsidRPr="00152544">
        <w:rPr>
          <w:sz w:val="22"/>
          <w:szCs w:val="22"/>
        </w:rPr>
        <w:t>504,68</w:t>
      </w:r>
      <w:r>
        <w:rPr>
          <w:sz w:val="22"/>
          <w:szCs w:val="22"/>
        </w:rPr>
        <w:t xml:space="preserve"> 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1</w:t>
      </w:r>
      <w:r w:rsidRPr="000472B3">
        <w:t>0 % utvrđen</w:t>
      </w:r>
      <w:r>
        <w:t xml:space="preserve">e tražbine što iznosi </w:t>
      </w:r>
      <w:r>
        <w:rPr>
          <w:sz w:val="22"/>
          <w:szCs w:val="22"/>
        </w:rPr>
        <w:t xml:space="preserve">870.250,47 </w:t>
      </w:r>
      <w:r w:rsidRPr="000472B3">
        <w:t>kn. Preostali iznos</w:t>
      </w:r>
      <w:r>
        <w:t xml:space="preserve"> tražbine koji iznosi </w:t>
      </w:r>
      <w:r w:rsidRPr="00F33F48">
        <w:t xml:space="preserve">7.832.254,21 kn </w:t>
      </w:r>
      <w:r>
        <w:t>(9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5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ugovorenu fiksnu kamatu po stopi od 2% 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939.870,51 kn (12% tražbine) </w:t>
      </w:r>
      <w:r>
        <w:rPr>
          <w:noProof/>
          <w:color w:val="000000"/>
        </w:rPr>
        <w:t xml:space="preserve">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1.018.193,05 kn (13%</w:t>
      </w:r>
      <w:r w:rsidRPr="008962DF">
        <w:t xml:space="preserve"> </w:t>
      </w:r>
      <w:r>
        <w:t xml:space="preserve">tražbine) </w:t>
      </w:r>
      <w:r>
        <w:rPr>
          <w:noProof/>
          <w:color w:val="000000"/>
        </w:rPr>
        <w:t xml:space="preserve">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1.958.063,55 kn (25% tražbine) </w:t>
      </w:r>
      <w:r>
        <w:rPr>
          <w:noProof/>
          <w:color w:val="000000"/>
        </w:rPr>
        <w:t xml:space="preserve">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pPr>
        <w:rPr>
          <w:rFonts w:eastAsia="Calibri"/>
        </w:rPr>
      </w:pPr>
      <w:r>
        <w:t>2021. godine otplati će se 2.349.676,26 kn (30</w:t>
      </w:r>
      <w:r w:rsidRPr="008962DF">
        <w:t xml:space="preserve"> </w:t>
      </w:r>
      <w:r>
        <w:t xml:space="preserve">% tražbine) </w:t>
      </w:r>
      <w:r>
        <w:rPr>
          <w:noProof/>
          <w:color w:val="000000"/>
        </w:rPr>
        <w:t xml:space="preserve">u jednakim mjesečnim ratama, </w:t>
      </w:r>
      <w:r>
        <w:rPr>
          <w:rFonts w:eastAsia="Calibri"/>
        </w:rPr>
        <w:t>uvećanim za kamate po fiksnoj kamatnoj stopi od 2%, neovisno o broju mjesečnih rata;</w:t>
      </w:r>
    </w:p>
    <w:p w:rsidRDefault="00001DC5" w:rsidP="00001DC5" w:rsidR="00001DC5">
      <w:r>
        <w:t xml:space="preserve">2022. godine otplati će se 1.566.450,84 kn (20% tražbine) </w:t>
      </w:r>
      <w:r>
        <w:rPr>
          <w:noProof/>
          <w:color w:val="000000"/>
        </w:rPr>
        <w:t xml:space="preserve">u jednakim mjesečnim ratama, </w:t>
      </w:r>
      <w:r>
        <w:rPr>
          <w:rFonts w:eastAsia="Calibri"/>
        </w:rPr>
        <w:t>uvećanim za kamate po fiksnoj kamatnoj stopi od 2%, neovisno o broju mjesečnih rata.</w:t>
      </w:r>
    </w:p>
    <w:p w:rsidRDefault="00001DC5" w:rsidP="00001DC5" w:rsidR="00001DC5"/>
    <w:p w:rsidRDefault="00001DC5" w:rsidP="00001DC5" w:rsidR="00001DC5">
      <w:pPr>
        <w:jc w:val="both"/>
        <w:rPr>
          <w:rFonts w:eastAsia="Calibri"/>
        </w:rPr>
      </w:pPr>
      <w:r>
        <w:rPr>
          <w:rFonts w:eastAsia="Calibri"/>
        </w:rPr>
        <w:t xml:space="preserve">Zadržavaju se </w:t>
      </w:r>
      <w:r w:rsidRPr="009E1AD2">
        <w:rPr>
          <w:rFonts w:eastAsia="Calibri"/>
        </w:rPr>
        <w:t xml:space="preserve">sva sredstava osiguranja s istim prvenstvenim redom te će se po potrebi izdati nova sredstava osiguranja te </w:t>
      </w:r>
      <w:r>
        <w:rPr>
          <w:rFonts w:eastAsia="Calibri"/>
        </w:rPr>
        <w:t xml:space="preserve">će se osnovati </w:t>
      </w:r>
      <w:proofErr w:type="spellStart"/>
      <w:r>
        <w:rPr>
          <w:rFonts w:eastAsia="Calibri"/>
        </w:rPr>
        <w:t>razlučna</w:t>
      </w:r>
      <w:proofErr w:type="spellEnd"/>
      <w:r>
        <w:rPr>
          <w:rFonts w:eastAsia="Calibri"/>
        </w:rPr>
        <w:t xml:space="preserve"> prava</w:t>
      </w:r>
      <w:r w:rsidRPr="009E1AD2">
        <w:rPr>
          <w:rFonts w:eastAsia="Calibri"/>
        </w:rPr>
        <w:t xml:space="preserve"> s istim prvenstvenim redom.</w:t>
      </w:r>
    </w:p>
    <w:p w:rsidRDefault="00001DC5" w:rsidP="00001DC5" w:rsidR="00001DC5"/>
    <w:p w:rsidRDefault="00001DC5" w:rsidP="00001DC5" w:rsidR="00001DC5">
      <w:pPr>
        <w:rPr>
          <w:rFonts w:eastAsia="Calibri"/>
          <w:b/>
        </w:rPr>
      </w:pPr>
      <w:r>
        <w:rPr>
          <w:rFonts w:eastAsia="Calibri"/>
          <w:b/>
        </w:rPr>
        <w:t>Skupina</w:t>
      </w:r>
      <w:r w:rsidRPr="0030268F">
        <w:rPr>
          <w:rFonts w:eastAsia="Calibri"/>
          <w:b/>
        </w:rPr>
        <w:t xml:space="preserve"> II</w:t>
      </w:r>
      <w:r>
        <w:rPr>
          <w:rFonts w:eastAsia="Calibri"/>
          <w:b/>
        </w:rPr>
        <w:t>I</w:t>
      </w:r>
      <w:r w:rsidRPr="0030268F">
        <w:rPr>
          <w:rFonts w:eastAsia="Calibri"/>
          <w:b/>
        </w:rPr>
        <w:t xml:space="preserve">. </w:t>
      </w:r>
      <w:r w:rsidRPr="00956CF4">
        <w:rPr>
          <w:rFonts w:eastAsia="Calibri"/>
          <w:b/>
        </w:rPr>
        <w:t>Neosigurani vjerovnici, izuzev vlasnika</w:t>
      </w:r>
    </w:p>
    <w:p w:rsidRDefault="00001DC5" w:rsidP="00001DC5" w:rsidR="00001DC5">
      <w:pPr>
        <w:rPr>
          <w:rFonts w:eastAsia="Calibri"/>
          <w:b/>
        </w:rPr>
      </w:pPr>
    </w:p>
    <w:tbl>
      <w:tblPr>
        <w:tblStyle w:val="GridTable4-Accent111"/>
        <w:tblW w:type="dxa" w:w="10854"/>
        <w:tblInd w:type="dxa" w:w="-799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CellMar>
          <w:left w:type="dxa" w:w="81"/>
          <w:right w:type="dxa" w:w="81"/>
        </w:tblCellMar>
        <w:tblLook w:val="04A0" w:noVBand="1" w:noHBand="0" w:lastColumn="0" w:firstColumn="1" w:lastRow="0" w:firstRow="1"/>
      </w:tblPr>
      <w:tblGrid>
        <w:gridCol w:w="2014"/>
        <w:gridCol w:w="1530"/>
        <w:gridCol w:w="1559"/>
        <w:gridCol w:w="2167"/>
        <w:gridCol w:w="1843"/>
        <w:gridCol w:w="1741"/>
      </w:tblGrid>
      <w:tr w:rsidTr="00DC637C" w:rsidR="00001DC5">
        <w:trPr>
          <w:cnfStyle w:val="100000000000"/>
          <w:trHeight w:val="195"/>
        </w:trPr>
        <w:tc>
          <w:tcPr>
            <w:cnfStyle w:val="001000000000"/>
            <w:tcW w:type="dxa" w:w="2014"/>
            <w:tcBorders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Ime i prezime / Naziv vjerovnika</w:t>
            </w:r>
          </w:p>
        </w:tc>
        <w:tc>
          <w:tcPr>
            <w:tcW w:type="dxa" w:w="1530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OIB vjerovnika</w:t>
            </w:r>
          </w:p>
        </w:tc>
        <w:tc>
          <w:tcPr>
            <w:tcW w:type="dxa" w:w="155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 xml:space="preserve">Adresa </w:t>
            </w:r>
          </w:p>
        </w:tc>
        <w:tc>
          <w:tcPr>
            <w:tcW w:type="dxa" w:w="2167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 xml:space="preserve">Iznos utvrđene tražbine </w:t>
            </w:r>
          </w:p>
        </w:tc>
        <w:tc>
          <w:tcPr>
            <w:tcW w:type="dxa" w:w="1843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Iznos za otplatu</w:t>
            </w:r>
          </w:p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>
              <w:rPr>
                <w:rFonts w:cstheme="minorHAnsi"/>
                <w:color w:val="auto"/>
                <w:sz w:val="22"/>
                <w:szCs w:val="22"/>
              </w:rPr>
              <w:t>60</w:t>
            </w:r>
            <w:r w:rsidRPr="007173DD">
              <w:rPr>
                <w:rFonts w:cstheme="minorHAnsi"/>
                <w:color w:val="auto"/>
                <w:sz w:val="22"/>
                <w:szCs w:val="22"/>
              </w:rPr>
              <w:t>%</w:t>
            </w:r>
          </w:p>
        </w:tc>
        <w:tc>
          <w:tcPr>
            <w:tcW w:type="dxa" w:w="1741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>
              <w:rPr>
                <w:rFonts w:cstheme="minorHAnsi"/>
                <w:color w:val="auto"/>
                <w:sz w:val="22"/>
                <w:szCs w:val="22"/>
              </w:rPr>
              <w:t>Iznos za otpis 40%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ADAM ADŽIĆ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73666308360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proofErr w:type="spellStart"/>
            <w:r w:rsidRPr="00956CF4">
              <w:rPr>
                <w:sz w:val="22"/>
                <w:szCs w:val="22"/>
              </w:rPr>
              <w:t>Kanovačka</w:t>
            </w:r>
            <w:proofErr w:type="spellEnd"/>
            <w:r w:rsidRPr="00956CF4">
              <w:rPr>
                <w:sz w:val="22"/>
                <w:szCs w:val="22"/>
              </w:rPr>
              <w:t xml:space="preserve"> 30,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173</w:t>
            </w:r>
            <w:r>
              <w:rPr>
                <w:sz w:val="22"/>
                <w:szCs w:val="22"/>
              </w:rPr>
              <w:t>.</w:t>
            </w:r>
            <w:r w:rsidRPr="00956CF4">
              <w:rPr>
                <w:sz w:val="22"/>
                <w:szCs w:val="22"/>
              </w:rPr>
              <w:t>844,37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104.306,62 kn 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69.537,75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AGRALIS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0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13722938070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000000"/>
              <w:rPr>
                <w:sz w:val="22"/>
                <w:szCs w:val="22"/>
              </w:rPr>
            </w:pPr>
            <w:proofErr w:type="spellStart"/>
            <w:r w:rsidRPr="00956CF4">
              <w:rPr>
                <w:sz w:val="22"/>
                <w:szCs w:val="22"/>
              </w:rPr>
              <w:t>Vj.Augusta</w:t>
            </w:r>
            <w:proofErr w:type="spellEnd"/>
            <w:r w:rsidRPr="00956CF4">
              <w:rPr>
                <w:sz w:val="22"/>
                <w:szCs w:val="22"/>
              </w:rPr>
              <w:t xml:space="preserve"> Cesarca 16, 31000 Osijek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0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.</w:t>
            </w:r>
            <w:r w:rsidRPr="00956CF4">
              <w:rPr>
                <w:sz w:val="22"/>
                <w:szCs w:val="22"/>
              </w:rPr>
              <w:t>706,25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11.223,75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7.482,50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lastRenderedPageBreak/>
              <w:t>AGROMILK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100000"/>
              <w:rPr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1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 xml:space="preserve">Markovo 6, 0 </w:t>
            </w:r>
            <w:proofErr w:type="spellStart"/>
            <w:r w:rsidRPr="00956CF4">
              <w:rPr>
                <w:sz w:val="22"/>
                <w:szCs w:val="22"/>
              </w:rPr>
              <w:t>Kamnik</w:t>
            </w:r>
            <w:proofErr w:type="spellEnd"/>
            <w:r>
              <w:rPr>
                <w:sz w:val="22"/>
                <w:szCs w:val="22"/>
              </w:rPr>
              <w:t>, Slovenija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1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.</w:t>
            </w:r>
            <w:r w:rsidRPr="00956CF4">
              <w:rPr>
                <w:sz w:val="22"/>
                <w:szCs w:val="22"/>
              </w:rPr>
              <w:t>616,86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54.970,12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36.646,74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AGRONOM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0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67793044823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0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Zagrebačka 171, 34000 Požega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000000"/>
              <w:rPr>
                <w:sz w:val="22"/>
                <w:szCs w:val="22"/>
              </w:rPr>
            </w:pPr>
            <w:r w:rsidRPr="00956C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956CF4">
              <w:rPr>
                <w:sz w:val="22"/>
                <w:szCs w:val="22"/>
              </w:rPr>
              <w:t>896</w:t>
            </w:r>
            <w:r>
              <w:rPr>
                <w:sz w:val="22"/>
                <w:szCs w:val="22"/>
              </w:rPr>
              <w:t>.</w:t>
            </w:r>
            <w:r w:rsidRPr="00956CF4">
              <w:rPr>
                <w:sz w:val="22"/>
                <w:szCs w:val="22"/>
              </w:rPr>
              <w:t>214,05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1.137.728,43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758.485,62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rPr>
                <w:sz w:val="22"/>
                <w:szCs w:val="22"/>
              </w:rPr>
            </w:pPr>
            <w:r w:rsidRPr="002B15F6">
              <w:rPr>
                <w:sz w:val="22"/>
                <w:szCs w:val="22"/>
              </w:rPr>
              <w:t>ADRIJANA BECIĆ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100000"/>
              <w:rPr>
                <w:sz w:val="22"/>
                <w:szCs w:val="22"/>
              </w:rPr>
            </w:pPr>
            <w:r w:rsidRPr="002B15F6">
              <w:rPr>
                <w:sz w:val="22"/>
                <w:szCs w:val="22"/>
              </w:rPr>
              <w:t>99025310836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100000"/>
              <w:rPr>
                <w:sz w:val="22"/>
                <w:szCs w:val="22"/>
              </w:rPr>
            </w:pPr>
            <w:proofErr w:type="spellStart"/>
            <w:r w:rsidRPr="002B15F6">
              <w:rPr>
                <w:sz w:val="22"/>
                <w:szCs w:val="22"/>
              </w:rPr>
              <w:t>Jurja</w:t>
            </w:r>
            <w:proofErr w:type="spellEnd"/>
            <w:r w:rsidRPr="002B15F6">
              <w:rPr>
                <w:sz w:val="22"/>
                <w:szCs w:val="22"/>
              </w:rPr>
              <w:t xml:space="preserve"> Dalmatinca 49,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956CF4">
            <w:pPr>
              <w:cnfStyle w:val="000000100000"/>
              <w:rPr>
                <w:sz w:val="22"/>
                <w:szCs w:val="22"/>
              </w:rPr>
            </w:pPr>
            <w:r w:rsidRPr="002B15F6">
              <w:rPr>
                <w:sz w:val="22"/>
                <w:szCs w:val="22"/>
              </w:rPr>
              <w:t>148</w:t>
            </w:r>
            <w:r>
              <w:rPr>
                <w:sz w:val="22"/>
                <w:szCs w:val="22"/>
              </w:rPr>
              <w:t>.</w:t>
            </w:r>
            <w:r w:rsidRPr="002B15F6">
              <w:rPr>
                <w:sz w:val="22"/>
                <w:szCs w:val="22"/>
              </w:rPr>
              <w:t>217</w:t>
            </w:r>
            <w:r>
              <w:rPr>
                <w:sz w:val="22"/>
                <w:szCs w:val="22"/>
              </w:rPr>
              <w:t>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88.930,20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59.286,80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B15F6">
            <w:pPr>
              <w:rPr>
                <w:sz w:val="22"/>
                <w:szCs w:val="22"/>
              </w:rPr>
            </w:pPr>
            <w:r w:rsidRPr="00AA156A">
              <w:rPr>
                <w:sz w:val="22"/>
                <w:szCs w:val="22"/>
              </w:rPr>
              <w:t>BENDIX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B15F6">
            <w:pPr>
              <w:cnfStyle w:val="000000000000"/>
              <w:rPr>
                <w:sz w:val="22"/>
                <w:szCs w:val="22"/>
              </w:rPr>
            </w:pPr>
            <w:r w:rsidRPr="00AA156A">
              <w:rPr>
                <w:sz w:val="22"/>
                <w:szCs w:val="22"/>
              </w:rPr>
              <w:t>74170169835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B15F6">
            <w:pPr>
              <w:cnfStyle w:val="000000000000"/>
              <w:rPr>
                <w:sz w:val="22"/>
                <w:szCs w:val="22"/>
              </w:rPr>
            </w:pPr>
            <w:proofErr w:type="spellStart"/>
            <w:r w:rsidRPr="00AA156A">
              <w:rPr>
                <w:sz w:val="22"/>
                <w:szCs w:val="22"/>
              </w:rPr>
              <w:t>H.V</w:t>
            </w:r>
            <w:proofErr w:type="spellEnd"/>
            <w:r w:rsidRPr="00AA156A">
              <w:rPr>
                <w:sz w:val="22"/>
                <w:szCs w:val="22"/>
              </w:rPr>
              <w:t xml:space="preserve">. </w:t>
            </w:r>
            <w:proofErr w:type="spellStart"/>
            <w:r w:rsidRPr="00AA156A">
              <w:rPr>
                <w:sz w:val="22"/>
                <w:szCs w:val="22"/>
              </w:rPr>
              <w:t>Hrvatinića</w:t>
            </w:r>
            <w:proofErr w:type="spellEnd"/>
            <w:r w:rsidRPr="00AA156A">
              <w:rPr>
                <w:sz w:val="22"/>
                <w:szCs w:val="22"/>
              </w:rPr>
              <w:t xml:space="preserve"> 37,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B15F6">
            <w:pPr>
              <w:cnfStyle w:val="000000000000"/>
              <w:rPr>
                <w:sz w:val="22"/>
                <w:szCs w:val="22"/>
              </w:rPr>
            </w:pPr>
            <w:r w:rsidRPr="00AA156A">
              <w:rPr>
                <w:sz w:val="22"/>
                <w:szCs w:val="22"/>
              </w:rPr>
              <w:t>941,74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565,04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376,70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AA156A">
            <w:pPr>
              <w:rPr>
                <w:sz w:val="22"/>
                <w:szCs w:val="22"/>
              </w:rPr>
            </w:pPr>
            <w:r w:rsidRPr="00F55C06">
              <w:rPr>
                <w:sz w:val="22"/>
                <w:szCs w:val="22"/>
              </w:rPr>
              <w:t>BIOMIN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AA156A">
            <w:pPr>
              <w:cnfStyle w:val="000000100000"/>
              <w:rPr>
                <w:sz w:val="22"/>
                <w:szCs w:val="22"/>
              </w:rPr>
            </w:pPr>
            <w:r w:rsidRPr="00F55C06">
              <w:rPr>
                <w:sz w:val="22"/>
                <w:szCs w:val="22"/>
              </w:rPr>
              <w:t>35526835212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AA156A">
            <w:pPr>
              <w:cnfStyle w:val="000000100000"/>
              <w:rPr>
                <w:sz w:val="22"/>
                <w:szCs w:val="22"/>
              </w:rPr>
            </w:pPr>
            <w:r w:rsidRPr="00F55C06">
              <w:rPr>
                <w:sz w:val="22"/>
                <w:szCs w:val="22"/>
              </w:rPr>
              <w:t>Poginulih branitelja 4, 10340 Vrbovec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AA156A">
            <w:pPr>
              <w:cnfStyle w:val="000000100000"/>
              <w:rPr>
                <w:sz w:val="22"/>
                <w:szCs w:val="22"/>
              </w:rPr>
            </w:pPr>
            <w:r w:rsidRPr="00F55C06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.</w:t>
            </w:r>
            <w:r w:rsidRPr="00F55C06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0 kn 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73.982,34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49.321,56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AA156A">
            <w:pPr>
              <w:rPr>
                <w:sz w:val="22"/>
                <w:szCs w:val="22"/>
              </w:rPr>
            </w:pPr>
            <w:r w:rsidRPr="00336E17">
              <w:rPr>
                <w:sz w:val="22"/>
                <w:szCs w:val="22"/>
              </w:rPr>
              <w:t xml:space="preserve">BOMI – </w:t>
            </w:r>
            <w:proofErr w:type="spellStart"/>
            <w:r w:rsidRPr="00336E17">
              <w:rPr>
                <w:sz w:val="22"/>
                <w:szCs w:val="22"/>
              </w:rPr>
              <w:t>max</w:t>
            </w:r>
            <w:proofErr w:type="spellEnd"/>
            <w:r w:rsidRPr="00336E17">
              <w:rPr>
                <w:sz w:val="22"/>
                <w:szCs w:val="22"/>
              </w:rPr>
              <w:t xml:space="preserve">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AA156A">
            <w:pPr>
              <w:cnfStyle w:val="000000000000"/>
              <w:rPr>
                <w:sz w:val="22"/>
                <w:szCs w:val="22"/>
              </w:rPr>
            </w:pPr>
            <w:r w:rsidRPr="00336E17">
              <w:rPr>
                <w:sz w:val="22"/>
                <w:szCs w:val="22"/>
              </w:rPr>
              <w:t>8647157179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AA156A">
            <w:pPr>
              <w:cnfStyle w:val="000000000000"/>
              <w:rPr>
                <w:sz w:val="22"/>
                <w:szCs w:val="22"/>
              </w:rPr>
            </w:pPr>
            <w:r w:rsidRPr="00336E17">
              <w:rPr>
                <w:sz w:val="22"/>
                <w:szCs w:val="22"/>
              </w:rPr>
              <w:t>J.J.Strosmayera 4, 43000 Bjelovar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AA156A">
            <w:pPr>
              <w:cnfStyle w:val="000000000000"/>
              <w:rPr>
                <w:sz w:val="22"/>
                <w:szCs w:val="22"/>
              </w:rPr>
            </w:pPr>
            <w:r w:rsidRPr="00336E1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</w:t>
            </w:r>
            <w:r w:rsidRPr="00336E17">
              <w:rPr>
                <w:sz w:val="22"/>
                <w:szCs w:val="22"/>
              </w:rPr>
              <w:t>080,81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11.448,49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7.632,32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D028D">
              <w:rPr>
                <w:rFonts w:cstheme="minorHAnsi"/>
                <w:color w:val="000000"/>
                <w:sz w:val="22"/>
                <w:szCs w:val="22"/>
              </w:rPr>
              <w:t>CHROMOS AGRO D</w:t>
            </w:r>
            <w:r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Pr="004D028D">
              <w:rPr>
                <w:rFonts w:cstheme="minorHAnsi"/>
                <w:color w:val="000000"/>
                <w:sz w:val="22"/>
                <w:szCs w:val="22"/>
              </w:rPr>
              <w:t>D</w:t>
            </w:r>
            <w:r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4D028D">
              <w:rPr>
                <w:rFonts w:cstheme="minorHAnsi"/>
                <w:color w:val="000000"/>
                <w:sz w:val="22"/>
                <w:szCs w:val="22"/>
              </w:rPr>
              <w:t>82790074844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4D028D">
              <w:rPr>
                <w:rFonts w:cstheme="minorHAnsi"/>
                <w:color w:val="000000"/>
                <w:sz w:val="22"/>
                <w:szCs w:val="22"/>
              </w:rPr>
              <w:t>Radnička cesta 173n,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5483B">
            <w:pPr>
              <w:cnfStyle w:val="000000100000"/>
              <w:rPr>
                <w:sz w:val="22"/>
                <w:szCs w:val="22"/>
              </w:rPr>
            </w:pPr>
            <w:r w:rsidRPr="00C5483B">
              <w:rPr>
                <w:sz w:val="22"/>
                <w:szCs w:val="22"/>
              </w:rPr>
              <w:t>200.000,00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5483B">
            <w:pPr>
              <w:cnfStyle w:val="000000100000"/>
              <w:rPr>
                <w:sz w:val="22"/>
                <w:szCs w:val="22"/>
              </w:rPr>
            </w:pPr>
            <w:r w:rsidRPr="00C5483B">
              <w:rPr>
                <w:sz w:val="22"/>
                <w:szCs w:val="22"/>
              </w:rPr>
              <w:t>120.000,00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5483B">
            <w:pPr>
              <w:cnfStyle w:val="000000100000"/>
              <w:rPr>
                <w:sz w:val="22"/>
                <w:szCs w:val="22"/>
              </w:rPr>
            </w:pPr>
            <w:r w:rsidRPr="00C5483B">
              <w:rPr>
                <w:sz w:val="22"/>
                <w:szCs w:val="22"/>
              </w:rPr>
              <w:t>80.000,00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C5483B">
              <w:rPr>
                <w:rFonts w:cstheme="minorHAnsi"/>
                <w:color w:val="000000"/>
                <w:sz w:val="22"/>
                <w:szCs w:val="22"/>
              </w:rPr>
              <w:t>DIDAKTIKA, USTANOVA ZA OBRAZOVANJE IZ ZAŠTITE NA RADU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5483B">
              <w:rPr>
                <w:rFonts w:cstheme="minorHAnsi"/>
                <w:color w:val="000000"/>
                <w:sz w:val="22"/>
                <w:szCs w:val="22"/>
              </w:rPr>
              <w:t>14763414644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5483B">
              <w:rPr>
                <w:rFonts w:cstheme="minorHAnsi"/>
                <w:color w:val="000000"/>
                <w:sz w:val="22"/>
                <w:szCs w:val="22"/>
              </w:rPr>
              <w:t xml:space="preserve">Trg Lava </w:t>
            </w:r>
            <w:proofErr w:type="spellStart"/>
            <w:r w:rsidRPr="00C5483B">
              <w:rPr>
                <w:rFonts w:cstheme="minorHAnsi"/>
                <w:color w:val="000000"/>
                <w:sz w:val="22"/>
                <w:szCs w:val="22"/>
              </w:rPr>
              <w:t>Mirskog</w:t>
            </w:r>
            <w:proofErr w:type="spellEnd"/>
            <w:r w:rsidRPr="00C5483B">
              <w:rPr>
                <w:rFonts w:cstheme="minorHAnsi"/>
                <w:color w:val="000000"/>
                <w:sz w:val="22"/>
                <w:szCs w:val="22"/>
              </w:rPr>
              <w:t xml:space="preserve"> 33, 31000 Osijek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 w:rsidRPr="000F3256">
              <w:rPr>
                <w:sz w:val="22"/>
                <w:szCs w:val="22"/>
              </w:rPr>
              <w:t>1.800,00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 w:rsidRPr="000F3256">
              <w:rPr>
                <w:sz w:val="22"/>
                <w:szCs w:val="22"/>
              </w:rPr>
              <w:t>1.080,00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720,00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C0136">
              <w:rPr>
                <w:rFonts w:cstheme="minorHAnsi"/>
                <w:color w:val="000000"/>
                <w:sz w:val="22"/>
                <w:szCs w:val="22"/>
              </w:rPr>
              <w:t xml:space="preserve">DUGEČ HIDRAULIKA, obrt za servis, izradu i trgovinu, </w:t>
            </w:r>
            <w:proofErr w:type="spellStart"/>
            <w:r w:rsidRPr="005C0136">
              <w:rPr>
                <w:rFonts w:cstheme="minorHAnsi"/>
                <w:color w:val="000000"/>
                <w:sz w:val="22"/>
                <w:szCs w:val="22"/>
              </w:rPr>
              <w:t>vl</w:t>
            </w:r>
            <w:proofErr w:type="spellEnd"/>
            <w:r w:rsidRPr="005C0136">
              <w:rPr>
                <w:rFonts w:cstheme="minorHAnsi"/>
                <w:color w:val="000000"/>
                <w:sz w:val="22"/>
                <w:szCs w:val="22"/>
              </w:rPr>
              <w:t xml:space="preserve">. Martin </w:t>
            </w:r>
            <w:proofErr w:type="spellStart"/>
            <w:r w:rsidRPr="005C0136">
              <w:rPr>
                <w:rFonts w:cstheme="minorHAnsi"/>
                <w:color w:val="000000"/>
                <w:sz w:val="22"/>
                <w:szCs w:val="22"/>
              </w:rPr>
              <w:t>Dugeč</w:t>
            </w:r>
            <w:proofErr w:type="spellEnd"/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C0136">
              <w:rPr>
                <w:rFonts w:cstheme="minorHAnsi"/>
                <w:color w:val="000000"/>
                <w:sz w:val="22"/>
                <w:szCs w:val="22"/>
              </w:rPr>
              <w:t>50094280735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5078E4">
              <w:rPr>
                <w:rFonts w:cstheme="minorHAnsi"/>
                <w:color w:val="000000"/>
                <w:sz w:val="22"/>
                <w:szCs w:val="22"/>
              </w:rPr>
              <w:t>A.Hebranga</w:t>
            </w:r>
            <w:proofErr w:type="spellEnd"/>
            <w:r w:rsidRPr="005078E4">
              <w:rPr>
                <w:rFonts w:cstheme="minorHAnsi"/>
                <w:color w:val="000000"/>
                <w:sz w:val="22"/>
                <w:szCs w:val="22"/>
              </w:rPr>
              <w:t xml:space="preserve"> 65, 32252 Otok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 w:rsidRPr="005C0136">
              <w:rPr>
                <w:sz w:val="22"/>
                <w:szCs w:val="22"/>
              </w:rPr>
              <w:t>437,5</w:t>
            </w:r>
            <w:r>
              <w:rPr>
                <w:sz w:val="22"/>
                <w:szCs w:val="22"/>
              </w:rPr>
              <w:t>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262,50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175,00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0F3256">
              <w:rPr>
                <w:rFonts w:cstheme="minorHAnsi"/>
                <w:color w:val="000000"/>
                <w:sz w:val="22"/>
                <w:szCs w:val="22"/>
              </w:rPr>
              <w:t>DUROCOOL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0F3256">
              <w:rPr>
                <w:rFonts w:cstheme="minorHAnsi"/>
                <w:color w:val="000000"/>
                <w:sz w:val="22"/>
                <w:szCs w:val="22"/>
              </w:rPr>
              <w:t>08297468577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0F3256">
              <w:rPr>
                <w:rFonts w:cstheme="minorHAnsi"/>
                <w:color w:val="000000"/>
                <w:sz w:val="22"/>
                <w:szCs w:val="22"/>
              </w:rPr>
              <w:t>Široki put 119B Vukovar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462,00 kn 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277,20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184,80 kn 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C23D31">
              <w:rPr>
                <w:rFonts w:cstheme="minorHAnsi"/>
                <w:color w:val="000000"/>
                <w:sz w:val="22"/>
                <w:szCs w:val="22"/>
              </w:rPr>
              <w:t>ELEKTROTEHNIČKI OBRT, SERVIS ZA ELEKTROMOTORE VL. ROLAND RADOŠ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C23D31">
              <w:rPr>
                <w:rFonts w:cstheme="minorHAnsi"/>
                <w:color w:val="000000"/>
                <w:sz w:val="22"/>
                <w:szCs w:val="22"/>
              </w:rPr>
              <w:t>91978126573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C23D31">
              <w:rPr>
                <w:rFonts w:cstheme="minorHAnsi"/>
                <w:color w:val="000000"/>
                <w:sz w:val="22"/>
                <w:szCs w:val="22"/>
              </w:rPr>
              <w:t>Vrtni 28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 w:rsidRPr="00C23D3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C23D31">
              <w:rPr>
                <w:sz w:val="22"/>
                <w:szCs w:val="22"/>
              </w:rPr>
              <w:t>472,5</w:t>
            </w:r>
            <w:r>
              <w:rPr>
                <w:sz w:val="22"/>
                <w:szCs w:val="22"/>
              </w:rPr>
              <w:t>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883,50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589,00 kn</w:t>
            </w:r>
          </w:p>
        </w:tc>
      </w:tr>
      <w:tr w:rsidTr="00DC637C" w:rsidR="00001DC5">
        <w:trPr>
          <w:trHeight w:val="354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078E4">
              <w:rPr>
                <w:rFonts w:cstheme="minorHAnsi"/>
                <w:color w:val="000000"/>
                <w:sz w:val="22"/>
                <w:szCs w:val="22"/>
              </w:rPr>
              <w:t>FANON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5078E4">
              <w:rPr>
                <w:rFonts w:cstheme="minorHAnsi"/>
                <w:color w:val="000000"/>
                <w:sz w:val="22"/>
                <w:szCs w:val="22"/>
              </w:rPr>
              <w:t>30703851882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5078E4">
              <w:rPr>
                <w:rFonts w:cstheme="minorHAnsi"/>
                <w:color w:val="000000"/>
                <w:sz w:val="22"/>
                <w:szCs w:val="22"/>
              </w:rPr>
              <w:t xml:space="preserve">Vladimira Nazora 126, 42208 </w:t>
            </w:r>
            <w:proofErr w:type="spellStart"/>
            <w:r w:rsidRPr="005078E4">
              <w:rPr>
                <w:rFonts w:cstheme="minorHAnsi"/>
                <w:color w:val="000000"/>
                <w:sz w:val="22"/>
                <w:szCs w:val="22"/>
              </w:rPr>
              <w:t>Petrijanec</w:t>
            </w:r>
            <w:proofErr w:type="spellEnd"/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cnfStyle w:val="000000000000"/>
              <w:rPr>
                <w:sz w:val="22"/>
                <w:szCs w:val="22"/>
              </w:rPr>
            </w:pPr>
            <w:r w:rsidRPr="005078E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5078E4">
              <w:rPr>
                <w:sz w:val="22"/>
                <w:szCs w:val="22"/>
              </w:rPr>
              <w:t>904</w:t>
            </w:r>
            <w:r>
              <w:rPr>
                <w:sz w:val="22"/>
                <w:szCs w:val="22"/>
              </w:rPr>
              <w:t>.</w:t>
            </w:r>
            <w:r w:rsidRPr="005078E4">
              <w:rPr>
                <w:sz w:val="22"/>
                <w:szCs w:val="22"/>
              </w:rPr>
              <w:t>505,43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1.142.643,26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761.802,17 kn</w:t>
            </w:r>
          </w:p>
        </w:tc>
      </w:tr>
      <w:tr w:rsidTr="00DC637C" w:rsidR="00001DC5">
        <w:trPr>
          <w:cnfStyle w:val="000000100000"/>
          <w:trHeight w:val="354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C23D31">
              <w:rPr>
                <w:rFonts w:cstheme="minorHAnsi"/>
                <w:color w:val="000000"/>
                <w:sz w:val="22"/>
                <w:szCs w:val="22"/>
              </w:rPr>
              <w:t>GORUP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C23D31">
              <w:rPr>
                <w:rFonts w:cstheme="minorHAnsi"/>
                <w:color w:val="000000"/>
                <w:sz w:val="22"/>
                <w:szCs w:val="22"/>
              </w:rPr>
              <w:t>59013770221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C23D31">
              <w:rPr>
                <w:rFonts w:cstheme="minorHAnsi"/>
                <w:color w:val="000000"/>
                <w:sz w:val="22"/>
                <w:szCs w:val="22"/>
              </w:rPr>
              <w:t>Tomaševec</w:t>
            </w:r>
            <w:proofErr w:type="spellEnd"/>
            <w:r w:rsidRPr="00C23D31">
              <w:rPr>
                <w:rFonts w:cstheme="minorHAnsi"/>
                <w:color w:val="000000"/>
                <w:sz w:val="22"/>
                <w:szCs w:val="22"/>
              </w:rPr>
              <w:t xml:space="preserve"> 2, 49290 Klanjec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 w:rsidRPr="00C23D3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.</w:t>
            </w:r>
            <w:r w:rsidRPr="00C23D31">
              <w:rPr>
                <w:sz w:val="22"/>
                <w:szCs w:val="22"/>
              </w:rPr>
              <w:t>584,12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11.150,47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7.433,65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C23D31">
              <w:rPr>
                <w:rFonts w:cstheme="minorHAnsi"/>
                <w:color w:val="000000"/>
                <w:sz w:val="22"/>
                <w:szCs w:val="22"/>
              </w:rPr>
              <w:t>GRADITE NAJPOVOLJNIJE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23D31">
              <w:rPr>
                <w:rFonts w:cstheme="minorHAnsi"/>
                <w:color w:val="000000"/>
                <w:sz w:val="22"/>
                <w:szCs w:val="22"/>
              </w:rPr>
              <w:t>22880720451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23D31">
              <w:rPr>
                <w:rFonts w:cstheme="minorHAnsi"/>
                <w:color w:val="000000"/>
                <w:sz w:val="22"/>
                <w:szCs w:val="22"/>
              </w:rPr>
              <w:t>Vijeće Europe 28, 32000 Vukovar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 w:rsidRPr="00C23D31">
              <w:rPr>
                <w:sz w:val="22"/>
                <w:szCs w:val="22"/>
              </w:rPr>
              <w:t>663</w:t>
            </w:r>
            <w:r>
              <w:rPr>
                <w:sz w:val="22"/>
                <w:szCs w:val="22"/>
              </w:rPr>
              <w:t>.</w:t>
            </w:r>
            <w:r w:rsidRPr="00C23D31">
              <w:rPr>
                <w:sz w:val="22"/>
                <w:szCs w:val="22"/>
              </w:rPr>
              <w:t>695,25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398.217,15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265.478,10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3C199B">
              <w:rPr>
                <w:rFonts w:cstheme="minorHAnsi"/>
                <w:color w:val="000000"/>
                <w:sz w:val="22"/>
                <w:szCs w:val="22"/>
              </w:rPr>
              <w:t>HEP - Opskrba d.o.o. za opskrbu potrošača električnom, toplinskom energijom i plinom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2C612D">
              <w:rPr>
                <w:rFonts w:cstheme="minorHAnsi"/>
                <w:color w:val="000000"/>
                <w:sz w:val="22"/>
                <w:szCs w:val="22"/>
              </w:rPr>
              <w:t>6307332379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2C612D">
              <w:rPr>
                <w:rFonts w:cstheme="minorHAnsi"/>
                <w:color w:val="000000"/>
                <w:sz w:val="22"/>
                <w:szCs w:val="22"/>
              </w:rPr>
              <w:t>Ulica grada Vukovara 37,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cnfStyle w:val="000000100000"/>
              <w:rPr>
                <w:sz w:val="22"/>
                <w:szCs w:val="22"/>
              </w:rPr>
            </w:pPr>
            <w:r w:rsidRPr="003C199B">
              <w:rPr>
                <w:sz w:val="22"/>
                <w:szCs w:val="22"/>
              </w:rPr>
              <w:t>134</w:t>
            </w:r>
            <w:r>
              <w:rPr>
                <w:sz w:val="22"/>
                <w:szCs w:val="22"/>
              </w:rPr>
              <w:t>.</w:t>
            </w:r>
            <w:r w:rsidRPr="003C199B">
              <w:rPr>
                <w:sz w:val="22"/>
                <w:szCs w:val="22"/>
              </w:rPr>
              <w:t>582,44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80.749,46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53.832,98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2C612D">
              <w:rPr>
                <w:rFonts w:cstheme="minorHAnsi"/>
                <w:color w:val="000000"/>
                <w:sz w:val="22"/>
                <w:szCs w:val="22"/>
              </w:rPr>
              <w:lastRenderedPageBreak/>
              <w:t>HEP-Operator distribucijskog sustava d.o.o. za distribuciju i opskrbu električne energije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3C199B">
              <w:rPr>
                <w:rFonts w:cstheme="minorHAnsi"/>
                <w:color w:val="000000"/>
                <w:sz w:val="22"/>
                <w:szCs w:val="22"/>
              </w:rPr>
              <w:t>46830600751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23D31">
            <w:pPr>
              <w:cnfStyle w:val="000000000000"/>
              <w:rPr>
                <w:sz w:val="22"/>
                <w:szCs w:val="22"/>
              </w:rPr>
            </w:pPr>
            <w:r w:rsidRPr="005A261E"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</w:rPr>
              <w:t>.</w:t>
            </w:r>
            <w:r w:rsidRPr="005A261E">
              <w:rPr>
                <w:sz w:val="22"/>
                <w:szCs w:val="22"/>
              </w:rPr>
              <w:t>675,29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20.205,17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13.470,12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1EE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827C6E">
              <w:rPr>
                <w:rFonts w:cstheme="minorHAnsi"/>
                <w:color w:val="000000"/>
                <w:sz w:val="22"/>
                <w:szCs w:val="22"/>
              </w:rPr>
              <w:t>Hrvatska poljoprivredna agencija HPA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1EE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827C6E">
              <w:rPr>
                <w:rFonts w:cstheme="minorHAnsi"/>
                <w:color w:val="000000"/>
                <w:sz w:val="22"/>
                <w:szCs w:val="22"/>
              </w:rPr>
              <w:t>48006835970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1EE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827C6E">
              <w:rPr>
                <w:rFonts w:cstheme="minorHAnsi"/>
                <w:color w:val="000000"/>
                <w:sz w:val="22"/>
                <w:szCs w:val="22"/>
              </w:rPr>
              <w:t>Poljana Križevačka 185, 48260 Križevci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 w:rsidRPr="00827C6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Pr="00827C6E">
              <w:rPr>
                <w:sz w:val="22"/>
                <w:szCs w:val="22"/>
              </w:rPr>
              <w:t>827,45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3.496,47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2.330,98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DF1EEF">
              <w:rPr>
                <w:rFonts w:cstheme="minorHAnsi"/>
                <w:color w:val="000000"/>
                <w:sz w:val="22"/>
                <w:szCs w:val="22"/>
              </w:rPr>
              <w:t>HRVATSKI VETERINARSKI INSTITUT-</w:t>
            </w:r>
            <w:proofErr w:type="spellStart"/>
            <w:r w:rsidRPr="00DF1EEF">
              <w:rPr>
                <w:rFonts w:cstheme="minorHAnsi"/>
                <w:color w:val="000000"/>
                <w:sz w:val="22"/>
                <w:szCs w:val="22"/>
              </w:rPr>
              <w:t>VET.ZAVOD</w:t>
            </w:r>
            <w:proofErr w:type="spellEnd"/>
            <w:r w:rsidRPr="00DF1EEF">
              <w:rPr>
                <w:rFonts w:cstheme="minorHAnsi"/>
                <w:color w:val="000000"/>
                <w:sz w:val="22"/>
                <w:szCs w:val="22"/>
              </w:rPr>
              <w:t xml:space="preserve"> VINKOVCI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DF1EEF">
              <w:rPr>
                <w:rFonts w:cstheme="minorHAnsi"/>
                <w:color w:val="000000"/>
                <w:sz w:val="22"/>
                <w:szCs w:val="22"/>
              </w:rPr>
              <w:t>29059177553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DF1EEF">
              <w:rPr>
                <w:rFonts w:cstheme="minorHAnsi"/>
                <w:color w:val="000000"/>
                <w:sz w:val="22"/>
                <w:szCs w:val="22"/>
              </w:rPr>
              <w:t>J.Kozarca</w:t>
            </w:r>
            <w:proofErr w:type="spellEnd"/>
            <w:r w:rsidRPr="00DF1EEF">
              <w:rPr>
                <w:rFonts w:cstheme="minorHAnsi"/>
                <w:color w:val="000000"/>
                <w:sz w:val="22"/>
                <w:szCs w:val="22"/>
              </w:rPr>
              <w:t xml:space="preserve"> 24, 321000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80,00 kn 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BA58A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827C6E">
              <w:rPr>
                <w:rFonts w:cstheme="minorHAnsi"/>
                <w:color w:val="000000"/>
                <w:sz w:val="22"/>
                <w:szCs w:val="22"/>
              </w:rPr>
              <w:t>HRVATSKI ZAVOD ZA ZAPOŠLJAVANJE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BA58A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827C6E">
              <w:rPr>
                <w:rFonts w:cstheme="minorHAnsi"/>
                <w:color w:val="000000"/>
                <w:sz w:val="22"/>
                <w:szCs w:val="22"/>
              </w:rPr>
              <w:t>91547293790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BA58A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827C6E">
              <w:rPr>
                <w:rFonts w:cstheme="minorHAnsi"/>
                <w:color w:val="000000"/>
                <w:sz w:val="22"/>
                <w:szCs w:val="22"/>
              </w:rPr>
              <w:t>Radnička Cesta 1,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BA58A9">
            <w:pPr>
              <w:cnfStyle w:val="000000100000"/>
              <w:rPr>
                <w:sz w:val="22"/>
                <w:szCs w:val="22"/>
              </w:rPr>
            </w:pPr>
            <w:r w:rsidRPr="00827C6E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.</w:t>
            </w:r>
            <w:r w:rsidRPr="00827C6E">
              <w:rPr>
                <w:sz w:val="22"/>
                <w:szCs w:val="22"/>
              </w:rPr>
              <w:t>260,18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13.956,11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9.304,07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827C6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C72057">
              <w:rPr>
                <w:rFonts w:cstheme="minorHAnsi"/>
                <w:color w:val="000000"/>
                <w:sz w:val="22"/>
                <w:szCs w:val="22"/>
              </w:rPr>
              <w:t>INA-INDUSTRIJA NAFTE DD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827C6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72057">
              <w:rPr>
                <w:rFonts w:cstheme="minorHAnsi"/>
                <w:color w:val="000000"/>
                <w:sz w:val="22"/>
                <w:szCs w:val="22"/>
              </w:rPr>
              <w:t>27759560625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827C6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72057">
              <w:rPr>
                <w:rFonts w:cstheme="minorHAnsi"/>
                <w:color w:val="000000"/>
                <w:sz w:val="22"/>
                <w:szCs w:val="22"/>
              </w:rPr>
              <w:t>Avenija V. Holjevca 10,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827C6E">
            <w:pPr>
              <w:cnfStyle w:val="000000000000"/>
              <w:rPr>
                <w:sz w:val="22"/>
                <w:szCs w:val="22"/>
              </w:rPr>
            </w:pPr>
            <w:r w:rsidRPr="00C72057">
              <w:rPr>
                <w:sz w:val="22"/>
                <w:szCs w:val="22"/>
              </w:rPr>
              <w:t>147</w:t>
            </w:r>
            <w:r>
              <w:rPr>
                <w:sz w:val="22"/>
                <w:szCs w:val="22"/>
              </w:rPr>
              <w:t>.</w:t>
            </w:r>
            <w:r w:rsidRPr="00C72057">
              <w:rPr>
                <w:sz w:val="22"/>
                <w:szCs w:val="22"/>
              </w:rPr>
              <w:t>165,69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88.299,41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58.866,28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BA58A9">
              <w:rPr>
                <w:rFonts w:cstheme="minorHAnsi"/>
                <w:color w:val="000000"/>
                <w:sz w:val="22"/>
                <w:szCs w:val="22"/>
              </w:rPr>
              <w:t>INTERTIM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BA58A9">
              <w:rPr>
                <w:rFonts w:cstheme="minorHAnsi"/>
                <w:color w:val="000000"/>
                <w:sz w:val="22"/>
                <w:szCs w:val="22"/>
              </w:rPr>
              <w:t>97497584791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BA58A9">
              <w:rPr>
                <w:rFonts w:cstheme="minorHAnsi"/>
                <w:color w:val="000000"/>
                <w:sz w:val="22"/>
                <w:szCs w:val="22"/>
              </w:rPr>
              <w:t>Alagovićeva</w:t>
            </w:r>
            <w:proofErr w:type="spellEnd"/>
            <w:r w:rsidRPr="00BA58A9">
              <w:rPr>
                <w:rFonts w:cstheme="minorHAnsi"/>
                <w:color w:val="000000"/>
                <w:sz w:val="22"/>
                <w:szCs w:val="22"/>
              </w:rPr>
              <w:t xml:space="preserve"> 34A,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 w:rsidRPr="00BA58A9">
              <w:rPr>
                <w:sz w:val="22"/>
                <w:szCs w:val="22"/>
              </w:rPr>
              <w:t>227</w:t>
            </w:r>
            <w:r>
              <w:rPr>
                <w:sz w:val="22"/>
                <w:szCs w:val="22"/>
              </w:rPr>
              <w:t>.</w:t>
            </w:r>
            <w:r w:rsidRPr="00BA58A9">
              <w:rPr>
                <w:sz w:val="22"/>
                <w:szCs w:val="22"/>
              </w:rPr>
              <w:t>707,08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136.624,25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91.082,83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21023B">
              <w:rPr>
                <w:rFonts w:cstheme="minorHAnsi"/>
                <w:color w:val="000000"/>
                <w:sz w:val="22"/>
                <w:szCs w:val="22"/>
              </w:rPr>
              <w:t xml:space="preserve">JENBACHER </w:t>
            </w:r>
            <w:proofErr w:type="spellStart"/>
            <w:r w:rsidRPr="0021023B">
              <w:rPr>
                <w:rFonts w:cstheme="minorHAnsi"/>
                <w:color w:val="000000"/>
                <w:sz w:val="22"/>
                <w:szCs w:val="22"/>
              </w:rPr>
              <w:t>GmBH</w:t>
            </w:r>
            <w:proofErr w:type="spellEnd"/>
            <w:r w:rsidRPr="0021023B">
              <w:rPr>
                <w:rFonts w:cstheme="minorHAnsi"/>
                <w:color w:val="000000"/>
                <w:sz w:val="22"/>
                <w:szCs w:val="22"/>
              </w:rPr>
              <w:t xml:space="preserve"> &amp;</w:t>
            </w:r>
            <w:proofErr w:type="spellStart"/>
            <w:r w:rsidRPr="0021023B">
              <w:rPr>
                <w:rFonts w:cstheme="minorHAnsi"/>
                <w:color w:val="000000"/>
                <w:sz w:val="22"/>
                <w:szCs w:val="22"/>
              </w:rPr>
              <w:t>Co</w:t>
            </w:r>
            <w:proofErr w:type="spellEnd"/>
            <w:r w:rsidRPr="0021023B">
              <w:rPr>
                <w:rFonts w:cstheme="minorHAnsi"/>
                <w:color w:val="000000"/>
                <w:sz w:val="22"/>
                <w:szCs w:val="22"/>
              </w:rPr>
              <w:t xml:space="preserve"> OG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21023B">
              <w:rPr>
                <w:rFonts w:cstheme="minorHAnsi"/>
                <w:color w:val="000000"/>
                <w:sz w:val="22"/>
                <w:szCs w:val="22"/>
              </w:rPr>
              <w:t>0, 0 JENBACH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 w:rsidRPr="0021023B">
              <w:rPr>
                <w:sz w:val="22"/>
                <w:szCs w:val="22"/>
              </w:rPr>
              <w:t>579</w:t>
            </w:r>
            <w:r>
              <w:rPr>
                <w:sz w:val="22"/>
                <w:szCs w:val="22"/>
              </w:rPr>
              <w:t>.</w:t>
            </w:r>
            <w:r w:rsidRPr="0021023B">
              <w:rPr>
                <w:sz w:val="22"/>
                <w:szCs w:val="22"/>
              </w:rPr>
              <w:t>073,25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347.443,95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231.629,30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JERKOVIĆ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36974693678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Josipa Kozarca 51, 31224 Koška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 w:rsidRPr="005600CE">
              <w:rPr>
                <w:sz w:val="22"/>
                <w:szCs w:val="22"/>
              </w:rPr>
              <w:t>130</w:t>
            </w:r>
            <w:r>
              <w:rPr>
                <w:sz w:val="22"/>
                <w:szCs w:val="22"/>
              </w:rPr>
              <w:t>.</w:t>
            </w:r>
            <w:r w:rsidRPr="005600CE">
              <w:rPr>
                <w:sz w:val="22"/>
                <w:szCs w:val="22"/>
              </w:rPr>
              <w:t>054,38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78.032,63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52.021,75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C72057">
              <w:rPr>
                <w:rFonts w:cstheme="minorHAnsi"/>
                <w:color w:val="000000"/>
                <w:sz w:val="22"/>
                <w:szCs w:val="22"/>
              </w:rPr>
              <w:t>KANAAN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d.o.o. 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72057">
              <w:rPr>
                <w:rFonts w:cstheme="minorHAnsi"/>
                <w:color w:val="000000"/>
                <w:sz w:val="22"/>
                <w:szCs w:val="22"/>
              </w:rPr>
              <w:t>88741652581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C72057">
              <w:rPr>
                <w:rFonts w:cstheme="minorHAnsi"/>
                <w:color w:val="000000"/>
                <w:sz w:val="22"/>
                <w:szCs w:val="22"/>
              </w:rPr>
              <w:t>Industrijska zona Janjevci 4, 31540 Donji Miholjac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cnfStyle w:val="000000000000"/>
              <w:rPr>
                <w:sz w:val="22"/>
                <w:szCs w:val="22"/>
              </w:rPr>
            </w:pPr>
            <w:r w:rsidRPr="00C7205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Pr="00C72057">
              <w:rPr>
                <w:sz w:val="22"/>
                <w:szCs w:val="22"/>
              </w:rPr>
              <w:t>750</w:t>
            </w:r>
            <w:r>
              <w:rPr>
                <w:sz w:val="22"/>
                <w:szCs w:val="22"/>
              </w:rPr>
              <w:t>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2.250,00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1.500,00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JAVNI BILJEŽNIK MIRODAR KOVAČ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35771818580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Kralja Zvonimira 152, 321000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 w:rsidRPr="005600C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Pr="005600CE">
              <w:rPr>
                <w:sz w:val="22"/>
                <w:szCs w:val="22"/>
              </w:rPr>
              <w:t>756,25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2.253,75 kn</w:t>
            </w:r>
          </w:p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</w:p>
          <w:p w:rsidRDefault="00001DC5" w:rsidP="00DC637C" w:rsidR="00001DC5" w:rsidRPr="00524BDB">
            <w:pPr>
              <w:cnfStyle w:val="000000100000"/>
              <w:rPr>
                <w:sz w:val="22"/>
                <w:szCs w:val="22"/>
              </w:rPr>
            </w:pP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1.502,50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 xml:space="preserve">AEM </w:t>
            </w:r>
            <w:proofErr w:type="spellStart"/>
            <w:r w:rsidRPr="005600CE">
              <w:rPr>
                <w:rFonts w:cstheme="minorHAnsi"/>
                <w:color w:val="000000"/>
                <w:sz w:val="22"/>
                <w:szCs w:val="22"/>
              </w:rPr>
              <w:t>autoelektr</w:t>
            </w:r>
            <w:proofErr w:type="spellEnd"/>
            <w:r w:rsidRPr="005600CE">
              <w:rPr>
                <w:rFonts w:cstheme="minorHAnsi"/>
                <w:color w:val="000000"/>
                <w:sz w:val="22"/>
                <w:szCs w:val="22"/>
              </w:rPr>
              <w:t xml:space="preserve">. obrt </w:t>
            </w:r>
            <w:proofErr w:type="spellStart"/>
            <w:r w:rsidRPr="005600CE">
              <w:rPr>
                <w:rFonts w:cstheme="minorHAnsi"/>
                <w:color w:val="000000"/>
                <w:sz w:val="22"/>
                <w:szCs w:val="22"/>
              </w:rPr>
              <w:t>vl</w:t>
            </w:r>
            <w:proofErr w:type="spellEnd"/>
            <w:r w:rsidRPr="005600CE">
              <w:rPr>
                <w:rFonts w:cstheme="minorHAnsi"/>
                <w:color w:val="000000"/>
                <w:sz w:val="22"/>
                <w:szCs w:val="22"/>
              </w:rPr>
              <w:t>. ZLATKO MATUŠENSKI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67545736318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Kralja Zvonimira 152,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1.680,00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1.008,00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MEDICAL INTERTRADE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04492664153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 xml:space="preserve">Dr. Franje Tuđmana 3, 10431 Sveta </w:t>
            </w:r>
            <w:proofErr w:type="spellStart"/>
            <w:r w:rsidRPr="005600CE">
              <w:rPr>
                <w:rFonts w:cstheme="minorHAnsi"/>
                <w:color w:val="000000"/>
                <w:sz w:val="22"/>
                <w:szCs w:val="22"/>
              </w:rPr>
              <w:t>Nedelja</w:t>
            </w:r>
            <w:proofErr w:type="spellEnd"/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 w:rsidRPr="005600CE">
              <w:rPr>
                <w:sz w:val="22"/>
                <w:szCs w:val="22"/>
              </w:rPr>
              <w:t>489</w:t>
            </w:r>
            <w:r>
              <w:rPr>
                <w:sz w:val="22"/>
                <w:szCs w:val="22"/>
              </w:rPr>
              <w:t>.</w:t>
            </w:r>
            <w:r w:rsidRPr="005600CE">
              <w:rPr>
                <w:sz w:val="22"/>
                <w:szCs w:val="22"/>
              </w:rPr>
              <w:t>568,51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293.741,11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195.827,40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6D7FAA">
              <w:rPr>
                <w:rFonts w:cstheme="minorHAnsi"/>
                <w:color w:val="000000"/>
                <w:sz w:val="22"/>
                <w:szCs w:val="22"/>
              </w:rPr>
              <w:t>MINISTARSTVO FINANCIJA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6D7FAA">
              <w:rPr>
                <w:rFonts w:cstheme="minorHAns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6D7FAA">
              <w:rPr>
                <w:rFonts w:cstheme="minorHAnsi"/>
                <w:color w:val="000000"/>
                <w:sz w:val="22"/>
                <w:szCs w:val="22"/>
              </w:rPr>
              <w:t>Trg Republike Hrvatske 5, 32000 Vukovar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cnfStyle w:val="000000000000"/>
              <w:rPr>
                <w:sz w:val="22"/>
                <w:szCs w:val="22"/>
              </w:rPr>
            </w:pPr>
            <w:r w:rsidRPr="006D7FAA">
              <w:rPr>
                <w:sz w:val="22"/>
                <w:szCs w:val="22"/>
              </w:rPr>
              <w:t>462.312,40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cnfStyle w:val="000000000000"/>
              <w:rPr>
                <w:sz w:val="22"/>
                <w:szCs w:val="22"/>
              </w:rPr>
            </w:pPr>
            <w:r w:rsidRPr="006D7FAA">
              <w:rPr>
                <w:sz w:val="22"/>
                <w:szCs w:val="22"/>
              </w:rPr>
              <w:t>277.387,44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6D7FAA">
            <w:pPr>
              <w:cnfStyle w:val="000000000000"/>
              <w:rPr>
                <w:sz w:val="22"/>
                <w:szCs w:val="22"/>
              </w:rPr>
            </w:pPr>
            <w:r w:rsidRPr="006D7FAA">
              <w:rPr>
                <w:sz w:val="22"/>
                <w:szCs w:val="22"/>
              </w:rPr>
              <w:t>184.924,96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7205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72603F">
              <w:rPr>
                <w:rFonts w:cstheme="minorHAnsi"/>
                <w:color w:val="000000"/>
                <w:sz w:val="22"/>
                <w:szCs w:val="22"/>
              </w:rPr>
              <w:t>MINISTARSTVO POLJOPRIVREDE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7205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72603F">
              <w:rPr>
                <w:rFonts w:cstheme="minorHAnsi"/>
                <w:color w:val="000000"/>
                <w:sz w:val="22"/>
                <w:szCs w:val="22"/>
              </w:rPr>
              <w:t>76767369197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7205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72603F">
              <w:rPr>
                <w:rFonts w:cstheme="minorHAnsi"/>
                <w:color w:val="000000"/>
                <w:sz w:val="22"/>
                <w:szCs w:val="22"/>
              </w:rPr>
              <w:t>Planinska 2,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C72057">
            <w:pPr>
              <w:cnfStyle w:val="000000100000"/>
              <w:rPr>
                <w:sz w:val="22"/>
                <w:szCs w:val="22"/>
              </w:rPr>
            </w:pPr>
            <w:r w:rsidRPr="0072603F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.</w:t>
            </w:r>
            <w:r w:rsidRPr="0072603F">
              <w:rPr>
                <w:sz w:val="22"/>
                <w:szCs w:val="22"/>
              </w:rPr>
              <w:t>765,56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17.259,34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11.506,22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MOUNT TRADE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75016734753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Ind</w:t>
            </w:r>
            <w:r w:rsidRPr="005600CE">
              <w:rPr>
                <w:rFonts w:cstheme="minorHAnsi"/>
                <w:color w:val="000000"/>
                <w:sz w:val="22"/>
                <w:szCs w:val="22"/>
              </w:rPr>
              <w:t>ustrijska 13, 43280 Garešnica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 w:rsidRPr="005600C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 w:rsidRPr="005600CE">
              <w:rPr>
                <w:sz w:val="22"/>
                <w:szCs w:val="22"/>
              </w:rPr>
              <w:t>753,75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5.852,25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3.901,50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lastRenderedPageBreak/>
              <w:t xml:space="preserve">NARODNE NOVINE </w:t>
            </w:r>
            <w:r w:rsidRPr="005600CE">
              <w:rPr>
                <w:rFonts w:cstheme="minorHAnsi"/>
                <w:color w:val="000000"/>
                <w:sz w:val="22"/>
                <w:szCs w:val="22"/>
              </w:rPr>
              <w:t>D</w:t>
            </w:r>
            <w:r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Pr="005600CE">
              <w:rPr>
                <w:rFonts w:cstheme="minorHAnsi"/>
                <w:color w:val="000000"/>
                <w:sz w:val="22"/>
                <w:szCs w:val="22"/>
              </w:rPr>
              <w:t>D</w:t>
            </w:r>
            <w:r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64546066176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Savski Gaj XIII. put 6,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 w:rsidRPr="005600CE">
              <w:rPr>
                <w:sz w:val="22"/>
                <w:szCs w:val="22"/>
              </w:rPr>
              <w:t>363,88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218,33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145,55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JAVNI BILJEŽNIK SANDRA NAUMOVSKA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24839769530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Trg S. Josipa 9, 33520 Slatina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 w:rsidRPr="005600C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Pr="005600CE">
              <w:rPr>
                <w:sz w:val="22"/>
                <w:szCs w:val="22"/>
              </w:rPr>
              <w:t>485</w:t>
            </w:r>
            <w:r>
              <w:rPr>
                <w:sz w:val="22"/>
                <w:szCs w:val="22"/>
              </w:rPr>
              <w:t>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2.091,00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1.394,00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 xml:space="preserve">OBNOVLJIVI IZVORI ENERGIJE OSIJEK </w:t>
            </w:r>
            <w:r>
              <w:rPr>
                <w:rFonts w:cstheme="minorHAnsi"/>
                <w:color w:val="000000"/>
                <w:sz w:val="22"/>
                <w:szCs w:val="22"/>
              </w:rPr>
              <w:t>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65341371552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5600CE">
              <w:rPr>
                <w:rFonts w:cstheme="minorHAnsi"/>
                <w:color w:val="000000"/>
                <w:sz w:val="22"/>
                <w:szCs w:val="22"/>
              </w:rPr>
              <w:t>Trg Ljudevita Gaja 6, 31000 Osijek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6.000,00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3.600,00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2.400,00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OPĆINA TORDINCI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54944238149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 xml:space="preserve">Trg hrvatskih žrtava 9, 32214 </w:t>
            </w:r>
            <w:proofErr w:type="spellStart"/>
            <w:r w:rsidRPr="004447FE">
              <w:rPr>
                <w:rFonts w:cstheme="minorHAnsi"/>
                <w:color w:val="000000"/>
                <w:sz w:val="22"/>
                <w:szCs w:val="22"/>
              </w:rPr>
              <w:t>Tordinci</w:t>
            </w:r>
            <w:proofErr w:type="spellEnd"/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cnfStyle w:val="000000000000"/>
              <w:rPr>
                <w:sz w:val="22"/>
                <w:szCs w:val="22"/>
              </w:rPr>
            </w:pPr>
            <w:r w:rsidRPr="004447F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Pr="004447FE">
              <w:rPr>
                <w:sz w:val="22"/>
                <w:szCs w:val="22"/>
              </w:rPr>
              <w:t>203,14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1.921,88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1.281,26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OSATINA GRUPA d.o.o</w:t>
            </w:r>
            <w:r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52123139126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 xml:space="preserve">Kralja Tomislava 91, 31402 </w:t>
            </w:r>
            <w:proofErr w:type="spellStart"/>
            <w:r w:rsidRPr="004447FE">
              <w:rPr>
                <w:rFonts w:cstheme="minorHAnsi"/>
                <w:color w:val="000000"/>
                <w:sz w:val="22"/>
                <w:szCs w:val="22"/>
              </w:rPr>
              <w:t>Semeljci</w:t>
            </w:r>
            <w:proofErr w:type="spellEnd"/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cnfStyle w:val="000000100000"/>
              <w:rPr>
                <w:sz w:val="22"/>
                <w:szCs w:val="22"/>
              </w:rPr>
            </w:pPr>
            <w:r w:rsidRPr="004447FE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.</w:t>
            </w:r>
            <w:r w:rsidRPr="004447FE">
              <w:rPr>
                <w:sz w:val="22"/>
                <w:szCs w:val="22"/>
              </w:rPr>
              <w:t>026,92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36.616,15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24.410,77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 xml:space="preserve">OSJEČKA TRGOVINA PAPIROM </w:t>
            </w:r>
            <w:proofErr w:type="spellStart"/>
            <w:r w:rsidRPr="004447FE">
              <w:rPr>
                <w:rFonts w:cstheme="minorHAnsi"/>
                <w:color w:val="000000"/>
                <w:sz w:val="22"/>
                <w:szCs w:val="22"/>
              </w:rPr>
              <w:t>export</w:t>
            </w:r>
            <w:proofErr w:type="spellEnd"/>
            <w:r w:rsidRPr="004447FE">
              <w:rPr>
                <w:rFonts w:cstheme="minorHAnsi"/>
                <w:color w:val="000000"/>
                <w:sz w:val="22"/>
                <w:szCs w:val="22"/>
              </w:rPr>
              <w:t>-import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90649953509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Kneza Trpimira 4, 31000 Osijek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5600CE">
            <w:pPr>
              <w:cnfStyle w:val="000000000000"/>
              <w:rPr>
                <w:sz w:val="22"/>
                <w:szCs w:val="22"/>
              </w:rPr>
            </w:pPr>
            <w:r w:rsidRPr="004447FE">
              <w:rPr>
                <w:sz w:val="22"/>
                <w:szCs w:val="22"/>
              </w:rPr>
              <w:t>929,4</w:t>
            </w:r>
            <w:r>
              <w:rPr>
                <w:sz w:val="22"/>
                <w:szCs w:val="22"/>
              </w:rPr>
              <w:t>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557,64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371,76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PIK-VINKOVCI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d.d.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17774531631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Matije Gupca 130,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 w:rsidRPr="004447FE"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</w:rPr>
              <w:t>.</w:t>
            </w:r>
            <w:r w:rsidRPr="004447FE">
              <w:rPr>
                <w:sz w:val="22"/>
                <w:szCs w:val="22"/>
              </w:rPr>
              <w:t>645</w:t>
            </w:r>
            <w:r>
              <w:rPr>
                <w:sz w:val="22"/>
                <w:szCs w:val="22"/>
              </w:rPr>
              <w:t>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20.187,00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13.458,00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PIKAS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15550168813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Slavka Batušića 39,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000000"/>
              <w:rPr>
                <w:sz w:val="22"/>
                <w:szCs w:val="22"/>
              </w:rPr>
            </w:pPr>
            <w:r w:rsidRPr="004447FE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4447FE">
              <w:rPr>
                <w:sz w:val="22"/>
                <w:szCs w:val="22"/>
              </w:rPr>
              <w:t>625,8</w:t>
            </w:r>
            <w:r>
              <w:rPr>
                <w:sz w:val="22"/>
                <w:szCs w:val="22"/>
              </w:rPr>
              <w:t>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31.575,48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21.050,32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 xml:space="preserve">PIONEER </w:t>
            </w:r>
            <w:r>
              <w:rPr>
                <w:rFonts w:cstheme="minorHAnsi"/>
                <w:color w:val="000000"/>
                <w:sz w:val="22"/>
                <w:szCs w:val="22"/>
              </w:rPr>
              <w:t>–</w:t>
            </w:r>
            <w:r w:rsidRPr="004447FE">
              <w:rPr>
                <w:rFonts w:cstheme="minorHAnsi"/>
                <w:color w:val="000000"/>
                <w:sz w:val="22"/>
                <w:szCs w:val="22"/>
              </w:rPr>
              <w:t xml:space="preserve"> SJEME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24384351607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4447FE">
              <w:rPr>
                <w:rFonts w:cstheme="minorHAnsi"/>
                <w:color w:val="000000"/>
                <w:sz w:val="22"/>
                <w:szCs w:val="22"/>
              </w:rPr>
              <w:t>Čulinečka</w:t>
            </w:r>
            <w:proofErr w:type="spellEnd"/>
            <w:r w:rsidRPr="004447FE">
              <w:rPr>
                <w:rFonts w:cstheme="minorHAnsi"/>
                <w:color w:val="000000"/>
                <w:sz w:val="22"/>
                <w:szCs w:val="22"/>
              </w:rPr>
              <w:t xml:space="preserve"> cesta 2b,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100000"/>
              <w:rPr>
                <w:sz w:val="22"/>
                <w:szCs w:val="22"/>
              </w:rPr>
            </w:pPr>
            <w:r w:rsidRPr="004447FE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.</w:t>
            </w:r>
            <w:r w:rsidRPr="004447FE">
              <w:rPr>
                <w:sz w:val="22"/>
                <w:szCs w:val="22"/>
              </w:rPr>
              <w:t>250,95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13.950,57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9.300,38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PIZZIGIN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>35487504279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447FE">
              <w:rPr>
                <w:rFonts w:cstheme="minorHAnsi"/>
                <w:color w:val="000000"/>
                <w:sz w:val="22"/>
                <w:szCs w:val="22"/>
              </w:rPr>
              <w:t xml:space="preserve">Božidara </w:t>
            </w:r>
            <w:proofErr w:type="spellStart"/>
            <w:r w:rsidRPr="004447FE">
              <w:rPr>
                <w:rFonts w:cstheme="minorHAnsi"/>
                <w:color w:val="000000"/>
                <w:sz w:val="22"/>
                <w:szCs w:val="22"/>
              </w:rPr>
              <w:t>Magovca</w:t>
            </w:r>
            <w:proofErr w:type="spellEnd"/>
            <w:r w:rsidRPr="004447FE">
              <w:rPr>
                <w:rFonts w:cstheme="minorHAnsi"/>
                <w:color w:val="000000"/>
                <w:sz w:val="22"/>
                <w:szCs w:val="22"/>
              </w:rPr>
              <w:t xml:space="preserve"> 14b,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000000"/>
              <w:rPr>
                <w:sz w:val="22"/>
                <w:szCs w:val="22"/>
              </w:rPr>
            </w:pPr>
            <w:r w:rsidRPr="004447FE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.</w:t>
            </w:r>
            <w:r w:rsidRPr="004447FE">
              <w:rPr>
                <w:sz w:val="22"/>
                <w:szCs w:val="22"/>
              </w:rPr>
              <w:t>200,56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6.120,34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4.080,22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F2749F">
              <w:rPr>
                <w:rFonts w:cstheme="minorHAnsi"/>
                <w:color w:val="000000"/>
                <w:sz w:val="22"/>
                <w:szCs w:val="22"/>
              </w:rPr>
              <w:t>POLJOPRIVREDNA ZADRUGA AGRO-DUNAV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F2749F">
              <w:rPr>
                <w:rFonts w:cstheme="minorHAnsi"/>
                <w:color w:val="000000"/>
                <w:sz w:val="22"/>
                <w:szCs w:val="22"/>
              </w:rPr>
              <w:t>38651174884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F2749F">
              <w:rPr>
                <w:rFonts w:cstheme="minorHAnsi"/>
                <w:color w:val="000000"/>
                <w:sz w:val="22"/>
                <w:szCs w:val="22"/>
              </w:rPr>
              <w:t>B. Jelačića 12, 31226 Dalj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100000"/>
              <w:rPr>
                <w:sz w:val="22"/>
                <w:szCs w:val="22"/>
              </w:rPr>
            </w:pPr>
            <w:r w:rsidRPr="00481416">
              <w:rPr>
                <w:sz w:val="22"/>
                <w:szCs w:val="22"/>
              </w:rPr>
              <w:t>178</w:t>
            </w:r>
            <w:r>
              <w:rPr>
                <w:sz w:val="22"/>
                <w:szCs w:val="22"/>
              </w:rPr>
              <w:t>.</w:t>
            </w:r>
            <w:r w:rsidRPr="00481416">
              <w:rPr>
                <w:sz w:val="22"/>
                <w:szCs w:val="22"/>
              </w:rPr>
              <w:t>852,87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107.311,72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71.541,15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>PSC FERENČAK trgovina i usluge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>92177469549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>Omladinska 128, 31000 Osijek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000000"/>
              <w:rPr>
                <w:sz w:val="22"/>
                <w:szCs w:val="22"/>
              </w:rPr>
            </w:pPr>
            <w:r w:rsidRPr="000F3D5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.</w:t>
            </w:r>
            <w:r w:rsidRPr="000F3D58">
              <w:rPr>
                <w:sz w:val="22"/>
                <w:szCs w:val="22"/>
              </w:rPr>
              <w:t>202,5</w:t>
            </w:r>
            <w:r>
              <w:rPr>
                <w:sz w:val="22"/>
                <w:szCs w:val="22"/>
              </w:rPr>
              <w:t>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12.121,50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8.081,00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D5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72603F">
              <w:rPr>
                <w:rFonts w:cstheme="minorHAnsi"/>
                <w:color w:val="000000"/>
                <w:sz w:val="22"/>
                <w:szCs w:val="22"/>
              </w:rPr>
              <w:t>DAVOR RENDULIĆ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D5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72603F">
              <w:rPr>
                <w:rFonts w:cstheme="minorHAnsi"/>
                <w:color w:val="000000"/>
                <w:sz w:val="22"/>
                <w:szCs w:val="22"/>
              </w:rPr>
              <w:t>3112138680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D5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0F44EB">
              <w:rPr>
                <w:rFonts w:cstheme="minorHAnsi"/>
                <w:color w:val="000000"/>
                <w:sz w:val="22"/>
                <w:szCs w:val="22"/>
              </w:rPr>
              <w:t>Domovinskog Rata 3, 32000 Vukovar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D58">
            <w:pPr>
              <w:cnfStyle w:val="000000100000"/>
              <w:rPr>
                <w:sz w:val="22"/>
                <w:szCs w:val="22"/>
              </w:rPr>
            </w:pPr>
            <w:r w:rsidRPr="000F44E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0F44EB">
              <w:rPr>
                <w:sz w:val="22"/>
                <w:szCs w:val="22"/>
              </w:rPr>
              <w:t>140,37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1.284,22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856,15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>SANTINI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d.o.o. 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>55614719992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>Starčević Ante 79,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000000"/>
              <w:rPr>
                <w:sz w:val="22"/>
                <w:szCs w:val="22"/>
              </w:rPr>
            </w:pPr>
            <w:r w:rsidRPr="000F3D5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0F3D58">
              <w:rPr>
                <w:sz w:val="22"/>
                <w:szCs w:val="22"/>
              </w:rPr>
              <w:t>372,22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1.423,33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948,89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>SANI GRADNJA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>42496670520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0F3D58">
              <w:rPr>
                <w:rFonts w:cstheme="minorHAnsi"/>
                <w:color w:val="000000"/>
                <w:sz w:val="22"/>
                <w:szCs w:val="22"/>
              </w:rPr>
              <w:t xml:space="preserve">Glavna 17, 32214 Mlaka </w:t>
            </w:r>
            <w:proofErr w:type="spellStart"/>
            <w:r w:rsidRPr="000F3D58">
              <w:rPr>
                <w:rFonts w:cstheme="minorHAnsi"/>
                <w:color w:val="000000"/>
                <w:sz w:val="22"/>
                <w:szCs w:val="22"/>
              </w:rPr>
              <w:t>Antinska</w:t>
            </w:r>
            <w:proofErr w:type="spellEnd"/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100000"/>
              <w:rPr>
                <w:sz w:val="22"/>
                <w:szCs w:val="22"/>
              </w:rPr>
            </w:pPr>
            <w:r w:rsidRPr="000F3D58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 w:rsidRPr="000F3D58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>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7.875,00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5.250,00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D5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4C4270">
              <w:rPr>
                <w:rFonts w:cstheme="minorHAnsi"/>
                <w:color w:val="000000"/>
                <w:sz w:val="22"/>
                <w:szCs w:val="22"/>
              </w:rPr>
              <w:t>SANO - suvremena hranidba životinja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C4270">
              <w:rPr>
                <w:rFonts w:cstheme="minorHAnsi"/>
                <w:color w:val="000000"/>
                <w:sz w:val="22"/>
                <w:szCs w:val="22"/>
              </w:rPr>
              <w:t>58814210661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4C4270">
              <w:rPr>
                <w:rFonts w:cstheme="minorHAnsi"/>
                <w:color w:val="000000"/>
                <w:sz w:val="22"/>
                <w:szCs w:val="22"/>
              </w:rPr>
              <w:t xml:space="preserve">Industrijska cesta 1, 44317 </w:t>
            </w:r>
            <w:proofErr w:type="spellStart"/>
            <w:r w:rsidRPr="004C4270">
              <w:rPr>
                <w:rFonts w:cstheme="minorHAnsi"/>
                <w:color w:val="000000"/>
                <w:sz w:val="22"/>
                <w:szCs w:val="22"/>
              </w:rPr>
              <w:t>Popovača</w:t>
            </w:r>
            <w:proofErr w:type="spellEnd"/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jc w:val="both"/>
              <w:cnfStyle w:val="000000000000"/>
              <w:rPr>
                <w:sz w:val="22"/>
                <w:szCs w:val="22"/>
              </w:rPr>
            </w:pPr>
            <w:r w:rsidRPr="004C427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.932,40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2.359,44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1.572,96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C4270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0F44EB">
              <w:rPr>
                <w:rFonts w:cstheme="minorHAnsi"/>
                <w:color w:val="000000"/>
                <w:sz w:val="22"/>
                <w:szCs w:val="22"/>
              </w:rPr>
              <w:t xml:space="preserve">SAVA OSIGURANJE d.d. - Podružnica Hrvatska za </w:t>
            </w:r>
            <w:r w:rsidRPr="000F44EB">
              <w:rPr>
                <w:rFonts w:cstheme="minorHAnsi"/>
                <w:color w:val="000000"/>
                <w:sz w:val="22"/>
                <w:szCs w:val="22"/>
              </w:rPr>
              <w:lastRenderedPageBreak/>
              <w:t>osiguranje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C4270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0F44EB">
              <w:rPr>
                <w:rFonts w:cstheme="minorHAnsi"/>
                <w:color w:val="000000"/>
                <w:sz w:val="22"/>
                <w:szCs w:val="22"/>
              </w:rPr>
              <w:lastRenderedPageBreak/>
              <w:t>45237012600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C4270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0F44EB">
              <w:rPr>
                <w:rFonts w:cstheme="minorHAnsi"/>
                <w:color w:val="000000"/>
                <w:sz w:val="22"/>
                <w:szCs w:val="22"/>
              </w:rPr>
              <w:t>Savska 144a,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C4270">
            <w:pPr>
              <w:jc w:val="both"/>
              <w:cnfStyle w:val="000000100000"/>
              <w:rPr>
                <w:sz w:val="22"/>
                <w:szCs w:val="22"/>
              </w:rPr>
            </w:pPr>
            <w:r w:rsidRPr="000F44E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0F44EB">
              <w:rPr>
                <w:sz w:val="22"/>
                <w:szCs w:val="22"/>
              </w:rPr>
              <w:t>944,57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1.166,74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777,83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D5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20419C">
              <w:rPr>
                <w:rFonts w:cstheme="minorHAnsi"/>
                <w:color w:val="000000"/>
                <w:sz w:val="22"/>
                <w:szCs w:val="22"/>
              </w:rPr>
              <w:lastRenderedPageBreak/>
              <w:t>OPG MILAN SMETIŠKO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20419C">
              <w:rPr>
                <w:rFonts w:cstheme="minorHAnsi"/>
                <w:color w:val="000000"/>
                <w:sz w:val="22"/>
                <w:szCs w:val="22"/>
              </w:rPr>
              <w:t>14438849969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20419C">
              <w:rPr>
                <w:rFonts w:cstheme="minorHAnsi"/>
                <w:color w:val="000000"/>
                <w:sz w:val="22"/>
                <w:szCs w:val="22"/>
              </w:rPr>
              <w:t xml:space="preserve">Nikole Tesle 33, 32280 </w:t>
            </w:r>
            <w:proofErr w:type="spellStart"/>
            <w:r w:rsidRPr="0020419C">
              <w:rPr>
                <w:rFonts w:cstheme="minorHAnsi"/>
                <w:color w:val="000000"/>
                <w:sz w:val="22"/>
                <w:szCs w:val="22"/>
              </w:rPr>
              <w:t>Jarmina</w:t>
            </w:r>
            <w:proofErr w:type="spellEnd"/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000000"/>
              <w:rPr>
                <w:sz w:val="22"/>
                <w:szCs w:val="22"/>
              </w:rPr>
            </w:pPr>
            <w:r w:rsidRPr="0020419C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.</w:t>
            </w:r>
            <w:r w:rsidRPr="0020419C">
              <w:rPr>
                <w:sz w:val="22"/>
                <w:szCs w:val="22"/>
              </w:rPr>
              <w:t>86,41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2.811,85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1.874,56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0419C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20419C">
              <w:rPr>
                <w:rFonts w:cstheme="minorHAnsi"/>
                <w:color w:val="000000"/>
                <w:sz w:val="22"/>
                <w:szCs w:val="22"/>
              </w:rPr>
              <w:t xml:space="preserve">NIKOLA, obrt za vučnu službu i autolimarske radove, </w:t>
            </w:r>
            <w:proofErr w:type="spellStart"/>
            <w:r w:rsidRPr="0020419C">
              <w:rPr>
                <w:rFonts w:cstheme="minorHAnsi"/>
                <w:color w:val="000000"/>
                <w:sz w:val="22"/>
                <w:szCs w:val="22"/>
              </w:rPr>
              <w:t>vl.Marko</w:t>
            </w:r>
            <w:proofErr w:type="spellEnd"/>
            <w:r w:rsidRPr="0020419C">
              <w:rPr>
                <w:rFonts w:cstheme="minorHAnsi"/>
                <w:color w:val="000000"/>
                <w:sz w:val="22"/>
                <w:szCs w:val="22"/>
              </w:rPr>
              <w:t xml:space="preserve"> Smiljanić,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20419C">
              <w:rPr>
                <w:rFonts w:cstheme="minorHAnsi"/>
                <w:color w:val="000000"/>
                <w:sz w:val="22"/>
                <w:szCs w:val="22"/>
              </w:rPr>
              <w:t>13875690805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20419C">
              <w:rPr>
                <w:rFonts w:cstheme="minorHAnsi"/>
                <w:color w:val="000000"/>
                <w:sz w:val="22"/>
                <w:szCs w:val="22"/>
              </w:rPr>
              <w:t xml:space="preserve">Franje </w:t>
            </w:r>
            <w:proofErr w:type="spellStart"/>
            <w:r w:rsidRPr="0020419C">
              <w:rPr>
                <w:rFonts w:cstheme="minorHAnsi"/>
                <w:color w:val="000000"/>
                <w:sz w:val="22"/>
                <w:szCs w:val="22"/>
              </w:rPr>
              <w:t>Jungerta</w:t>
            </w:r>
            <w:proofErr w:type="spellEnd"/>
            <w:r w:rsidRPr="0020419C">
              <w:rPr>
                <w:rFonts w:cstheme="minorHAnsi"/>
                <w:color w:val="000000"/>
                <w:sz w:val="22"/>
                <w:szCs w:val="22"/>
              </w:rPr>
              <w:t xml:space="preserve"> 17, 31000 </w:t>
            </w:r>
            <w:proofErr w:type="spellStart"/>
            <w:r w:rsidRPr="0020419C">
              <w:rPr>
                <w:rFonts w:cstheme="minorHAnsi"/>
                <w:color w:val="000000"/>
                <w:sz w:val="22"/>
                <w:szCs w:val="22"/>
              </w:rPr>
              <w:t>Josipovac</w:t>
            </w:r>
            <w:proofErr w:type="spellEnd"/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1.375,00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550,00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0419C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20419C">
              <w:rPr>
                <w:rFonts w:cstheme="minorHAnsi"/>
                <w:color w:val="000000"/>
                <w:sz w:val="22"/>
                <w:szCs w:val="22"/>
              </w:rPr>
              <w:t>TRGOVAČ</w:t>
            </w:r>
            <w:r>
              <w:rPr>
                <w:rFonts w:cstheme="minorHAnsi"/>
                <w:color w:val="000000"/>
                <w:sz w:val="22"/>
                <w:szCs w:val="22"/>
              </w:rPr>
              <w:t>KI, GRAĐEVINSKI, PRIJEVOZNIČKI I</w:t>
            </w:r>
            <w:r w:rsidRPr="0020419C">
              <w:rPr>
                <w:rFonts w:cstheme="minorHAnsi"/>
                <w:color w:val="000000"/>
                <w:sz w:val="22"/>
                <w:szCs w:val="22"/>
              </w:rPr>
              <w:t xml:space="preserve"> AUTOMEHANIČARSKI OBRT "MARIĆ B. A. U." VL. Anica Tadić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F87DF0">
              <w:rPr>
                <w:rFonts w:cstheme="minorHAnsi"/>
                <w:color w:val="000000"/>
                <w:sz w:val="22"/>
                <w:szCs w:val="22"/>
              </w:rPr>
              <w:t>21670792419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F87DF0">
              <w:rPr>
                <w:rFonts w:cstheme="minorHAnsi"/>
                <w:color w:val="000000"/>
                <w:sz w:val="22"/>
                <w:szCs w:val="22"/>
              </w:rPr>
              <w:t>V.S.Karadžića 257,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000000"/>
              <w:rPr>
                <w:sz w:val="22"/>
                <w:szCs w:val="22"/>
              </w:rPr>
            </w:pPr>
            <w:r w:rsidRPr="00F87DF0">
              <w:rPr>
                <w:sz w:val="22"/>
                <w:szCs w:val="22"/>
              </w:rPr>
              <w:t>585</w:t>
            </w:r>
            <w:r>
              <w:rPr>
                <w:sz w:val="22"/>
                <w:szCs w:val="22"/>
              </w:rPr>
              <w:t>.</w:t>
            </w:r>
            <w:r w:rsidRPr="00F87DF0">
              <w:rPr>
                <w:sz w:val="22"/>
                <w:szCs w:val="22"/>
              </w:rPr>
              <w:t>184,69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351.110,81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234.073,88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0419C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F87DF0">
              <w:rPr>
                <w:rFonts w:cstheme="minorHAnsi"/>
                <w:color w:val="000000"/>
                <w:sz w:val="22"/>
                <w:szCs w:val="22"/>
              </w:rPr>
              <w:t>TINA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d.o.o. 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F87DF0">
              <w:rPr>
                <w:rFonts w:cstheme="minorHAnsi"/>
                <w:color w:val="000000"/>
                <w:sz w:val="22"/>
                <w:szCs w:val="22"/>
              </w:rPr>
              <w:t>76256756536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F87DF0">
              <w:rPr>
                <w:rFonts w:cstheme="minorHAnsi"/>
                <w:color w:val="000000"/>
                <w:sz w:val="22"/>
                <w:szCs w:val="22"/>
              </w:rPr>
              <w:t>Tržnica 7,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100000"/>
              <w:rPr>
                <w:sz w:val="22"/>
                <w:szCs w:val="22"/>
              </w:rPr>
            </w:pPr>
            <w:r w:rsidRPr="00F87DF0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t>.</w:t>
            </w:r>
            <w:r w:rsidRPr="00F87DF0">
              <w:rPr>
                <w:sz w:val="22"/>
                <w:szCs w:val="22"/>
              </w:rPr>
              <w:t>054,15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24.632,49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16.421,66 kn 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D5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EF3178">
              <w:rPr>
                <w:rFonts w:cstheme="minorHAnsi"/>
                <w:color w:val="000000"/>
                <w:sz w:val="22"/>
                <w:szCs w:val="22"/>
              </w:rPr>
              <w:t xml:space="preserve">AGRO-PARTNER obrt za trg. na veliko </w:t>
            </w:r>
            <w:proofErr w:type="spellStart"/>
            <w:r w:rsidRPr="00EF3178">
              <w:rPr>
                <w:rFonts w:cstheme="minorHAnsi"/>
                <w:color w:val="000000"/>
                <w:sz w:val="22"/>
                <w:szCs w:val="22"/>
              </w:rPr>
              <w:t>vl</w:t>
            </w:r>
            <w:proofErr w:type="spellEnd"/>
            <w:r w:rsidRPr="00EF3178">
              <w:rPr>
                <w:rFonts w:cstheme="minorHAnsi"/>
                <w:color w:val="000000"/>
                <w:sz w:val="22"/>
                <w:szCs w:val="22"/>
              </w:rPr>
              <w:t>. Bojan Tomašević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EF3178">
              <w:rPr>
                <w:rFonts w:cstheme="minorHAnsi"/>
                <w:color w:val="000000"/>
                <w:sz w:val="22"/>
                <w:szCs w:val="22"/>
              </w:rPr>
              <w:t>34607493750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EF3178">
              <w:rPr>
                <w:rFonts w:cstheme="minorHAnsi"/>
                <w:color w:val="000000"/>
                <w:sz w:val="22"/>
                <w:szCs w:val="22"/>
              </w:rPr>
              <w:t>Ratarska 4, 31204 Bijelo Brdo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415,13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249,08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166,05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EF317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6D7FAA">
              <w:rPr>
                <w:rFonts w:cstheme="minorHAnsi"/>
                <w:color w:val="000000"/>
                <w:sz w:val="22"/>
                <w:szCs w:val="22"/>
              </w:rPr>
              <w:t xml:space="preserve">TRIGLAV OSIGURANJE </w:t>
            </w:r>
            <w:r w:rsidRPr="00776321">
              <w:rPr>
                <w:rFonts w:cstheme="minorHAnsi"/>
                <w:color w:val="000000"/>
                <w:sz w:val="22"/>
                <w:szCs w:val="22"/>
              </w:rPr>
              <w:t>d.d.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EF317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0F44EB">
              <w:rPr>
                <w:rFonts w:cstheme="minorHAnsi"/>
                <w:color w:val="000000"/>
                <w:sz w:val="22"/>
                <w:szCs w:val="22"/>
              </w:rPr>
              <w:t>29743547503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EF317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0F44EB">
              <w:rPr>
                <w:rFonts w:cstheme="minorHAnsi"/>
                <w:color w:val="000000"/>
                <w:sz w:val="22"/>
                <w:szCs w:val="22"/>
              </w:rPr>
              <w:t xml:space="preserve">Trg Lava </w:t>
            </w:r>
            <w:proofErr w:type="spellStart"/>
            <w:r w:rsidRPr="000F44EB">
              <w:rPr>
                <w:rFonts w:cstheme="minorHAnsi"/>
                <w:color w:val="000000"/>
                <w:sz w:val="22"/>
                <w:szCs w:val="22"/>
              </w:rPr>
              <w:t>Mirskog</w:t>
            </w:r>
            <w:proofErr w:type="spellEnd"/>
            <w:r w:rsidRPr="000F44EB">
              <w:rPr>
                <w:rFonts w:cstheme="minorHAnsi"/>
                <w:color w:val="000000"/>
                <w:sz w:val="22"/>
                <w:szCs w:val="22"/>
              </w:rPr>
              <w:t>, 31000 Osijek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 w:rsidRPr="000F44EB">
              <w:rPr>
                <w:sz w:val="22"/>
                <w:szCs w:val="22"/>
              </w:rPr>
              <w:t>171</w:t>
            </w:r>
            <w:r>
              <w:rPr>
                <w:sz w:val="22"/>
                <w:szCs w:val="22"/>
              </w:rPr>
              <w:t>.</w:t>
            </w:r>
            <w:r w:rsidRPr="000F44EB">
              <w:rPr>
                <w:sz w:val="22"/>
                <w:szCs w:val="22"/>
              </w:rPr>
              <w:t>605,08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102.963,05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68.642,03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D5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UNIWELT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72090799734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J.J.Strossmayera 44, 31000 Osijek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447FE">
            <w:pPr>
              <w:cnfStyle w:val="000000000000"/>
              <w:rPr>
                <w:sz w:val="22"/>
                <w:szCs w:val="22"/>
              </w:rPr>
            </w:pPr>
            <w:r w:rsidRPr="00DF5A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  <w:r w:rsidRPr="00DF5AD9">
              <w:rPr>
                <w:sz w:val="22"/>
                <w:szCs w:val="22"/>
              </w:rPr>
              <w:t>221,97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4.333,18 kn</w:t>
            </w:r>
          </w:p>
          <w:p w:rsidRDefault="00001DC5" w:rsidP="00DC637C" w:rsidR="00001DC5" w:rsidRPr="00DF5AD9">
            <w:pPr>
              <w:jc w:val="center"/>
              <w:cnfStyle w:val="000000000000"/>
              <w:rPr>
                <w:sz w:val="22"/>
                <w:szCs w:val="22"/>
              </w:rPr>
            </w:pP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2.888,79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21023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VINDON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d.o.o. 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89230529680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Lučka ulica 4, 35000 Slavonski Brod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 w:rsidRPr="00DF5AD9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</w:t>
            </w:r>
            <w:r w:rsidRPr="00DF5AD9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>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9.562,50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F32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6.375,00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0F44EB">
              <w:rPr>
                <w:rFonts w:cstheme="minorHAnsi"/>
                <w:color w:val="000000"/>
                <w:sz w:val="22"/>
                <w:szCs w:val="22"/>
              </w:rPr>
              <w:t>VIPnet</w:t>
            </w:r>
            <w:proofErr w:type="spellEnd"/>
            <w:r>
              <w:rPr>
                <w:rFonts w:cstheme="minorHAnsi"/>
                <w:color w:val="000000"/>
                <w:sz w:val="22"/>
                <w:szCs w:val="22"/>
              </w:rPr>
              <w:t xml:space="preserve"> d.o.o. 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0F44EB">
              <w:rPr>
                <w:rFonts w:cstheme="minorHAnsi"/>
                <w:color w:val="000000"/>
                <w:sz w:val="22"/>
                <w:szCs w:val="22"/>
              </w:rPr>
              <w:t>29524210204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0F44EB">
              <w:rPr>
                <w:rFonts w:cstheme="minorHAnsi"/>
                <w:color w:val="000000"/>
                <w:sz w:val="22"/>
                <w:szCs w:val="22"/>
              </w:rPr>
              <w:t>Vrtni put 1, 10000 Zagreb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cnfStyle w:val="000000000000"/>
              <w:rPr>
                <w:sz w:val="22"/>
                <w:szCs w:val="22"/>
              </w:rPr>
            </w:pPr>
            <w:r w:rsidRPr="000F44E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Pr="000F44EB">
              <w:rPr>
                <w:sz w:val="22"/>
                <w:szCs w:val="22"/>
              </w:rPr>
              <w:t>636,26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3.381,76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2.254,50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VULKANIZER ZDENO d.o.o.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45720904552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Alojzija Stepinca 137, 32100 Vinkovci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cnfStyle w:val="000000100000"/>
              <w:rPr>
                <w:sz w:val="22"/>
                <w:szCs w:val="22"/>
              </w:rPr>
            </w:pPr>
            <w:r w:rsidRPr="00DF5AD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DF5AD9">
              <w:rPr>
                <w:sz w:val="22"/>
                <w:szCs w:val="22"/>
              </w:rPr>
              <w:t>781,18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2.868,71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1.912,47 kn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ZAŠTITAINSPEKT  d.o.</w:t>
            </w:r>
            <w:r w:rsidRPr="00DF5AD9">
              <w:rPr>
                <w:rFonts w:cstheme="minorHAnsi"/>
                <w:color w:val="000000"/>
                <w:sz w:val="22"/>
                <w:szCs w:val="22"/>
              </w:rPr>
              <w:t>o.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>28737940650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  <w:r w:rsidRPr="00DF5AD9">
              <w:rPr>
                <w:rFonts w:cstheme="minorHAnsi"/>
                <w:color w:val="000000"/>
                <w:sz w:val="22"/>
                <w:szCs w:val="22"/>
              </w:rPr>
              <w:t xml:space="preserve">A. </w:t>
            </w:r>
            <w:proofErr w:type="spellStart"/>
            <w:r w:rsidRPr="00DF5AD9">
              <w:rPr>
                <w:rFonts w:cstheme="minorHAnsi"/>
                <w:color w:val="000000"/>
                <w:sz w:val="22"/>
                <w:szCs w:val="22"/>
              </w:rPr>
              <w:t>Reisner</w:t>
            </w:r>
            <w:proofErr w:type="spellEnd"/>
            <w:r w:rsidRPr="00DF5AD9">
              <w:rPr>
                <w:rFonts w:cstheme="minorHAnsi"/>
                <w:color w:val="000000"/>
                <w:sz w:val="22"/>
                <w:szCs w:val="22"/>
              </w:rPr>
              <w:t xml:space="preserve"> 95/a, 31000 Osijek</w:t>
            </w: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cnfStyle w:val="000000000000"/>
              <w:rPr>
                <w:sz w:val="22"/>
                <w:szCs w:val="22"/>
              </w:rPr>
            </w:pPr>
            <w:r w:rsidRPr="00DF5AD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DF5AD9">
              <w:rPr>
                <w:sz w:val="22"/>
                <w:szCs w:val="22"/>
              </w:rPr>
              <w:t>750</w:t>
            </w:r>
            <w:r>
              <w:rPr>
                <w:sz w:val="22"/>
                <w:szCs w:val="22"/>
              </w:rPr>
              <w:t>,00 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1.650,00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1.100,00 kn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DF5AD9">
            <w:pPr>
              <w:cnfStyle w:val="000000100000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>
            <w:pPr>
              <w:cnfStyle w:val="000000100000"/>
              <w:rPr>
                <w:sz w:val="22"/>
                <w:szCs w:val="22"/>
              </w:rPr>
            </w:pP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4D028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000000"/>
              <w:rPr>
                <w:sz w:val="22"/>
                <w:szCs w:val="22"/>
              </w:rPr>
            </w:pPr>
          </w:p>
        </w:tc>
      </w:tr>
      <w:tr w:rsidTr="00DC637C" w:rsidR="00001DC5">
        <w:trPr>
          <w:cnfStyle w:val="000000100000"/>
          <w:trHeight w:val="195"/>
        </w:trPr>
        <w:tc>
          <w:tcPr>
            <w:cnfStyle w:val="001000000000"/>
            <w:tcW w:type="dxa" w:w="2014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UKUPNO: </w:t>
            </w:r>
          </w:p>
        </w:tc>
        <w:tc>
          <w:tcPr>
            <w:tcW w:type="dxa" w:w="1530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001DC5" w:rsidP="00DC637C" w:rsidR="00001DC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001DC5" w:rsidP="00DC637C" w:rsidR="00001DC5">
            <w:pPr>
              <w:cnfStyle w:val="000000100000"/>
              <w:rPr>
                <w:rFonts w:cstheme="minorHAnsi"/>
              </w:rPr>
            </w:pPr>
          </w:p>
        </w:tc>
        <w:tc>
          <w:tcPr>
            <w:tcW w:type="dxa" w:w="216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jc w:val="right"/>
              <w:cnfStyle w:val="000000100000"/>
            </w:pPr>
            <w:r>
              <w:t>kn</w:t>
            </w:r>
          </w:p>
        </w:tc>
        <w:tc>
          <w:tcPr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jc w:val="right"/>
              <w:cnfStyle w:val="000000100000"/>
            </w:pPr>
            <w:r w:rsidRPr="00F33F48">
              <w:t xml:space="preserve"> kn</w:t>
            </w:r>
          </w:p>
        </w:tc>
        <w:tc>
          <w:tcPr>
            <w:tcW w:type="dxa" w:w="174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 w:rsidRPr="00F33F48">
            <w:pPr>
              <w:jc w:val="right"/>
              <w:cnfStyle w:val="000000100000"/>
            </w:pPr>
            <w:r w:rsidRPr="00F33F48">
              <w:t xml:space="preserve"> kn</w:t>
            </w:r>
          </w:p>
        </w:tc>
      </w:tr>
    </w:tbl>
    <w:p w:rsidRDefault="00001DC5" w:rsidP="00001DC5" w:rsidR="00001DC5" w:rsidRPr="0030268F">
      <w:pPr>
        <w:rPr>
          <w:rFonts w:eastAsia="Calibri"/>
          <w:b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b/>
        </w:rPr>
        <w:t>ADAM ADŽIĆ</w:t>
      </w:r>
      <w:r>
        <w:t xml:space="preserve">, </w:t>
      </w:r>
      <w:proofErr w:type="spellStart"/>
      <w:r w:rsidRPr="00114B5B">
        <w:t>Kanovačka</w:t>
      </w:r>
      <w:proofErr w:type="spellEnd"/>
      <w:r w:rsidRPr="00114B5B">
        <w:t xml:space="preserve"> 30, 32100 Vinkovci</w:t>
      </w:r>
      <w:r>
        <w:t xml:space="preserve">, OIB </w:t>
      </w:r>
      <w:r w:rsidRPr="00114B5B">
        <w:t>73666308360</w:t>
      </w:r>
      <w:r>
        <w:t xml:space="preserve">, </w:t>
      </w:r>
      <w:r w:rsidRPr="000472B3">
        <w:t>ut</w:t>
      </w:r>
      <w:r>
        <w:t xml:space="preserve">vrđeni iznos tražbine </w:t>
      </w:r>
      <w:r w:rsidRPr="00114B5B">
        <w:t xml:space="preserve">173.844,37 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114B5B">
        <w:t xml:space="preserve">69.537,75 </w:t>
      </w:r>
      <w:r w:rsidRPr="000472B3">
        <w:t>kn. Preostali iznos</w:t>
      </w:r>
      <w:r>
        <w:t xml:space="preserve"> tražbine koji iznosi </w:t>
      </w:r>
      <w:r w:rsidRPr="00114B5B">
        <w:t xml:space="preserve">104.306,62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lastRenderedPageBreak/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 w:rsidRPr="00524BDB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 w:rsidRPr="00524BDB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b/>
        </w:rPr>
        <w:t>AGRALIS D.O.O.,</w:t>
      </w:r>
      <w:r w:rsidRPr="00524BDB">
        <w:t xml:space="preserve"> </w:t>
      </w:r>
      <w:proofErr w:type="spellStart"/>
      <w:r w:rsidRPr="00524BDB">
        <w:t>Vj.Augusta</w:t>
      </w:r>
      <w:proofErr w:type="spellEnd"/>
      <w:r w:rsidRPr="00524BDB">
        <w:t xml:space="preserve"> Cesarca 16, 31000 Osijek, OIB 13722938070</w:t>
      </w:r>
      <w:r>
        <w:t xml:space="preserve">, </w:t>
      </w:r>
      <w:r w:rsidRPr="000472B3">
        <w:t>ut</w:t>
      </w:r>
      <w:r>
        <w:t xml:space="preserve">vrđeni iznos tražbine </w:t>
      </w:r>
      <w:r w:rsidRPr="00524BDB">
        <w:t xml:space="preserve">18.706,25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524BDB">
        <w:t xml:space="preserve">7.482,50 </w:t>
      </w:r>
      <w:r w:rsidRPr="000472B3">
        <w:t>kn. Preostali iznos</w:t>
      </w:r>
      <w:r>
        <w:t xml:space="preserve"> tražbine koji iznosi </w:t>
      </w:r>
      <w:r w:rsidRPr="00524BDB">
        <w:t xml:space="preserve">11.223,75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</w:t>
      </w:r>
      <w:r>
        <w:t xml:space="preserve"> 19% tražbine</w:t>
      </w:r>
      <w:r w:rsidRPr="00524BDB">
        <w:t xml:space="preserve">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b/>
        </w:rPr>
        <w:t>AGROMILK D.O.O</w:t>
      </w:r>
      <w:r w:rsidRPr="00B56001">
        <w:t xml:space="preserve">., Markovo 6, 0 </w:t>
      </w:r>
      <w:proofErr w:type="spellStart"/>
      <w:r w:rsidRPr="00B56001">
        <w:t>Kamnik</w:t>
      </w:r>
      <w:proofErr w:type="spellEnd"/>
      <w:r w:rsidRPr="00B56001">
        <w:t>, Slovenija</w:t>
      </w:r>
      <w:r>
        <w:t xml:space="preserve">, </w:t>
      </w:r>
      <w:r w:rsidRPr="000472B3">
        <w:t>ut</w:t>
      </w:r>
      <w:r>
        <w:t xml:space="preserve">vrđeni iznos tražbine </w:t>
      </w:r>
      <w:r w:rsidRPr="00F90797">
        <w:t>91</w:t>
      </w:r>
      <w:r>
        <w:t xml:space="preserve">. </w:t>
      </w:r>
      <w:r w:rsidRPr="00F90797">
        <w:t>616,86</w:t>
      </w:r>
      <w:r>
        <w:t xml:space="preserve">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F90797">
        <w:t xml:space="preserve">36.646,74 </w:t>
      </w:r>
      <w:r w:rsidRPr="000472B3">
        <w:t>kn. Preostali iznos</w:t>
      </w:r>
      <w:r>
        <w:t xml:space="preserve"> tražbine koji iznosi </w:t>
      </w:r>
      <w:r w:rsidRPr="00F90797">
        <w:t xml:space="preserve">54.970,12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lastRenderedPageBreak/>
        <w:t>AGRONOM D.O.O.,</w:t>
      </w:r>
      <w:r>
        <w:rPr>
          <w:rFonts w:eastAsia="Calibri"/>
        </w:rPr>
        <w:t xml:space="preserve"> </w:t>
      </w:r>
      <w:r w:rsidRPr="00EE3645">
        <w:rPr>
          <w:rFonts w:eastAsia="Calibri"/>
        </w:rPr>
        <w:t>Zagrebačka 171, 34000 Požega</w:t>
      </w:r>
      <w:r>
        <w:rPr>
          <w:rFonts w:eastAsia="Calibri"/>
        </w:rPr>
        <w:t xml:space="preserve">, OIB </w:t>
      </w:r>
      <w:r w:rsidRPr="00EE3645">
        <w:rPr>
          <w:rFonts w:eastAsia="Calibri"/>
        </w:rPr>
        <w:t>67793044823</w:t>
      </w:r>
      <w:r>
        <w:rPr>
          <w:rFonts w:eastAsia="Calibri"/>
        </w:rPr>
        <w:t xml:space="preserve"> </w:t>
      </w:r>
      <w:r w:rsidRPr="000472B3">
        <w:t>ut</w:t>
      </w:r>
      <w:r>
        <w:t xml:space="preserve">vrđeni iznos tražbine </w:t>
      </w:r>
      <w:r w:rsidRPr="00EE3645">
        <w:t xml:space="preserve">1.896.214,05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EE3645">
        <w:t xml:space="preserve">758.485,62 </w:t>
      </w:r>
      <w:r w:rsidRPr="000472B3">
        <w:t>kn. Preostali iznos</w:t>
      </w:r>
      <w:r>
        <w:t xml:space="preserve"> tražbine koji iznosi </w:t>
      </w:r>
      <w:r w:rsidRPr="00EE3645">
        <w:t xml:space="preserve">1.137.728,43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 w:rsidRPr="00081201">
      <w:pPr>
        <w:rPr>
          <w:rFonts w:eastAsia="Calibri"/>
          <w:b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ADRIJANA BECIĆ</w:t>
      </w:r>
      <w:r>
        <w:rPr>
          <w:rFonts w:eastAsia="Calibri"/>
        </w:rPr>
        <w:t xml:space="preserve">, </w:t>
      </w:r>
      <w:proofErr w:type="spellStart"/>
      <w:r w:rsidRPr="00946328">
        <w:rPr>
          <w:rFonts w:eastAsia="Calibri"/>
        </w:rPr>
        <w:t>Jurja</w:t>
      </w:r>
      <w:proofErr w:type="spellEnd"/>
      <w:r w:rsidRPr="00946328">
        <w:rPr>
          <w:rFonts w:eastAsia="Calibri"/>
        </w:rPr>
        <w:t xml:space="preserve"> Dalmatinca 49, 32100 Vinkovci</w:t>
      </w:r>
      <w:r>
        <w:rPr>
          <w:rFonts w:eastAsia="Calibri"/>
        </w:rPr>
        <w:t xml:space="preserve">, OIB </w:t>
      </w:r>
      <w:r w:rsidRPr="00946328">
        <w:rPr>
          <w:rFonts w:eastAsia="Calibri"/>
        </w:rPr>
        <w:t>99025310836</w:t>
      </w:r>
      <w:r>
        <w:rPr>
          <w:rFonts w:eastAsia="Calibri"/>
        </w:rPr>
        <w:t xml:space="preserve"> </w:t>
      </w:r>
      <w:r w:rsidRPr="000472B3">
        <w:t>ut</w:t>
      </w:r>
      <w:r>
        <w:t xml:space="preserve">vrđeni iznos tražbine </w:t>
      </w:r>
      <w:r w:rsidRPr="00946328">
        <w:t xml:space="preserve">148.217,00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946328">
        <w:t xml:space="preserve">88.930,20 </w:t>
      </w:r>
      <w:r w:rsidRPr="000472B3">
        <w:t>kn. Preostali iznos</w:t>
      </w:r>
      <w:r>
        <w:t xml:space="preserve"> tražbine koji iznosi </w:t>
      </w:r>
      <w:r w:rsidRPr="00946328">
        <w:t xml:space="preserve">88.930,20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BENDIX d.o.o.,</w:t>
      </w:r>
      <w:r>
        <w:rPr>
          <w:rFonts w:eastAsia="Calibri"/>
        </w:rPr>
        <w:t xml:space="preserve"> </w:t>
      </w:r>
      <w:proofErr w:type="spellStart"/>
      <w:r w:rsidRPr="00946328">
        <w:rPr>
          <w:rFonts w:eastAsia="Calibri"/>
        </w:rPr>
        <w:t>H.V</w:t>
      </w:r>
      <w:proofErr w:type="spellEnd"/>
      <w:r w:rsidRPr="00946328">
        <w:rPr>
          <w:rFonts w:eastAsia="Calibri"/>
        </w:rPr>
        <w:t xml:space="preserve">. </w:t>
      </w:r>
      <w:proofErr w:type="spellStart"/>
      <w:r w:rsidRPr="00946328">
        <w:rPr>
          <w:rFonts w:eastAsia="Calibri"/>
        </w:rPr>
        <w:t>Hrvatinića</w:t>
      </w:r>
      <w:proofErr w:type="spellEnd"/>
      <w:r w:rsidRPr="00946328">
        <w:rPr>
          <w:rFonts w:eastAsia="Calibri"/>
        </w:rPr>
        <w:t xml:space="preserve"> 37, 32100 Vinkovci</w:t>
      </w:r>
      <w:r>
        <w:rPr>
          <w:rFonts w:eastAsia="Calibri"/>
        </w:rPr>
        <w:t xml:space="preserve">, OIB </w:t>
      </w:r>
      <w:r w:rsidRPr="00946328">
        <w:rPr>
          <w:rFonts w:eastAsia="Calibri"/>
        </w:rPr>
        <w:t>74170169835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946328">
        <w:t xml:space="preserve">941,74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EC702D">
        <w:t xml:space="preserve">376,70 </w:t>
      </w:r>
      <w:r w:rsidRPr="000472B3">
        <w:t>kn. Preostali iznos</w:t>
      </w:r>
      <w:r>
        <w:t xml:space="preserve"> tražbine koji iznosi </w:t>
      </w:r>
      <w:r w:rsidRPr="00946328">
        <w:t xml:space="preserve">565,04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lastRenderedPageBreak/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BIOMIN D.O.O</w:t>
      </w:r>
      <w:r>
        <w:rPr>
          <w:rFonts w:eastAsia="Calibri"/>
        </w:rPr>
        <w:t xml:space="preserve">., </w:t>
      </w:r>
      <w:r w:rsidRPr="00E81C05">
        <w:rPr>
          <w:rFonts w:eastAsia="Calibri"/>
        </w:rPr>
        <w:t>Poginulih branitelja 4, 10340 Vrbovec</w:t>
      </w:r>
      <w:r>
        <w:rPr>
          <w:rFonts w:eastAsia="Calibri"/>
        </w:rPr>
        <w:t xml:space="preserve">, OIB </w:t>
      </w:r>
      <w:r w:rsidRPr="00E81C05">
        <w:rPr>
          <w:rFonts w:eastAsia="Calibri"/>
        </w:rPr>
        <w:t>35526835212</w:t>
      </w:r>
      <w:r>
        <w:rPr>
          <w:rFonts w:eastAsia="Calibri"/>
        </w:rPr>
        <w:t xml:space="preserve"> </w:t>
      </w:r>
      <w:r w:rsidRPr="000472B3">
        <w:t>ut</w:t>
      </w:r>
      <w:r>
        <w:t xml:space="preserve">vrđeni iznos tražbine </w:t>
      </w:r>
      <w:r w:rsidRPr="00E81C05">
        <w:t xml:space="preserve">123.303,90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E81C05">
        <w:t xml:space="preserve">73.982,34 </w:t>
      </w:r>
      <w:r w:rsidRPr="000472B3">
        <w:t>kn. Preostali iznos</w:t>
      </w:r>
      <w:r>
        <w:t xml:space="preserve"> tražbine koji iznosi </w:t>
      </w:r>
      <w:r w:rsidRPr="00E81C05">
        <w:t xml:space="preserve">73.982,34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 xml:space="preserve">BOMI – </w:t>
      </w:r>
      <w:proofErr w:type="spellStart"/>
      <w:r w:rsidRPr="00081201">
        <w:rPr>
          <w:rFonts w:eastAsia="Calibri"/>
          <w:b/>
        </w:rPr>
        <w:t>max</w:t>
      </w:r>
      <w:proofErr w:type="spellEnd"/>
      <w:r w:rsidRPr="00081201">
        <w:rPr>
          <w:rFonts w:eastAsia="Calibri"/>
          <w:b/>
        </w:rPr>
        <w:t xml:space="preserve"> d.o.o</w:t>
      </w:r>
      <w:r>
        <w:rPr>
          <w:rFonts w:eastAsia="Calibri"/>
        </w:rPr>
        <w:t xml:space="preserve">., </w:t>
      </w:r>
      <w:r w:rsidRPr="00196DA7">
        <w:rPr>
          <w:rFonts w:eastAsia="Calibri"/>
        </w:rPr>
        <w:t>J.J.Strosmayera 4, 43000 Bjelovar</w:t>
      </w:r>
      <w:r>
        <w:rPr>
          <w:rFonts w:eastAsia="Calibri"/>
        </w:rPr>
        <w:t xml:space="preserve">, OIB </w:t>
      </w:r>
      <w:r w:rsidRPr="00196DA7">
        <w:rPr>
          <w:rFonts w:eastAsia="Calibri"/>
        </w:rPr>
        <w:t>8647157179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196DA7">
        <w:t xml:space="preserve">19.080,81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196DA7">
        <w:t xml:space="preserve">7.632,32 </w:t>
      </w:r>
      <w:r w:rsidRPr="000472B3">
        <w:t>kn. Preostali iznos</w:t>
      </w:r>
      <w:r>
        <w:t xml:space="preserve"> tražbine koji iznosi </w:t>
      </w:r>
      <w:r w:rsidRPr="00196DA7">
        <w:t xml:space="preserve">11.448,49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>
        <w:rPr>
          <w:rFonts w:eastAsia="Calibri"/>
          <w:b/>
        </w:rPr>
        <w:t>CHROMOS AGRO D.D.</w:t>
      </w:r>
      <w:r>
        <w:rPr>
          <w:rFonts w:eastAsia="Calibri"/>
        </w:rPr>
        <w:t xml:space="preserve">, </w:t>
      </w:r>
      <w:r w:rsidRPr="00A25F55">
        <w:rPr>
          <w:rFonts w:eastAsia="Calibri"/>
        </w:rPr>
        <w:t>Radnička cesta 173n, 10000 Zagreb</w:t>
      </w:r>
      <w:r>
        <w:rPr>
          <w:rFonts w:eastAsia="Calibri"/>
        </w:rPr>
        <w:t xml:space="preserve">, OIB </w:t>
      </w:r>
      <w:r w:rsidRPr="00A25F55">
        <w:rPr>
          <w:rFonts w:eastAsia="Calibri"/>
        </w:rPr>
        <w:t>82790074844</w:t>
      </w:r>
      <w:r>
        <w:rPr>
          <w:rFonts w:eastAsia="Calibri"/>
        </w:rPr>
        <w:t xml:space="preserve"> </w:t>
      </w:r>
      <w:r w:rsidRPr="000472B3">
        <w:t>ut</w:t>
      </w:r>
      <w:r>
        <w:t xml:space="preserve">vrđeni iznos tražbine </w:t>
      </w:r>
      <w:r w:rsidRPr="00A25F55">
        <w:t xml:space="preserve">200.000,00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80.000,00</w:t>
      </w:r>
      <w:r w:rsidRPr="00196DA7">
        <w:t xml:space="preserve"> </w:t>
      </w:r>
      <w:r w:rsidRPr="000472B3">
        <w:t>kn. Preostali iznos</w:t>
      </w:r>
      <w:r>
        <w:t xml:space="preserve"> tražbine koji iznosi 120.000,00</w:t>
      </w:r>
      <w:r w:rsidRPr="00196DA7">
        <w:t xml:space="preserve">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</w:t>
      </w:r>
      <w:r w:rsidRPr="000472B3">
        <w:lastRenderedPageBreak/>
        <w:t xml:space="preserve">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DIDAKTIKA, USTANOVA ZA OBRAZOVANJE IZ ZAŠTITE NA RADU,</w:t>
      </w:r>
      <w:r>
        <w:rPr>
          <w:rFonts w:eastAsia="Calibri"/>
        </w:rPr>
        <w:t xml:space="preserve"> </w:t>
      </w:r>
      <w:r w:rsidRPr="00133976">
        <w:rPr>
          <w:rFonts w:eastAsia="Calibri"/>
        </w:rPr>
        <w:t xml:space="preserve">Trg Lava </w:t>
      </w:r>
      <w:proofErr w:type="spellStart"/>
      <w:r w:rsidRPr="00133976">
        <w:rPr>
          <w:rFonts w:eastAsia="Calibri"/>
        </w:rPr>
        <w:t>Mirskog</w:t>
      </w:r>
      <w:proofErr w:type="spellEnd"/>
      <w:r w:rsidRPr="00133976">
        <w:rPr>
          <w:rFonts w:eastAsia="Calibri"/>
        </w:rPr>
        <w:t xml:space="preserve"> 33, 31000 Osijek</w:t>
      </w:r>
      <w:r>
        <w:rPr>
          <w:rFonts w:eastAsia="Calibri"/>
        </w:rPr>
        <w:t xml:space="preserve">, OIB </w:t>
      </w:r>
      <w:r w:rsidRPr="00133976">
        <w:rPr>
          <w:rFonts w:eastAsia="Calibri"/>
        </w:rPr>
        <w:t>14763414644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133976">
        <w:t xml:space="preserve">1.800,00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720,00</w:t>
      </w:r>
      <w:r w:rsidRPr="00196DA7">
        <w:t xml:space="preserve"> </w:t>
      </w:r>
      <w:r w:rsidRPr="000472B3">
        <w:t>kn. Preostali iznos</w:t>
      </w:r>
      <w:r>
        <w:t xml:space="preserve"> tražbine koji iznosi 1.080,00</w:t>
      </w:r>
      <w:r w:rsidRPr="00196DA7">
        <w:t xml:space="preserve">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 xml:space="preserve">DUGEČ HIDRAULIKA, obrt za servis, izradu i trgovinu, </w:t>
      </w:r>
      <w:proofErr w:type="spellStart"/>
      <w:r w:rsidRPr="00081201">
        <w:rPr>
          <w:rFonts w:eastAsia="Calibri"/>
          <w:b/>
        </w:rPr>
        <w:t>vl</w:t>
      </w:r>
      <w:proofErr w:type="spellEnd"/>
      <w:r w:rsidRPr="00081201">
        <w:rPr>
          <w:rFonts w:eastAsia="Calibri"/>
          <w:b/>
        </w:rPr>
        <w:t xml:space="preserve">. Martin </w:t>
      </w:r>
      <w:proofErr w:type="spellStart"/>
      <w:r w:rsidRPr="00081201">
        <w:rPr>
          <w:rFonts w:eastAsia="Calibri"/>
          <w:b/>
        </w:rPr>
        <w:t>Dugeč</w:t>
      </w:r>
      <w:proofErr w:type="spellEnd"/>
      <w:r w:rsidRPr="00081201">
        <w:rPr>
          <w:rFonts w:eastAsia="Calibri"/>
          <w:b/>
        </w:rPr>
        <w:t>,</w:t>
      </w:r>
      <w:r>
        <w:rPr>
          <w:rFonts w:eastAsia="Calibri"/>
        </w:rPr>
        <w:t xml:space="preserve"> </w:t>
      </w:r>
      <w:proofErr w:type="spellStart"/>
      <w:r w:rsidRPr="00377382">
        <w:rPr>
          <w:rFonts w:eastAsia="Calibri"/>
        </w:rPr>
        <w:t>A.Hebranga</w:t>
      </w:r>
      <w:proofErr w:type="spellEnd"/>
      <w:r w:rsidRPr="00377382">
        <w:rPr>
          <w:rFonts w:eastAsia="Calibri"/>
        </w:rPr>
        <w:t xml:space="preserve"> 65, 32252 Otok</w:t>
      </w:r>
      <w:r>
        <w:rPr>
          <w:rFonts w:eastAsia="Calibri"/>
        </w:rPr>
        <w:t xml:space="preserve">, OIB </w:t>
      </w:r>
      <w:r w:rsidRPr="00377382">
        <w:rPr>
          <w:rFonts w:eastAsia="Calibri"/>
        </w:rPr>
        <w:t>50094280735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CA2996">
        <w:t xml:space="preserve">437,50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175,00</w:t>
      </w:r>
      <w:r w:rsidRPr="00196DA7">
        <w:t xml:space="preserve"> </w:t>
      </w:r>
      <w:r w:rsidRPr="000472B3">
        <w:t>kn. Preostali iznos</w:t>
      </w:r>
      <w:r>
        <w:t xml:space="preserve"> tražbine koji iznosi </w:t>
      </w:r>
      <w:r w:rsidRPr="00CA2996">
        <w:t xml:space="preserve">262,50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lastRenderedPageBreak/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DUROCOOL d.o.o</w:t>
      </w:r>
      <w:r>
        <w:rPr>
          <w:rFonts w:eastAsia="Calibri"/>
        </w:rPr>
        <w:t xml:space="preserve">., </w:t>
      </w:r>
      <w:r w:rsidRPr="00CA2996">
        <w:rPr>
          <w:rFonts w:eastAsia="Calibri"/>
        </w:rPr>
        <w:t>Široki put 119B Vukovar</w:t>
      </w:r>
      <w:r>
        <w:rPr>
          <w:rFonts w:eastAsia="Calibri"/>
        </w:rPr>
        <w:t xml:space="preserve">, OIB </w:t>
      </w:r>
      <w:r w:rsidRPr="00CA2996">
        <w:rPr>
          <w:rFonts w:eastAsia="Calibri"/>
        </w:rPr>
        <w:t>08297468577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CA2996">
        <w:t xml:space="preserve">462,00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184,80</w:t>
      </w:r>
      <w:r w:rsidRPr="00196DA7">
        <w:t xml:space="preserve"> </w:t>
      </w:r>
      <w:r w:rsidRPr="000472B3">
        <w:t>kn. Preostali iznos</w:t>
      </w:r>
      <w:r>
        <w:t xml:space="preserve"> tražbine koji iznosi </w:t>
      </w:r>
      <w:r>
        <w:rPr>
          <w:sz w:val="22"/>
          <w:szCs w:val="22"/>
        </w:rPr>
        <w:t xml:space="preserve">277,20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ELEKTROTEHNIČKI OBRT, SERVIS ZA ELEKTROMOTORE VL. ROLAND RADOŠ</w:t>
      </w:r>
      <w:r>
        <w:rPr>
          <w:rFonts w:eastAsia="Calibri"/>
        </w:rPr>
        <w:t xml:space="preserve">, </w:t>
      </w:r>
      <w:r w:rsidRPr="00972CAB">
        <w:rPr>
          <w:rFonts w:eastAsia="Calibri"/>
        </w:rPr>
        <w:t>Vrtni 28 Vinkovci</w:t>
      </w:r>
      <w:r>
        <w:rPr>
          <w:rFonts w:eastAsia="Calibri"/>
        </w:rPr>
        <w:t xml:space="preserve">, OIB </w:t>
      </w:r>
      <w:r w:rsidRPr="00972CAB">
        <w:rPr>
          <w:rFonts w:eastAsia="Calibri"/>
        </w:rPr>
        <w:t>91978126573</w:t>
      </w:r>
      <w:r>
        <w:rPr>
          <w:rFonts w:eastAsia="Calibri"/>
        </w:rPr>
        <w:t xml:space="preserve"> </w:t>
      </w:r>
      <w:r w:rsidRPr="000472B3">
        <w:t>ut</w:t>
      </w:r>
      <w:r>
        <w:t xml:space="preserve">vrđeni iznos tražbine </w:t>
      </w:r>
      <w:r w:rsidRPr="00972CAB">
        <w:t xml:space="preserve">1.472,50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972CAB">
        <w:t xml:space="preserve">589,00 </w:t>
      </w:r>
      <w:r w:rsidRPr="000472B3">
        <w:t>kn. Preostali iznos</w:t>
      </w:r>
      <w:r>
        <w:t xml:space="preserve"> tražbine koji iznosi </w:t>
      </w:r>
      <w:r w:rsidRPr="00972CAB">
        <w:rPr>
          <w:sz w:val="22"/>
          <w:szCs w:val="22"/>
        </w:rPr>
        <w:t xml:space="preserve">883,50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FANON D.O.O.,</w:t>
      </w:r>
      <w:r>
        <w:rPr>
          <w:rFonts w:eastAsia="Calibri"/>
        </w:rPr>
        <w:t xml:space="preserve"> </w:t>
      </w:r>
      <w:r w:rsidRPr="00AA1543">
        <w:rPr>
          <w:rFonts w:eastAsia="Calibri"/>
        </w:rPr>
        <w:t xml:space="preserve">Vladimira Nazora 126, 42208 </w:t>
      </w:r>
      <w:proofErr w:type="spellStart"/>
      <w:r w:rsidRPr="00AA1543">
        <w:rPr>
          <w:rFonts w:eastAsia="Calibri"/>
        </w:rPr>
        <w:t>Petrijanec</w:t>
      </w:r>
      <w:proofErr w:type="spellEnd"/>
      <w:r>
        <w:rPr>
          <w:rFonts w:eastAsia="Calibri"/>
        </w:rPr>
        <w:t xml:space="preserve">, OIB 30703851882, </w:t>
      </w:r>
      <w:r w:rsidRPr="000472B3">
        <w:t>ut</w:t>
      </w:r>
      <w:r>
        <w:t xml:space="preserve">vrđeni iznos tražbine </w:t>
      </w:r>
      <w:r w:rsidRPr="00AA1543">
        <w:t xml:space="preserve">1.904.505,43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AA1543">
        <w:t xml:space="preserve">761.802,17 </w:t>
      </w:r>
      <w:r w:rsidRPr="000472B3">
        <w:t>kn. Preostali iznos</w:t>
      </w:r>
      <w:r>
        <w:t xml:space="preserve"> tražbine koji iznosi </w:t>
      </w:r>
      <w:r w:rsidRPr="00AA1543">
        <w:rPr>
          <w:sz w:val="22"/>
          <w:szCs w:val="22"/>
        </w:rPr>
        <w:t xml:space="preserve">1.142.643,26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lastRenderedPageBreak/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GORUP d.o.o</w:t>
      </w:r>
      <w:r>
        <w:rPr>
          <w:rFonts w:eastAsia="Calibri"/>
        </w:rPr>
        <w:t xml:space="preserve">., </w:t>
      </w:r>
      <w:proofErr w:type="spellStart"/>
      <w:r w:rsidRPr="00923355">
        <w:rPr>
          <w:rFonts w:eastAsia="Calibri"/>
        </w:rPr>
        <w:t>Tomaševec</w:t>
      </w:r>
      <w:proofErr w:type="spellEnd"/>
      <w:r w:rsidRPr="00923355">
        <w:rPr>
          <w:rFonts w:eastAsia="Calibri"/>
        </w:rPr>
        <w:t xml:space="preserve"> 2, 49290 Klanjec</w:t>
      </w:r>
      <w:r>
        <w:rPr>
          <w:rFonts w:eastAsia="Calibri"/>
        </w:rPr>
        <w:t xml:space="preserve">, OIB </w:t>
      </w:r>
      <w:r w:rsidRPr="00923355">
        <w:rPr>
          <w:rFonts w:eastAsia="Calibri"/>
        </w:rPr>
        <w:t>59013770221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923355">
        <w:t xml:space="preserve">18.584,12 </w:t>
      </w:r>
      <w:r w:rsidRPr="00AA1543">
        <w:t xml:space="preserve">43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923355">
        <w:t xml:space="preserve">7.433,65 </w:t>
      </w:r>
      <w:r w:rsidRPr="000472B3">
        <w:t>kn. Preostali iznos</w:t>
      </w:r>
      <w:r>
        <w:t xml:space="preserve"> tražbine koji iznosi </w:t>
      </w:r>
      <w:r w:rsidRPr="00923355">
        <w:rPr>
          <w:sz w:val="22"/>
          <w:szCs w:val="22"/>
        </w:rPr>
        <w:t xml:space="preserve">11.150,47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GRADITE NAJPOVOLJNIJE D.O.O</w:t>
      </w:r>
      <w:r>
        <w:rPr>
          <w:rFonts w:eastAsia="Calibri"/>
        </w:rPr>
        <w:t xml:space="preserve">., </w:t>
      </w:r>
      <w:r w:rsidRPr="003433BB">
        <w:rPr>
          <w:rFonts w:eastAsia="Calibri"/>
        </w:rPr>
        <w:t>Vijeće Europe 28, 32000 Vukovar</w:t>
      </w:r>
      <w:r>
        <w:rPr>
          <w:rFonts w:eastAsia="Calibri"/>
        </w:rPr>
        <w:t xml:space="preserve">, OIB 22880720451, </w:t>
      </w:r>
      <w:r w:rsidRPr="000472B3">
        <w:t>ut</w:t>
      </w:r>
      <w:r>
        <w:t xml:space="preserve">vrđeni iznos tražbine </w:t>
      </w:r>
      <w:r w:rsidRPr="003433BB">
        <w:t xml:space="preserve">663.695,25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3433BB">
        <w:t xml:space="preserve">265.478,10 </w:t>
      </w:r>
      <w:r w:rsidRPr="000472B3">
        <w:t>kn. Preostali iznos</w:t>
      </w:r>
      <w:r>
        <w:t xml:space="preserve"> tražbine koji iznosi </w:t>
      </w:r>
      <w:r w:rsidRPr="003433BB">
        <w:rPr>
          <w:sz w:val="22"/>
          <w:szCs w:val="22"/>
        </w:rPr>
        <w:t xml:space="preserve">398.217,15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HEP - Opskrba d.o.o. za opskrbu potrošača električnom, toplinskom energijom i plinom,</w:t>
      </w:r>
      <w:r>
        <w:rPr>
          <w:rFonts w:eastAsia="Calibri"/>
        </w:rPr>
        <w:t xml:space="preserve"> </w:t>
      </w:r>
      <w:r w:rsidRPr="003433BB">
        <w:rPr>
          <w:rFonts w:eastAsia="Calibri"/>
        </w:rPr>
        <w:t>Ulica grada Vukovara 37, 10000 Zagreb</w:t>
      </w:r>
      <w:r>
        <w:rPr>
          <w:rFonts w:eastAsia="Calibri"/>
        </w:rPr>
        <w:t xml:space="preserve">, OIB </w:t>
      </w:r>
      <w:r w:rsidRPr="003433BB">
        <w:rPr>
          <w:rFonts w:eastAsia="Calibri"/>
        </w:rPr>
        <w:t>6307332379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3433BB">
        <w:t xml:space="preserve">134.582,44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3433BB">
        <w:lastRenderedPageBreak/>
        <w:t xml:space="preserve">53.832,98 </w:t>
      </w:r>
      <w:r w:rsidRPr="000472B3">
        <w:t>kn. Preostali iznos</w:t>
      </w:r>
      <w:r>
        <w:t xml:space="preserve"> tražbine koji iznosi </w:t>
      </w:r>
      <w:r w:rsidRPr="003433BB">
        <w:rPr>
          <w:sz w:val="22"/>
          <w:szCs w:val="22"/>
        </w:rPr>
        <w:t xml:space="preserve">80.749,46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HEP-Operator distribucijskog sustava d.o.o. za distribuciju i opskrbu električne energije</w:t>
      </w:r>
      <w:r>
        <w:rPr>
          <w:rFonts w:eastAsia="Calibri"/>
        </w:rPr>
        <w:t xml:space="preserve">, OIB </w:t>
      </w:r>
      <w:r w:rsidRPr="003433BB">
        <w:rPr>
          <w:rFonts w:eastAsia="Calibri"/>
        </w:rPr>
        <w:t>46830600751</w:t>
      </w:r>
      <w:r>
        <w:rPr>
          <w:rFonts w:eastAsia="Calibri"/>
        </w:rPr>
        <w:t xml:space="preserve">,  </w:t>
      </w:r>
      <w:r w:rsidRPr="000472B3">
        <w:t>ut</w:t>
      </w:r>
      <w:r>
        <w:t xml:space="preserve">vrđeni iznos tražbine </w:t>
      </w:r>
      <w:r w:rsidRPr="003433BB">
        <w:t xml:space="preserve">33.675,29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3433BB">
        <w:t xml:space="preserve">13.470,12 </w:t>
      </w:r>
      <w:r w:rsidRPr="000472B3">
        <w:t>kn. Preostali iznos</w:t>
      </w:r>
      <w:r>
        <w:t xml:space="preserve"> tražbine koji iznosi </w:t>
      </w:r>
      <w:r w:rsidRPr="003433BB">
        <w:rPr>
          <w:sz w:val="22"/>
          <w:szCs w:val="22"/>
        </w:rPr>
        <w:t xml:space="preserve">20.205,17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Hrvatska poljoprivredna agencija HPA</w:t>
      </w:r>
      <w:r>
        <w:rPr>
          <w:rFonts w:eastAsia="Calibri"/>
        </w:rPr>
        <w:t xml:space="preserve">, </w:t>
      </w:r>
      <w:r w:rsidRPr="003433BB">
        <w:rPr>
          <w:rFonts w:eastAsia="Calibri"/>
        </w:rPr>
        <w:t>Poljana Križevačka 185, 48260 Križevci</w:t>
      </w:r>
      <w:r>
        <w:rPr>
          <w:rFonts w:eastAsia="Calibri"/>
        </w:rPr>
        <w:t xml:space="preserve">, OIB </w:t>
      </w:r>
      <w:r w:rsidRPr="003433BB">
        <w:rPr>
          <w:rFonts w:eastAsia="Calibri"/>
        </w:rPr>
        <w:t>48006835970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3433BB">
        <w:t xml:space="preserve">5.827,45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1B087D">
        <w:t xml:space="preserve">2.330,98 </w:t>
      </w:r>
      <w:r w:rsidRPr="000472B3">
        <w:t>kn. Preostali iznos</w:t>
      </w:r>
      <w:r>
        <w:t xml:space="preserve"> tražbine koji iznosi </w:t>
      </w:r>
      <w:r w:rsidRPr="001B087D">
        <w:rPr>
          <w:sz w:val="22"/>
          <w:szCs w:val="22"/>
        </w:rPr>
        <w:t xml:space="preserve">3.496,47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lastRenderedPageBreak/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 w:rsidRPr="00081201">
      <w:pPr>
        <w:rPr>
          <w:rFonts w:eastAsia="Calibri"/>
          <w:b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HRVATSKI VETERINARSKI INSTITUT-</w:t>
      </w:r>
      <w:proofErr w:type="spellStart"/>
      <w:r w:rsidRPr="00081201">
        <w:rPr>
          <w:rFonts w:eastAsia="Calibri"/>
          <w:b/>
        </w:rPr>
        <w:t>VET.ZAVOD</w:t>
      </w:r>
      <w:proofErr w:type="spellEnd"/>
      <w:r w:rsidRPr="00081201">
        <w:rPr>
          <w:rFonts w:eastAsia="Calibri"/>
          <w:b/>
        </w:rPr>
        <w:t xml:space="preserve"> VINKOVCI</w:t>
      </w:r>
      <w:r>
        <w:rPr>
          <w:rFonts w:eastAsia="Calibri"/>
        </w:rPr>
        <w:t xml:space="preserve">, </w:t>
      </w:r>
      <w:proofErr w:type="spellStart"/>
      <w:r w:rsidRPr="004E7072">
        <w:rPr>
          <w:rFonts w:eastAsia="Calibri"/>
        </w:rPr>
        <w:t>J.Kozarca</w:t>
      </w:r>
      <w:proofErr w:type="spellEnd"/>
      <w:r w:rsidRPr="004E7072">
        <w:rPr>
          <w:rFonts w:eastAsia="Calibri"/>
        </w:rPr>
        <w:t xml:space="preserve"> 24, 321000 Vinkovci</w:t>
      </w:r>
      <w:r>
        <w:rPr>
          <w:rFonts w:eastAsia="Calibri"/>
        </w:rPr>
        <w:t xml:space="preserve">, OIB 29059177553, </w:t>
      </w:r>
      <w:r w:rsidRPr="000472B3">
        <w:t>ut</w:t>
      </w:r>
      <w:r>
        <w:t xml:space="preserve">vrđeni iznos tražbine </w:t>
      </w:r>
      <w:r w:rsidRPr="004E7072">
        <w:t xml:space="preserve">200,00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80,00</w:t>
      </w:r>
      <w:r w:rsidRPr="001B087D">
        <w:t xml:space="preserve"> </w:t>
      </w:r>
      <w:r w:rsidRPr="000472B3">
        <w:t>kn. Preostali iznos</w:t>
      </w:r>
      <w:r>
        <w:t xml:space="preserve"> tražbine koji iznosi </w:t>
      </w:r>
      <w:r>
        <w:rPr>
          <w:sz w:val="22"/>
          <w:szCs w:val="22"/>
        </w:rPr>
        <w:t>120,00</w:t>
      </w:r>
      <w:r w:rsidRPr="001B087D">
        <w:rPr>
          <w:sz w:val="22"/>
          <w:szCs w:val="22"/>
        </w:rPr>
        <w:t xml:space="preserve">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HRVATSKI ZAVOD ZA ZAPOŠLJAVANJE</w:t>
      </w:r>
      <w:r>
        <w:rPr>
          <w:rFonts w:eastAsia="Calibri"/>
        </w:rPr>
        <w:t xml:space="preserve">, </w:t>
      </w:r>
      <w:r w:rsidRPr="005C6955">
        <w:rPr>
          <w:rFonts w:eastAsia="Calibri"/>
        </w:rPr>
        <w:t>Radnička Cesta 1, 10000 Zagreb</w:t>
      </w:r>
      <w:r>
        <w:rPr>
          <w:rFonts w:eastAsia="Calibri"/>
        </w:rPr>
        <w:t xml:space="preserve">, OIB 91547293790, </w:t>
      </w:r>
      <w:r w:rsidRPr="000472B3">
        <w:t>ut</w:t>
      </w:r>
      <w:r>
        <w:t xml:space="preserve">vrđeni iznos tražbine </w:t>
      </w:r>
      <w:r w:rsidRPr="005C6955">
        <w:t xml:space="preserve">23.260,18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5C6955">
        <w:t xml:space="preserve">9.304,07 </w:t>
      </w:r>
      <w:r w:rsidRPr="000472B3">
        <w:t>kn. Preostali iznos</w:t>
      </w:r>
      <w:r>
        <w:t xml:space="preserve"> tražbine koji iznosi </w:t>
      </w:r>
      <w:r w:rsidRPr="005C6955">
        <w:rPr>
          <w:sz w:val="22"/>
          <w:szCs w:val="22"/>
        </w:rPr>
        <w:t xml:space="preserve">13.956,11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INA-INDUSTRIJA NAFTE DD</w:t>
      </w:r>
      <w:r>
        <w:rPr>
          <w:rFonts w:eastAsia="Calibri"/>
        </w:rPr>
        <w:t xml:space="preserve">, </w:t>
      </w:r>
      <w:r w:rsidRPr="005C6955">
        <w:rPr>
          <w:rFonts w:eastAsia="Calibri"/>
        </w:rPr>
        <w:t>Avenija V. Holjevca 10, 10000 Zagreb</w:t>
      </w:r>
      <w:r>
        <w:rPr>
          <w:rFonts w:eastAsia="Calibri"/>
        </w:rPr>
        <w:t xml:space="preserve">, OIB </w:t>
      </w:r>
      <w:r w:rsidRPr="005C6955">
        <w:rPr>
          <w:rFonts w:eastAsia="Calibri"/>
        </w:rPr>
        <w:t>27759560625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5C6955">
        <w:t xml:space="preserve">147.165,69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5C6955">
        <w:t xml:space="preserve">58.866,28 </w:t>
      </w:r>
      <w:r w:rsidRPr="000472B3">
        <w:t>kn. Preostali iznos</w:t>
      </w:r>
      <w:r>
        <w:t xml:space="preserve"> tražbine koji iznosi </w:t>
      </w:r>
      <w:r w:rsidRPr="005C6955">
        <w:rPr>
          <w:sz w:val="22"/>
          <w:szCs w:val="22"/>
        </w:rPr>
        <w:t xml:space="preserve">88.299,41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lastRenderedPageBreak/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INTERTIM d.o.o.,</w:t>
      </w:r>
      <w:r>
        <w:rPr>
          <w:rFonts w:eastAsia="Calibri"/>
        </w:rPr>
        <w:t xml:space="preserve"> </w:t>
      </w:r>
      <w:proofErr w:type="spellStart"/>
      <w:r w:rsidRPr="0062327A">
        <w:rPr>
          <w:rFonts w:eastAsia="Calibri"/>
        </w:rPr>
        <w:t>Alagovićeva</w:t>
      </w:r>
      <w:proofErr w:type="spellEnd"/>
      <w:r w:rsidRPr="0062327A">
        <w:rPr>
          <w:rFonts w:eastAsia="Calibri"/>
        </w:rPr>
        <w:t xml:space="preserve"> 34A, 10000 Zagreb</w:t>
      </w:r>
      <w:r>
        <w:rPr>
          <w:rFonts w:eastAsia="Calibri"/>
        </w:rPr>
        <w:t xml:space="preserve">, OIB </w:t>
      </w:r>
      <w:r w:rsidRPr="0062327A">
        <w:rPr>
          <w:rFonts w:eastAsia="Calibri"/>
        </w:rPr>
        <w:t>97497584791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62327A">
        <w:t xml:space="preserve">227.707,08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62327A">
        <w:t xml:space="preserve">91.082,83 </w:t>
      </w:r>
      <w:r w:rsidRPr="000472B3">
        <w:t>kn. Preostali iznos</w:t>
      </w:r>
      <w:r>
        <w:t xml:space="preserve"> tražbine koji iznosi </w:t>
      </w:r>
      <w:r w:rsidRPr="0062327A">
        <w:rPr>
          <w:sz w:val="22"/>
          <w:szCs w:val="22"/>
        </w:rPr>
        <w:t xml:space="preserve">136.624,25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 xml:space="preserve">JENBACHER </w:t>
      </w:r>
      <w:proofErr w:type="spellStart"/>
      <w:r w:rsidRPr="00081201">
        <w:rPr>
          <w:rFonts w:eastAsia="Calibri"/>
          <w:b/>
        </w:rPr>
        <w:t>GmBH</w:t>
      </w:r>
      <w:proofErr w:type="spellEnd"/>
      <w:r w:rsidRPr="00081201">
        <w:rPr>
          <w:rFonts w:eastAsia="Calibri"/>
          <w:b/>
        </w:rPr>
        <w:t xml:space="preserve"> &amp;</w:t>
      </w:r>
      <w:proofErr w:type="spellStart"/>
      <w:r w:rsidRPr="00081201">
        <w:rPr>
          <w:rFonts w:eastAsia="Calibri"/>
          <w:b/>
        </w:rPr>
        <w:t>Co</w:t>
      </w:r>
      <w:proofErr w:type="spellEnd"/>
      <w:r w:rsidRPr="00081201">
        <w:rPr>
          <w:rFonts w:eastAsia="Calibri"/>
          <w:b/>
        </w:rPr>
        <w:t xml:space="preserve"> OG</w:t>
      </w:r>
      <w:r>
        <w:rPr>
          <w:rFonts w:eastAsia="Calibri"/>
        </w:rPr>
        <w:t xml:space="preserve">, </w:t>
      </w:r>
      <w:r w:rsidRPr="00DA237D">
        <w:rPr>
          <w:rFonts w:eastAsia="Calibri"/>
        </w:rPr>
        <w:t>0, 0 JENBACH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135F14">
        <w:t xml:space="preserve">579.073,25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135F14">
        <w:t xml:space="preserve">231.629,30 </w:t>
      </w:r>
      <w:r w:rsidRPr="000472B3">
        <w:t>kn. Preostali iznos</w:t>
      </w:r>
      <w:r>
        <w:t xml:space="preserve"> tražbine koji iznosi </w:t>
      </w:r>
      <w:r w:rsidRPr="00135F14">
        <w:rPr>
          <w:sz w:val="22"/>
          <w:szCs w:val="22"/>
        </w:rPr>
        <w:t xml:space="preserve">347.443,95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lastRenderedPageBreak/>
        <w:t>JERKOVIĆ d.o.o.,</w:t>
      </w:r>
      <w:r>
        <w:rPr>
          <w:rFonts w:eastAsia="Calibri"/>
        </w:rPr>
        <w:t xml:space="preserve"> </w:t>
      </w:r>
      <w:r w:rsidRPr="00135F14">
        <w:rPr>
          <w:rFonts w:eastAsia="Calibri"/>
        </w:rPr>
        <w:t>Josipa Kozarca 51, 31224 Koška</w:t>
      </w:r>
      <w:r>
        <w:rPr>
          <w:rFonts w:eastAsia="Calibri"/>
        </w:rPr>
        <w:t xml:space="preserve">, OIB </w:t>
      </w:r>
      <w:r w:rsidRPr="00135F14">
        <w:rPr>
          <w:rFonts w:eastAsia="Calibri"/>
        </w:rPr>
        <w:t>36974693678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0F2E0F">
        <w:t xml:space="preserve">130.054,38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0F2E0F">
        <w:t xml:space="preserve">52.021,75 </w:t>
      </w:r>
      <w:r w:rsidRPr="000472B3">
        <w:t>kn. Preostali iznos</w:t>
      </w:r>
      <w:r>
        <w:t xml:space="preserve"> tražbine koji iznosi </w:t>
      </w:r>
      <w:r w:rsidRPr="000F2E0F">
        <w:rPr>
          <w:sz w:val="22"/>
          <w:szCs w:val="22"/>
        </w:rPr>
        <w:t xml:space="preserve">78.032,63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KANAAN d.o.o</w:t>
      </w:r>
      <w:r>
        <w:rPr>
          <w:rFonts w:eastAsia="Calibri"/>
        </w:rPr>
        <w:t xml:space="preserve">., </w:t>
      </w:r>
      <w:r w:rsidRPr="009A33C3">
        <w:rPr>
          <w:rFonts w:eastAsia="Calibri"/>
        </w:rPr>
        <w:t>Industrijska zona Janjevci 4, 31540 Donji Miholjac</w:t>
      </w:r>
      <w:r>
        <w:rPr>
          <w:rFonts w:eastAsia="Calibri"/>
        </w:rPr>
        <w:t xml:space="preserve">, OIB </w:t>
      </w:r>
      <w:r w:rsidRPr="009A33C3">
        <w:rPr>
          <w:rFonts w:eastAsia="Calibri"/>
        </w:rPr>
        <w:t>88741652581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9A33C3">
        <w:t xml:space="preserve">3.750,00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1.500,00</w:t>
      </w:r>
      <w:r w:rsidRPr="000F2E0F">
        <w:t xml:space="preserve"> </w:t>
      </w:r>
      <w:r w:rsidRPr="000472B3">
        <w:t>kn. Preostali iznos</w:t>
      </w:r>
      <w:r>
        <w:t xml:space="preserve"> tražbine koji iznosi </w:t>
      </w:r>
      <w:r>
        <w:rPr>
          <w:sz w:val="22"/>
          <w:szCs w:val="22"/>
        </w:rPr>
        <w:t>2.250,00</w:t>
      </w:r>
      <w:r w:rsidRPr="000F2E0F">
        <w:rPr>
          <w:sz w:val="22"/>
          <w:szCs w:val="22"/>
        </w:rPr>
        <w:t xml:space="preserve">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JAVNI BILJEŽNIK MIRODAR KOVAČ</w:t>
      </w:r>
      <w:r>
        <w:rPr>
          <w:rFonts w:eastAsia="Calibri"/>
        </w:rPr>
        <w:t xml:space="preserve">, </w:t>
      </w:r>
      <w:r w:rsidRPr="007E376D">
        <w:rPr>
          <w:rFonts w:eastAsia="Calibri"/>
        </w:rPr>
        <w:t>Kralja Zvonimira 152, 321000 Vinkovci</w:t>
      </w:r>
      <w:r>
        <w:rPr>
          <w:rFonts w:eastAsia="Calibri"/>
        </w:rPr>
        <w:t xml:space="preserve">, OIB </w:t>
      </w:r>
      <w:r w:rsidRPr="007E376D">
        <w:rPr>
          <w:rFonts w:eastAsia="Calibri"/>
        </w:rPr>
        <w:t>35771818580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7E376D">
        <w:t xml:space="preserve">3.756,25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7E376D">
        <w:t xml:space="preserve">1.502,50 </w:t>
      </w:r>
      <w:r w:rsidRPr="000472B3">
        <w:t>kn. Preostali iznos</w:t>
      </w:r>
      <w:r>
        <w:t xml:space="preserve"> tražbine koji iznosi </w:t>
      </w:r>
      <w:r w:rsidRPr="007E376D">
        <w:rPr>
          <w:sz w:val="22"/>
          <w:szCs w:val="22"/>
        </w:rPr>
        <w:t xml:space="preserve">2.253,75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lastRenderedPageBreak/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 xml:space="preserve">AEM </w:t>
      </w:r>
      <w:proofErr w:type="spellStart"/>
      <w:r w:rsidRPr="00081201">
        <w:rPr>
          <w:rFonts w:eastAsia="Calibri"/>
          <w:b/>
        </w:rPr>
        <w:t>autoelektr</w:t>
      </w:r>
      <w:proofErr w:type="spellEnd"/>
      <w:r w:rsidRPr="00081201">
        <w:rPr>
          <w:rFonts w:eastAsia="Calibri"/>
          <w:b/>
        </w:rPr>
        <w:t xml:space="preserve">. obrt </w:t>
      </w:r>
      <w:proofErr w:type="spellStart"/>
      <w:r w:rsidRPr="00081201">
        <w:rPr>
          <w:rFonts w:eastAsia="Calibri"/>
          <w:b/>
        </w:rPr>
        <w:t>vl</w:t>
      </w:r>
      <w:proofErr w:type="spellEnd"/>
      <w:r w:rsidRPr="00081201">
        <w:rPr>
          <w:rFonts w:eastAsia="Calibri"/>
          <w:b/>
        </w:rPr>
        <w:t>. ZLATKO MATUŠENSKI</w:t>
      </w:r>
      <w:r>
        <w:rPr>
          <w:rFonts w:eastAsia="Calibri"/>
        </w:rPr>
        <w:t xml:space="preserve">, </w:t>
      </w:r>
      <w:r w:rsidRPr="00D34086">
        <w:rPr>
          <w:rFonts w:eastAsia="Calibri"/>
        </w:rPr>
        <w:t>Kralja Zvonimira 152, 32100 Vinkovci</w:t>
      </w:r>
      <w:r>
        <w:rPr>
          <w:rFonts w:eastAsia="Calibri"/>
        </w:rPr>
        <w:t xml:space="preserve">, OIB </w:t>
      </w:r>
      <w:r w:rsidRPr="00D34086">
        <w:rPr>
          <w:rFonts w:eastAsia="Calibri"/>
        </w:rPr>
        <w:t>67545736318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D34086">
        <w:t xml:space="preserve">1.680,00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672,00</w:t>
      </w:r>
      <w:r w:rsidRPr="007E376D">
        <w:t xml:space="preserve"> </w:t>
      </w:r>
      <w:r w:rsidRPr="000472B3">
        <w:t>kn. Preostali iznos</w:t>
      </w:r>
      <w:r>
        <w:t xml:space="preserve"> tražbine koji iznosi </w:t>
      </w:r>
      <w:r w:rsidRPr="00D34086">
        <w:rPr>
          <w:sz w:val="22"/>
          <w:szCs w:val="22"/>
        </w:rPr>
        <w:t xml:space="preserve">1.008,00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MEDICAL INTERTRADE D.O.O</w:t>
      </w:r>
      <w:r>
        <w:rPr>
          <w:rFonts w:eastAsia="Calibri"/>
        </w:rPr>
        <w:t xml:space="preserve">., </w:t>
      </w:r>
      <w:r w:rsidRPr="006318CB">
        <w:rPr>
          <w:rFonts w:eastAsia="Calibri"/>
        </w:rPr>
        <w:t xml:space="preserve">Dr. Franje Tuđmana 3, 10431 Sveta </w:t>
      </w:r>
      <w:r>
        <w:rPr>
          <w:rFonts w:eastAsia="Calibri"/>
        </w:rPr>
        <w:t xml:space="preserve">Nedjelja, OIB </w:t>
      </w:r>
      <w:r w:rsidRPr="006318CB">
        <w:rPr>
          <w:rFonts w:eastAsia="Calibri"/>
        </w:rPr>
        <w:t>04492664153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6318CB">
        <w:t xml:space="preserve">489.568,51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6318CB">
        <w:t xml:space="preserve">195.827,40 </w:t>
      </w:r>
      <w:r w:rsidRPr="000472B3">
        <w:t>kn. Preostali iznos</w:t>
      </w:r>
      <w:r>
        <w:t xml:space="preserve"> tražbine koji iznosi </w:t>
      </w:r>
      <w:r w:rsidRPr="006318CB">
        <w:rPr>
          <w:sz w:val="22"/>
          <w:szCs w:val="22"/>
        </w:rPr>
        <w:t xml:space="preserve">293.741,11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MINISTARSTVO FINANCIJA</w:t>
      </w:r>
      <w:r>
        <w:rPr>
          <w:rFonts w:eastAsia="Calibri"/>
        </w:rPr>
        <w:t xml:space="preserve">, </w:t>
      </w:r>
      <w:r w:rsidRPr="00031EDD">
        <w:rPr>
          <w:rFonts w:eastAsia="Calibri"/>
        </w:rPr>
        <w:t>Trg Republike Hrvatske 5, 32000 Vukovar</w:t>
      </w:r>
      <w:r>
        <w:rPr>
          <w:rFonts w:eastAsia="Calibri"/>
        </w:rPr>
        <w:t xml:space="preserve">, OIB </w:t>
      </w:r>
      <w:r w:rsidRPr="00031EDD">
        <w:rPr>
          <w:rFonts w:eastAsia="Calibri"/>
        </w:rPr>
        <w:t>18683136487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031EDD">
        <w:t xml:space="preserve">462.312,40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031EDD">
        <w:t xml:space="preserve">184.924,96 </w:t>
      </w:r>
      <w:r w:rsidRPr="000472B3">
        <w:t>kn. Preostali iznos</w:t>
      </w:r>
      <w:r>
        <w:t xml:space="preserve"> tražbine koji iznosi </w:t>
      </w:r>
      <w:r w:rsidRPr="00031EDD">
        <w:rPr>
          <w:sz w:val="22"/>
          <w:szCs w:val="22"/>
        </w:rPr>
        <w:t xml:space="preserve">277.387,44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lastRenderedPageBreak/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MINISTARSTVO POLJOPRIVREDE</w:t>
      </w:r>
      <w:r>
        <w:rPr>
          <w:rFonts w:eastAsia="Calibri"/>
        </w:rPr>
        <w:t xml:space="preserve">, </w:t>
      </w:r>
      <w:r w:rsidRPr="0027019F">
        <w:rPr>
          <w:rFonts w:eastAsia="Calibri"/>
        </w:rPr>
        <w:t>Planinska 2, 10000 Zagreb</w:t>
      </w:r>
      <w:r>
        <w:rPr>
          <w:rFonts w:eastAsia="Calibri"/>
        </w:rPr>
        <w:t xml:space="preserve">, OIB </w:t>
      </w:r>
      <w:r w:rsidRPr="0027019F">
        <w:rPr>
          <w:rFonts w:eastAsia="Calibri"/>
        </w:rPr>
        <w:t>76767369197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27019F">
        <w:t xml:space="preserve">28.765,56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27019F">
        <w:t xml:space="preserve">11.506,22 </w:t>
      </w:r>
      <w:r w:rsidRPr="000472B3">
        <w:t>kn. Preostali iznos</w:t>
      </w:r>
      <w:r>
        <w:t xml:space="preserve"> tražbine koji iznosi </w:t>
      </w:r>
      <w:r w:rsidRPr="0027019F">
        <w:rPr>
          <w:sz w:val="22"/>
          <w:szCs w:val="22"/>
        </w:rPr>
        <w:t xml:space="preserve">17.259,34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MOUNT TRADE D.O.O</w:t>
      </w:r>
      <w:r>
        <w:rPr>
          <w:rFonts w:eastAsia="Calibri"/>
        </w:rPr>
        <w:t xml:space="preserve">., </w:t>
      </w:r>
      <w:r w:rsidRPr="0027019F">
        <w:rPr>
          <w:rFonts w:eastAsia="Calibri"/>
        </w:rPr>
        <w:t>Industrijska 13, 43280 Garešnica</w:t>
      </w:r>
      <w:r>
        <w:rPr>
          <w:rFonts w:eastAsia="Calibri"/>
        </w:rPr>
        <w:t xml:space="preserve">, OIB </w:t>
      </w:r>
      <w:r w:rsidRPr="0027019F">
        <w:rPr>
          <w:rFonts w:eastAsia="Calibri"/>
        </w:rPr>
        <w:t>75016734753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27019F">
        <w:t xml:space="preserve">9.753,75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27019F">
        <w:t xml:space="preserve">3.901,50 </w:t>
      </w:r>
      <w:r w:rsidRPr="000472B3">
        <w:t>kn. Preostali iznos</w:t>
      </w:r>
      <w:r>
        <w:t xml:space="preserve"> tražbine koji iznosi </w:t>
      </w:r>
      <w:r w:rsidRPr="0027019F">
        <w:rPr>
          <w:sz w:val="22"/>
          <w:szCs w:val="22"/>
        </w:rPr>
        <w:t xml:space="preserve">5.852,25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NARODNE NOVINE D.D</w:t>
      </w:r>
      <w:r>
        <w:rPr>
          <w:rFonts w:eastAsia="Calibri"/>
        </w:rPr>
        <w:t xml:space="preserve">., </w:t>
      </w:r>
      <w:r w:rsidRPr="00664A1E">
        <w:rPr>
          <w:rFonts w:eastAsia="Calibri"/>
        </w:rPr>
        <w:t>Savski Gaj XIII. put 6, 10000 Zagreb</w:t>
      </w:r>
      <w:r>
        <w:rPr>
          <w:rFonts w:eastAsia="Calibri"/>
        </w:rPr>
        <w:t xml:space="preserve">, OIB </w:t>
      </w:r>
      <w:r w:rsidRPr="00664A1E">
        <w:rPr>
          <w:rFonts w:eastAsia="Calibri"/>
        </w:rPr>
        <w:t>64546066176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664A1E">
        <w:t>363,88</w:t>
      </w:r>
      <w:r w:rsidRPr="00664A1E">
        <w:rPr>
          <w:b/>
        </w:rPr>
        <w:t xml:space="preserve">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145,55</w:t>
      </w:r>
      <w:r w:rsidRPr="0027019F">
        <w:t xml:space="preserve"> </w:t>
      </w:r>
      <w:r w:rsidRPr="000472B3">
        <w:t>kn. Preostali iznos</w:t>
      </w:r>
      <w:r>
        <w:t xml:space="preserve"> tražbine koji iznosi </w:t>
      </w:r>
      <w:r w:rsidRPr="00664A1E">
        <w:t xml:space="preserve">218,33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jc w:val="both"/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JAVNI BILJEŽNIK SANDRA NAUMOVSKA</w:t>
      </w:r>
      <w:r>
        <w:rPr>
          <w:rFonts w:eastAsia="Calibri"/>
        </w:rPr>
        <w:t xml:space="preserve">, </w:t>
      </w:r>
      <w:r w:rsidRPr="00903455">
        <w:rPr>
          <w:rFonts w:eastAsia="Calibri"/>
        </w:rPr>
        <w:t>Trg S. Josipa 9, 33520 Slatina</w:t>
      </w:r>
      <w:r>
        <w:rPr>
          <w:rFonts w:eastAsia="Calibri"/>
        </w:rPr>
        <w:t xml:space="preserve">, OIB </w:t>
      </w:r>
      <w:r w:rsidRPr="00903455">
        <w:rPr>
          <w:rFonts w:eastAsia="Calibri"/>
        </w:rPr>
        <w:t>24839769530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903455">
        <w:t xml:space="preserve">3.485,00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903455">
        <w:t xml:space="preserve">1.394,00 </w:t>
      </w:r>
      <w:r w:rsidRPr="000472B3">
        <w:t>kn. Preostali iznos</w:t>
      </w:r>
      <w:r>
        <w:t xml:space="preserve"> tražbine koji iznosi </w:t>
      </w:r>
      <w:r w:rsidRPr="00903455">
        <w:t xml:space="preserve">2.091,00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OBNOVLJIVI IZVORI ENERGIJE OSIJEK d.o.o.,</w:t>
      </w:r>
      <w:r>
        <w:rPr>
          <w:rFonts w:eastAsia="Calibri"/>
        </w:rPr>
        <w:t xml:space="preserve"> </w:t>
      </w:r>
      <w:r w:rsidRPr="007E7623">
        <w:rPr>
          <w:rFonts w:eastAsia="Calibri"/>
        </w:rPr>
        <w:t>Trg Ljudevita Gaja 6, 31000 Osijek</w:t>
      </w:r>
      <w:r>
        <w:rPr>
          <w:rFonts w:eastAsia="Calibri"/>
        </w:rPr>
        <w:t xml:space="preserve">, OIB </w:t>
      </w:r>
      <w:r w:rsidRPr="007E7623">
        <w:rPr>
          <w:rFonts w:eastAsia="Calibri"/>
        </w:rPr>
        <w:t>65341371552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7E7623">
        <w:t xml:space="preserve">6.000,00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2.400,</w:t>
      </w:r>
      <w:r w:rsidRPr="00903455">
        <w:t xml:space="preserve">00 </w:t>
      </w:r>
      <w:r w:rsidRPr="000472B3">
        <w:t>kn. Preostali iznos</w:t>
      </w:r>
      <w:r>
        <w:t xml:space="preserve"> tražbine koji iznosi 3.600</w:t>
      </w:r>
      <w:r w:rsidRPr="00903455">
        <w:t xml:space="preserve">,00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lastRenderedPageBreak/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OPĆINA TORDINCI</w:t>
      </w:r>
      <w:r>
        <w:rPr>
          <w:rFonts w:eastAsia="Calibri"/>
        </w:rPr>
        <w:t xml:space="preserve">, </w:t>
      </w:r>
      <w:r w:rsidRPr="003F230A">
        <w:rPr>
          <w:rFonts w:eastAsia="Calibri"/>
        </w:rPr>
        <w:t xml:space="preserve">Trg hrvatskih žrtava 9, 32214 </w:t>
      </w:r>
      <w:proofErr w:type="spellStart"/>
      <w:r w:rsidRPr="003F230A">
        <w:rPr>
          <w:rFonts w:eastAsia="Calibri"/>
        </w:rPr>
        <w:t>Tordinci</w:t>
      </w:r>
      <w:proofErr w:type="spellEnd"/>
      <w:r>
        <w:rPr>
          <w:rFonts w:eastAsia="Calibri"/>
        </w:rPr>
        <w:t xml:space="preserve">, OIB </w:t>
      </w:r>
      <w:r w:rsidRPr="003F230A">
        <w:rPr>
          <w:rFonts w:eastAsia="Calibri"/>
        </w:rPr>
        <w:t>54944238149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3F230A">
        <w:t xml:space="preserve">3.203,14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3F230A">
        <w:t xml:space="preserve">1.281,26 </w:t>
      </w:r>
      <w:r w:rsidRPr="000472B3">
        <w:t>kn. Preostali iznos</w:t>
      </w:r>
      <w:r>
        <w:t xml:space="preserve"> tražbine koji iznosi </w:t>
      </w:r>
      <w:r w:rsidRPr="003F230A">
        <w:t xml:space="preserve">1.921,88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OSATINA GRUPA d.o.o</w:t>
      </w:r>
      <w:r>
        <w:rPr>
          <w:rFonts w:eastAsia="Calibri"/>
        </w:rPr>
        <w:t xml:space="preserve">., </w:t>
      </w:r>
      <w:r w:rsidRPr="00AE7747">
        <w:rPr>
          <w:rFonts w:eastAsia="Calibri"/>
        </w:rPr>
        <w:t xml:space="preserve">Kralja Tomislava 91, 31402 </w:t>
      </w:r>
      <w:proofErr w:type="spellStart"/>
      <w:r w:rsidRPr="00AE7747">
        <w:rPr>
          <w:rFonts w:eastAsia="Calibri"/>
        </w:rPr>
        <w:t>Semeljci</w:t>
      </w:r>
      <w:proofErr w:type="spellEnd"/>
      <w:r>
        <w:rPr>
          <w:rFonts w:eastAsia="Calibri"/>
        </w:rPr>
        <w:t xml:space="preserve">, OIB </w:t>
      </w:r>
      <w:r w:rsidRPr="00AE7747">
        <w:rPr>
          <w:rFonts w:eastAsia="Calibri"/>
        </w:rPr>
        <w:t>52123139126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AE7747">
        <w:t xml:space="preserve">61.026,92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AE7747">
        <w:t xml:space="preserve">24.410,77 </w:t>
      </w:r>
      <w:r w:rsidRPr="000472B3">
        <w:t>kn. Preostali iznos</w:t>
      </w:r>
      <w:r>
        <w:t xml:space="preserve"> tražbine koji iznosi </w:t>
      </w:r>
      <w:r w:rsidRPr="00AE7747">
        <w:t xml:space="preserve">36.616,15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 xml:space="preserve">OSJEČKA TRGOVINA PAPIROM </w:t>
      </w:r>
      <w:proofErr w:type="spellStart"/>
      <w:r w:rsidRPr="00081201">
        <w:rPr>
          <w:rFonts w:eastAsia="Calibri"/>
          <w:b/>
        </w:rPr>
        <w:t>export</w:t>
      </w:r>
      <w:proofErr w:type="spellEnd"/>
      <w:r w:rsidRPr="00081201">
        <w:rPr>
          <w:rFonts w:eastAsia="Calibri"/>
          <w:b/>
        </w:rPr>
        <w:t>-import d.o.o</w:t>
      </w:r>
      <w:r>
        <w:rPr>
          <w:rFonts w:eastAsia="Calibri"/>
        </w:rPr>
        <w:t xml:space="preserve">., </w:t>
      </w:r>
      <w:r w:rsidRPr="00AE7747">
        <w:rPr>
          <w:rFonts w:eastAsia="Calibri"/>
        </w:rPr>
        <w:t>Kneza Trpimira 4, 31000 Osijek</w:t>
      </w:r>
      <w:r>
        <w:rPr>
          <w:rFonts w:eastAsia="Calibri"/>
        </w:rPr>
        <w:t xml:space="preserve">, OIB </w:t>
      </w:r>
      <w:r w:rsidRPr="00AE7747">
        <w:rPr>
          <w:rFonts w:eastAsia="Calibri"/>
        </w:rPr>
        <w:t>90649953509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AE7747">
        <w:t xml:space="preserve">929,40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371,76</w:t>
      </w:r>
      <w:r w:rsidRPr="00AE7747">
        <w:t xml:space="preserve"> </w:t>
      </w:r>
      <w:r w:rsidRPr="000472B3">
        <w:t>kn. Preostali iznos</w:t>
      </w:r>
      <w:r>
        <w:t xml:space="preserve"> tražbine koji iznosi </w:t>
      </w:r>
      <w:r w:rsidRPr="00AE7747">
        <w:lastRenderedPageBreak/>
        <w:t xml:space="preserve">557,64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PIK-VINKOVCI d.d.,</w:t>
      </w:r>
      <w:r>
        <w:rPr>
          <w:rFonts w:eastAsia="Calibri"/>
        </w:rPr>
        <w:t xml:space="preserve"> </w:t>
      </w:r>
      <w:r w:rsidRPr="00AE7747">
        <w:rPr>
          <w:rFonts w:eastAsia="Calibri"/>
        </w:rPr>
        <w:t>Matije Gupca 130, 32100 Vinkovci</w:t>
      </w:r>
      <w:r>
        <w:rPr>
          <w:rFonts w:eastAsia="Calibri"/>
        </w:rPr>
        <w:t xml:space="preserve">, OIB </w:t>
      </w:r>
      <w:r w:rsidRPr="00AE7747">
        <w:rPr>
          <w:rFonts w:eastAsia="Calibri"/>
        </w:rPr>
        <w:t>17774531631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AE7747">
        <w:t xml:space="preserve">33.645,00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AE7747">
        <w:t xml:space="preserve">13.458,00 </w:t>
      </w:r>
      <w:r w:rsidRPr="000472B3">
        <w:t>kn. Preostali iznos</w:t>
      </w:r>
      <w:r>
        <w:t xml:space="preserve"> tražbine koji iznosi </w:t>
      </w:r>
      <w:r w:rsidRPr="00AE7747">
        <w:t xml:space="preserve">20.187,00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PIKAS d.o.o.,</w:t>
      </w:r>
      <w:r>
        <w:rPr>
          <w:rFonts w:eastAsia="Calibri"/>
        </w:rPr>
        <w:t xml:space="preserve"> </w:t>
      </w:r>
      <w:r w:rsidRPr="00A41EDC">
        <w:rPr>
          <w:rFonts w:eastAsia="Calibri"/>
        </w:rPr>
        <w:t>Slavka Batušića 39, 10000 Zagreb</w:t>
      </w:r>
      <w:r>
        <w:rPr>
          <w:rFonts w:eastAsia="Calibri"/>
        </w:rPr>
        <w:t xml:space="preserve">, OIB 15550168813, </w:t>
      </w:r>
      <w:r w:rsidRPr="000472B3">
        <w:t>ut</w:t>
      </w:r>
      <w:r>
        <w:t xml:space="preserve">vrđeni iznos tražbine </w:t>
      </w:r>
      <w:r w:rsidRPr="00A41EDC">
        <w:t xml:space="preserve">52.625,80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4A5707">
        <w:t xml:space="preserve">21.050,32 </w:t>
      </w:r>
      <w:r w:rsidRPr="000472B3">
        <w:t>kn. Preostali iznos</w:t>
      </w:r>
      <w:r>
        <w:t xml:space="preserve"> tražbine koji iznosi </w:t>
      </w:r>
      <w:r w:rsidRPr="00A41EDC">
        <w:t xml:space="preserve">31.575,48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lastRenderedPageBreak/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PIONEER – SJEME d.o.o.,</w:t>
      </w:r>
      <w:r>
        <w:rPr>
          <w:rFonts w:eastAsia="Calibri"/>
        </w:rPr>
        <w:t xml:space="preserve"> </w:t>
      </w:r>
      <w:proofErr w:type="spellStart"/>
      <w:r w:rsidRPr="004A5707">
        <w:rPr>
          <w:rFonts w:eastAsia="Calibri"/>
        </w:rPr>
        <w:t>Čulinečka</w:t>
      </w:r>
      <w:proofErr w:type="spellEnd"/>
      <w:r w:rsidRPr="004A5707">
        <w:rPr>
          <w:rFonts w:eastAsia="Calibri"/>
        </w:rPr>
        <w:t xml:space="preserve"> cesta 2b, 10000 Zagreb</w:t>
      </w:r>
      <w:r>
        <w:rPr>
          <w:rFonts w:eastAsia="Calibri"/>
        </w:rPr>
        <w:t xml:space="preserve">, OIB </w:t>
      </w:r>
      <w:r w:rsidRPr="004A5707">
        <w:rPr>
          <w:rFonts w:eastAsia="Calibri"/>
        </w:rPr>
        <w:t>24384351607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4A5707">
        <w:t xml:space="preserve">23.250,95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4A5707">
        <w:t xml:space="preserve">9.300,38 </w:t>
      </w:r>
      <w:r w:rsidRPr="000472B3">
        <w:t>kn. Preostali iznos</w:t>
      </w:r>
      <w:r>
        <w:t xml:space="preserve"> tražbine koji iznosi </w:t>
      </w:r>
      <w:r w:rsidRPr="004A5707">
        <w:t xml:space="preserve">13.950,57 </w:t>
      </w:r>
      <w:r>
        <w:t xml:space="preserve">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PIZZIGIN d.o.o.,</w:t>
      </w:r>
      <w:r>
        <w:rPr>
          <w:rFonts w:eastAsia="Calibri"/>
        </w:rPr>
        <w:t xml:space="preserve"> </w:t>
      </w:r>
      <w:r w:rsidRPr="004A5707">
        <w:rPr>
          <w:rFonts w:eastAsia="Calibri"/>
        </w:rPr>
        <w:t xml:space="preserve">Božidara </w:t>
      </w:r>
      <w:proofErr w:type="spellStart"/>
      <w:r w:rsidRPr="004A5707">
        <w:rPr>
          <w:rFonts w:eastAsia="Calibri"/>
        </w:rPr>
        <w:t>Magovca</w:t>
      </w:r>
      <w:proofErr w:type="spellEnd"/>
      <w:r w:rsidRPr="004A5707">
        <w:rPr>
          <w:rFonts w:eastAsia="Calibri"/>
        </w:rPr>
        <w:t xml:space="preserve"> 14b, 10000 Zagreb</w:t>
      </w:r>
      <w:r>
        <w:rPr>
          <w:rFonts w:eastAsia="Calibri"/>
        </w:rPr>
        <w:t xml:space="preserve">, OIB </w:t>
      </w:r>
      <w:r w:rsidRPr="004A5707">
        <w:rPr>
          <w:rFonts w:eastAsia="Calibri"/>
        </w:rPr>
        <w:t>35487504279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4A5707">
        <w:t xml:space="preserve">10.200,56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4A5707">
        <w:t xml:space="preserve">4.080,22 </w:t>
      </w:r>
      <w:r w:rsidRPr="000472B3">
        <w:t>kn. Preostali iznos</w:t>
      </w:r>
      <w:r>
        <w:t xml:space="preserve"> tražbine koji iznosi </w:t>
      </w:r>
      <w:r w:rsidRPr="004A5707">
        <w:t xml:space="preserve">6.120,34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POLJOPRIVREDNA ZADRUGA AGRO-DUNAV</w:t>
      </w:r>
      <w:r>
        <w:rPr>
          <w:rFonts w:eastAsia="Calibri"/>
        </w:rPr>
        <w:t xml:space="preserve">, </w:t>
      </w:r>
      <w:r w:rsidRPr="00F24A9E">
        <w:rPr>
          <w:rFonts w:eastAsia="Calibri"/>
        </w:rPr>
        <w:t>B. Jelačića 12, 31226 Dalj</w:t>
      </w:r>
      <w:r>
        <w:rPr>
          <w:rFonts w:eastAsia="Calibri"/>
        </w:rPr>
        <w:t xml:space="preserve">, OIB </w:t>
      </w:r>
      <w:r w:rsidRPr="00F24A9E">
        <w:rPr>
          <w:rFonts w:eastAsia="Calibri"/>
        </w:rPr>
        <w:t>38651174884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F24A9E">
        <w:t xml:space="preserve">178.852,87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F24A9E">
        <w:t xml:space="preserve">71.541,15 </w:t>
      </w:r>
      <w:r w:rsidRPr="000472B3">
        <w:t>kn. Preostali iznos</w:t>
      </w:r>
      <w:r>
        <w:t xml:space="preserve"> tražbine koji iznosi </w:t>
      </w:r>
      <w:r w:rsidRPr="00F24A9E">
        <w:t xml:space="preserve">107.311,72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lastRenderedPageBreak/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PSC FERENČAK trgovina i usluge d.o.o</w:t>
      </w:r>
      <w:r>
        <w:rPr>
          <w:rFonts w:eastAsia="Calibri"/>
        </w:rPr>
        <w:t xml:space="preserve">., </w:t>
      </w:r>
      <w:r w:rsidRPr="00F24A9E">
        <w:rPr>
          <w:rFonts w:eastAsia="Calibri"/>
        </w:rPr>
        <w:t>Omladinska 128, 31000 Osijek</w:t>
      </w:r>
      <w:r>
        <w:rPr>
          <w:rFonts w:eastAsia="Calibri"/>
        </w:rPr>
        <w:t xml:space="preserve">, OIB </w:t>
      </w:r>
      <w:r w:rsidRPr="00F24A9E">
        <w:rPr>
          <w:rFonts w:eastAsia="Calibri"/>
        </w:rPr>
        <w:t>92177469549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B2002C">
        <w:t xml:space="preserve">20.202,50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B2002C">
        <w:t xml:space="preserve">8.081,00 </w:t>
      </w:r>
      <w:r w:rsidRPr="000472B3">
        <w:t>kn. Preostali iznos</w:t>
      </w:r>
      <w:r>
        <w:t xml:space="preserve"> tražbine koji iznosi </w:t>
      </w:r>
      <w:r w:rsidRPr="00B2002C">
        <w:t xml:space="preserve">12.121,50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 w:rsidRPr="00081201">
      <w:pPr>
        <w:rPr>
          <w:rFonts w:eastAsia="Calibri"/>
          <w:b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DAVOR RENDULIĆ</w:t>
      </w:r>
      <w:r>
        <w:rPr>
          <w:rFonts w:eastAsia="Calibri"/>
        </w:rPr>
        <w:t xml:space="preserve">, </w:t>
      </w:r>
      <w:r w:rsidRPr="00A71ADE">
        <w:rPr>
          <w:rFonts w:eastAsia="Calibri"/>
        </w:rPr>
        <w:t>Domovinskog Rata 3, 32000 Vukovar</w:t>
      </w:r>
      <w:r>
        <w:rPr>
          <w:rFonts w:eastAsia="Calibri"/>
        </w:rPr>
        <w:t xml:space="preserve">, OIB </w:t>
      </w:r>
      <w:r w:rsidRPr="00A71ADE">
        <w:rPr>
          <w:rFonts w:eastAsia="Calibri"/>
        </w:rPr>
        <w:t>3112138680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A34E88">
        <w:t xml:space="preserve">2.140,37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A34E88">
        <w:t xml:space="preserve">856,15 </w:t>
      </w:r>
      <w:r w:rsidRPr="000472B3">
        <w:t>kn. Preostali iznos</w:t>
      </w:r>
      <w:r>
        <w:t xml:space="preserve"> tražbine koji iznosi </w:t>
      </w:r>
      <w:r w:rsidRPr="00A34E88">
        <w:t xml:space="preserve">1.284,22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SANTINI d.o.o</w:t>
      </w:r>
      <w:r>
        <w:rPr>
          <w:rFonts w:eastAsia="Calibri"/>
        </w:rPr>
        <w:t xml:space="preserve">., </w:t>
      </w:r>
      <w:r w:rsidRPr="00A34E88">
        <w:rPr>
          <w:rFonts w:eastAsia="Calibri"/>
        </w:rPr>
        <w:t>Starčević Ante 79, 32100 Vinkovci</w:t>
      </w:r>
      <w:r>
        <w:rPr>
          <w:rFonts w:eastAsia="Calibri"/>
        </w:rPr>
        <w:t xml:space="preserve">, OIB </w:t>
      </w:r>
      <w:r w:rsidRPr="00A34E88">
        <w:rPr>
          <w:rFonts w:eastAsia="Calibri"/>
        </w:rPr>
        <w:t>55614719992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B52BA3">
        <w:t xml:space="preserve">13.125,00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A34E88">
        <w:t xml:space="preserve">948,89 </w:t>
      </w:r>
      <w:r w:rsidRPr="000472B3">
        <w:t>kn. Preostali iznos</w:t>
      </w:r>
      <w:r>
        <w:t xml:space="preserve"> tražbine koji iznosi </w:t>
      </w:r>
      <w:r w:rsidRPr="00A34E88">
        <w:t xml:space="preserve">1.423,33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SANI GRADNJA d.o.o.,</w:t>
      </w:r>
      <w:r>
        <w:rPr>
          <w:rFonts w:eastAsia="Calibri"/>
        </w:rPr>
        <w:t xml:space="preserve"> </w:t>
      </w:r>
      <w:r w:rsidRPr="00B52BA3">
        <w:rPr>
          <w:rFonts w:eastAsia="Calibri"/>
        </w:rPr>
        <w:t xml:space="preserve">Glavna 17, 32214 Mlaka </w:t>
      </w:r>
      <w:proofErr w:type="spellStart"/>
      <w:r w:rsidRPr="00B52BA3">
        <w:rPr>
          <w:rFonts w:eastAsia="Calibri"/>
        </w:rPr>
        <w:t>Antinska</w:t>
      </w:r>
      <w:proofErr w:type="spellEnd"/>
      <w:r>
        <w:rPr>
          <w:rFonts w:eastAsia="Calibri"/>
        </w:rPr>
        <w:t xml:space="preserve">, OIB </w:t>
      </w:r>
      <w:r w:rsidRPr="00B52BA3">
        <w:rPr>
          <w:rFonts w:eastAsia="Calibri"/>
        </w:rPr>
        <w:t>42496670520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B52BA3">
        <w:t xml:space="preserve">13.125,00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5.250,00</w:t>
      </w:r>
      <w:r w:rsidRPr="00A34E88">
        <w:t xml:space="preserve"> </w:t>
      </w:r>
      <w:r w:rsidRPr="000472B3">
        <w:t>kn. Preostali iznos</w:t>
      </w:r>
      <w:r>
        <w:t xml:space="preserve"> tražbine koji iznosi </w:t>
      </w:r>
      <w:r w:rsidRPr="00B52BA3">
        <w:t xml:space="preserve">7.875,00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SANO - suvremena hranidba životinja d.o.o.,</w:t>
      </w:r>
      <w:r>
        <w:rPr>
          <w:rFonts w:eastAsia="Calibri"/>
        </w:rPr>
        <w:t xml:space="preserve"> </w:t>
      </w:r>
      <w:r w:rsidRPr="00C769E6">
        <w:rPr>
          <w:rFonts w:eastAsia="Calibri"/>
        </w:rPr>
        <w:t xml:space="preserve">Industrijska cesta 1, 44317 </w:t>
      </w:r>
      <w:proofErr w:type="spellStart"/>
      <w:r w:rsidRPr="00C769E6">
        <w:rPr>
          <w:rFonts w:eastAsia="Calibri"/>
        </w:rPr>
        <w:t>Popovača</w:t>
      </w:r>
      <w:proofErr w:type="spellEnd"/>
      <w:r>
        <w:rPr>
          <w:rFonts w:eastAsia="Calibri"/>
        </w:rPr>
        <w:t xml:space="preserve">, OIB 58814210661, </w:t>
      </w:r>
      <w:r w:rsidRPr="000472B3">
        <w:t>ut</w:t>
      </w:r>
      <w:r>
        <w:t xml:space="preserve">vrđeni iznos tražbine </w:t>
      </w:r>
      <w:r w:rsidRPr="006B7516">
        <w:t xml:space="preserve">3.932,40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6B7516">
        <w:t xml:space="preserve">1.572,96 </w:t>
      </w:r>
      <w:r w:rsidRPr="000472B3">
        <w:t>kn. Preostali iznos</w:t>
      </w:r>
      <w:r>
        <w:t xml:space="preserve"> tražbine koji iznosi </w:t>
      </w:r>
      <w:r w:rsidRPr="006B7516">
        <w:t xml:space="preserve">2.359,44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lastRenderedPageBreak/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SAVA OSIGURANJE d.d. - Podružnica Hrvatska za osiguranje</w:t>
      </w:r>
      <w:r>
        <w:rPr>
          <w:rFonts w:eastAsia="Calibri"/>
        </w:rPr>
        <w:t xml:space="preserve">, </w:t>
      </w:r>
      <w:r w:rsidRPr="006B7516">
        <w:rPr>
          <w:rFonts w:eastAsia="Calibri"/>
        </w:rPr>
        <w:t>Savska 144a, 10000 Zagreb</w:t>
      </w:r>
      <w:r>
        <w:rPr>
          <w:rFonts w:eastAsia="Calibri"/>
        </w:rPr>
        <w:t xml:space="preserve">, OIB </w:t>
      </w:r>
      <w:r w:rsidRPr="006B7516">
        <w:rPr>
          <w:rFonts w:eastAsia="Calibri"/>
        </w:rPr>
        <w:t>45237012600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6B7516">
        <w:t xml:space="preserve">1.944,57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777,83</w:t>
      </w:r>
      <w:r w:rsidRPr="006B7516">
        <w:t xml:space="preserve"> </w:t>
      </w:r>
      <w:r w:rsidRPr="000472B3">
        <w:t>kn. Preostali iznos</w:t>
      </w:r>
      <w:r>
        <w:t xml:space="preserve"> tražbine koji iznosi </w:t>
      </w:r>
      <w:r w:rsidRPr="006B7516">
        <w:t xml:space="preserve">1.166,74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OPG MILAN SMETIŠKO</w:t>
      </w:r>
      <w:r>
        <w:rPr>
          <w:rFonts w:eastAsia="Calibri"/>
        </w:rPr>
        <w:t xml:space="preserve">, </w:t>
      </w:r>
      <w:r w:rsidRPr="00785EDD">
        <w:rPr>
          <w:rFonts w:eastAsia="Calibri"/>
        </w:rPr>
        <w:t xml:space="preserve">Nikole Tesle 33, 32280 </w:t>
      </w:r>
      <w:proofErr w:type="spellStart"/>
      <w:r w:rsidRPr="00785EDD">
        <w:rPr>
          <w:rFonts w:eastAsia="Calibri"/>
        </w:rPr>
        <w:t>Jarmina</w:t>
      </w:r>
      <w:proofErr w:type="spellEnd"/>
      <w:r>
        <w:rPr>
          <w:rFonts w:eastAsia="Calibri"/>
        </w:rPr>
        <w:t xml:space="preserve">, OIB </w:t>
      </w:r>
      <w:r w:rsidRPr="00785EDD">
        <w:rPr>
          <w:rFonts w:eastAsia="Calibri"/>
        </w:rPr>
        <w:t>14438849969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785EDD">
        <w:t xml:space="preserve">46.86,41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785EDD">
        <w:t xml:space="preserve">1.874,56 </w:t>
      </w:r>
      <w:r w:rsidRPr="000472B3">
        <w:t>kn. Preostali iznos</w:t>
      </w:r>
      <w:r>
        <w:t xml:space="preserve"> tražbine koji iznosi </w:t>
      </w:r>
      <w:r w:rsidRPr="00785EDD">
        <w:t xml:space="preserve">2.811,85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 xml:space="preserve">NIKOLA, obrt za vučnu službu i autolimarske radove, </w:t>
      </w:r>
      <w:proofErr w:type="spellStart"/>
      <w:r w:rsidRPr="00081201">
        <w:rPr>
          <w:rFonts w:eastAsia="Calibri"/>
          <w:b/>
        </w:rPr>
        <w:t>vl.Marko</w:t>
      </w:r>
      <w:proofErr w:type="spellEnd"/>
      <w:r w:rsidRPr="00081201">
        <w:rPr>
          <w:rFonts w:eastAsia="Calibri"/>
          <w:b/>
        </w:rPr>
        <w:t xml:space="preserve"> Smiljanić</w:t>
      </w:r>
      <w:r>
        <w:rPr>
          <w:rFonts w:eastAsia="Calibri"/>
        </w:rPr>
        <w:t xml:space="preserve">, </w:t>
      </w:r>
      <w:r w:rsidRPr="00785EDD">
        <w:rPr>
          <w:rFonts w:eastAsia="Calibri"/>
        </w:rPr>
        <w:t xml:space="preserve">Franje </w:t>
      </w:r>
      <w:proofErr w:type="spellStart"/>
      <w:r w:rsidRPr="00785EDD">
        <w:rPr>
          <w:rFonts w:eastAsia="Calibri"/>
        </w:rPr>
        <w:t>Jungerta</w:t>
      </w:r>
      <w:proofErr w:type="spellEnd"/>
      <w:r w:rsidRPr="00785EDD">
        <w:rPr>
          <w:rFonts w:eastAsia="Calibri"/>
        </w:rPr>
        <w:t xml:space="preserve"> 17, 31000 </w:t>
      </w:r>
      <w:proofErr w:type="spellStart"/>
      <w:r w:rsidRPr="00785EDD">
        <w:rPr>
          <w:rFonts w:eastAsia="Calibri"/>
        </w:rPr>
        <w:t>Josipovac</w:t>
      </w:r>
      <w:proofErr w:type="spellEnd"/>
      <w:r>
        <w:rPr>
          <w:rFonts w:eastAsia="Calibri"/>
        </w:rPr>
        <w:t xml:space="preserve">, OIB 13875690805, </w:t>
      </w:r>
      <w:r w:rsidRPr="000472B3">
        <w:t>ut</w:t>
      </w:r>
      <w:r>
        <w:t xml:space="preserve">vrđeni iznos tražbine </w:t>
      </w:r>
      <w:r w:rsidRPr="00785EDD">
        <w:t xml:space="preserve">1.375,00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550,00</w:t>
      </w:r>
      <w:r w:rsidRPr="00785EDD">
        <w:t xml:space="preserve"> </w:t>
      </w:r>
      <w:r w:rsidRPr="000472B3">
        <w:t>kn. Preostali iznos</w:t>
      </w:r>
      <w:r>
        <w:t xml:space="preserve"> tražbine koji iznosi 825,00</w:t>
      </w:r>
      <w:r w:rsidRPr="00785EDD">
        <w:t xml:space="preserve">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</w:t>
      </w:r>
      <w:r w:rsidRPr="000472B3">
        <w:lastRenderedPageBreak/>
        <w:t>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TRGOVAČKI, GRAĐEVINSKI, PRIJEVOZNIČKI I AUTOMEHANIČARSKI OBRT "MARIĆ B. A. U." VL. Anica Tadić</w:t>
      </w:r>
      <w:r w:rsidRPr="0014657B">
        <w:rPr>
          <w:rFonts w:eastAsia="Calibri"/>
        </w:rPr>
        <w:tab/>
      </w:r>
      <w:r>
        <w:rPr>
          <w:rFonts w:eastAsia="Calibri"/>
        </w:rPr>
        <w:t xml:space="preserve">, </w:t>
      </w:r>
      <w:r w:rsidRPr="0014657B">
        <w:rPr>
          <w:rFonts w:eastAsia="Calibri"/>
        </w:rPr>
        <w:t>V.S.Karadžića 257, 32100 Vinkovci</w:t>
      </w:r>
      <w:r>
        <w:rPr>
          <w:rFonts w:eastAsia="Calibri"/>
        </w:rPr>
        <w:t xml:space="preserve">, OIB </w:t>
      </w:r>
      <w:r w:rsidRPr="0014657B">
        <w:rPr>
          <w:rFonts w:eastAsia="Calibri"/>
        </w:rPr>
        <w:t>21670792419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14657B">
        <w:t xml:space="preserve">585.184,69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14657B">
        <w:t xml:space="preserve">234.073,88 </w:t>
      </w:r>
      <w:r w:rsidRPr="000472B3">
        <w:t>kn. Preostali iznos</w:t>
      </w:r>
      <w:r>
        <w:t xml:space="preserve"> tražbine koji iznosi </w:t>
      </w:r>
      <w:r w:rsidRPr="0014657B">
        <w:t xml:space="preserve">351.110,81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TINA d.o.o.,</w:t>
      </w:r>
      <w:r>
        <w:rPr>
          <w:rFonts w:eastAsia="Calibri"/>
        </w:rPr>
        <w:t xml:space="preserve"> </w:t>
      </w:r>
      <w:r w:rsidRPr="0014657B">
        <w:rPr>
          <w:rFonts w:eastAsia="Calibri"/>
        </w:rPr>
        <w:t>Tržnica 7, 32100 Vinkovci</w:t>
      </w:r>
      <w:r>
        <w:rPr>
          <w:rFonts w:eastAsia="Calibri"/>
        </w:rPr>
        <w:t xml:space="preserve">, OIB </w:t>
      </w:r>
      <w:r w:rsidRPr="0014657B">
        <w:rPr>
          <w:rFonts w:eastAsia="Calibri"/>
        </w:rPr>
        <w:t>76256756536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A45AA4">
        <w:t xml:space="preserve">41.054,15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A45AA4">
        <w:t xml:space="preserve">16.421,66 </w:t>
      </w:r>
      <w:r w:rsidRPr="000472B3">
        <w:t>kn. Preostali iznos</w:t>
      </w:r>
      <w:r>
        <w:t xml:space="preserve"> tražbine koji iznosi </w:t>
      </w:r>
      <w:r w:rsidRPr="00A45AA4">
        <w:t xml:space="preserve">24.632,49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lastRenderedPageBreak/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 xml:space="preserve">AGRO-PARTNER obrt za trg. na veliko </w:t>
      </w:r>
      <w:proofErr w:type="spellStart"/>
      <w:r w:rsidRPr="00081201">
        <w:rPr>
          <w:rFonts w:eastAsia="Calibri"/>
          <w:b/>
        </w:rPr>
        <w:t>vl</w:t>
      </w:r>
      <w:proofErr w:type="spellEnd"/>
      <w:r w:rsidRPr="00081201">
        <w:rPr>
          <w:rFonts w:eastAsia="Calibri"/>
          <w:b/>
        </w:rPr>
        <w:t>. Bojan Tomašević</w:t>
      </w:r>
      <w:r>
        <w:rPr>
          <w:rFonts w:eastAsia="Calibri"/>
        </w:rPr>
        <w:t xml:space="preserve">, </w:t>
      </w:r>
      <w:r w:rsidRPr="00E91324">
        <w:rPr>
          <w:rFonts w:eastAsia="Calibri"/>
        </w:rPr>
        <w:t>Ratarska 4, 31204 Bijelo Brdo</w:t>
      </w:r>
      <w:r>
        <w:rPr>
          <w:rFonts w:eastAsia="Calibri"/>
        </w:rPr>
        <w:t xml:space="preserve">, OIB </w:t>
      </w:r>
      <w:r w:rsidRPr="00E91324">
        <w:rPr>
          <w:rFonts w:eastAsia="Calibri"/>
        </w:rPr>
        <w:t>34607493750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E91324">
        <w:t xml:space="preserve">415,13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>e tražbine što iznosi 166,05</w:t>
      </w:r>
      <w:r w:rsidRPr="00A45AA4">
        <w:t xml:space="preserve"> </w:t>
      </w:r>
      <w:r w:rsidRPr="000472B3">
        <w:t>kn. Preostali iznos</w:t>
      </w:r>
      <w:r>
        <w:t xml:space="preserve"> tražbine koji iznosi </w:t>
      </w:r>
      <w:r w:rsidRPr="00E91324">
        <w:t xml:space="preserve">249,08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TRIGLAV OSIGURANJE d.d.,</w:t>
      </w:r>
      <w:r>
        <w:rPr>
          <w:rFonts w:eastAsia="Calibri"/>
        </w:rPr>
        <w:t xml:space="preserve"> </w:t>
      </w:r>
      <w:r w:rsidRPr="00E91324">
        <w:rPr>
          <w:rFonts w:eastAsia="Calibri"/>
        </w:rPr>
        <w:t xml:space="preserve">Trg Lava </w:t>
      </w:r>
      <w:proofErr w:type="spellStart"/>
      <w:r w:rsidRPr="00E91324">
        <w:rPr>
          <w:rFonts w:eastAsia="Calibri"/>
        </w:rPr>
        <w:t>Mirskog</w:t>
      </w:r>
      <w:proofErr w:type="spellEnd"/>
      <w:r w:rsidRPr="00E91324">
        <w:rPr>
          <w:rFonts w:eastAsia="Calibri"/>
        </w:rPr>
        <w:t>, 31000 Osijek</w:t>
      </w:r>
      <w:r>
        <w:rPr>
          <w:rFonts w:eastAsia="Calibri"/>
        </w:rPr>
        <w:t xml:space="preserve">, OIB </w:t>
      </w:r>
      <w:r w:rsidRPr="00E91324">
        <w:rPr>
          <w:rFonts w:eastAsia="Calibri"/>
        </w:rPr>
        <w:t>29743547503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E91324">
        <w:t xml:space="preserve">171.605,08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E91324">
        <w:t xml:space="preserve">68.642,03 </w:t>
      </w:r>
      <w:r w:rsidRPr="000472B3">
        <w:t>kn. Preostali iznos</w:t>
      </w:r>
      <w:r>
        <w:t xml:space="preserve"> tražbine koji iznosi </w:t>
      </w:r>
      <w:r w:rsidRPr="00E91324">
        <w:t xml:space="preserve">102.963,05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UNIWELT d.o.o.,</w:t>
      </w:r>
      <w:r>
        <w:rPr>
          <w:rFonts w:eastAsia="Calibri"/>
        </w:rPr>
        <w:t xml:space="preserve"> </w:t>
      </w:r>
      <w:r w:rsidRPr="00E91324">
        <w:rPr>
          <w:rFonts w:eastAsia="Calibri"/>
        </w:rPr>
        <w:t>J.J.Strossmayera 44, 31000 Osijek</w:t>
      </w:r>
      <w:r>
        <w:rPr>
          <w:rFonts w:eastAsia="Calibri"/>
        </w:rPr>
        <w:t xml:space="preserve">, OIB </w:t>
      </w:r>
      <w:r w:rsidRPr="00E91324">
        <w:rPr>
          <w:rFonts w:eastAsia="Calibri"/>
        </w:rPr>
        <w:t>72090799734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E91324">
        <w:t xml:space="preserve">7.221,97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E91324">
        <w:t xml:space="preserve">2.888,79 </w:t>
      </w:r>
      <w:r w:rsidRPr="000472B3">
        <w:t>kn. Preostali iznos</w:t>
      </w:r>
      <w:r>
        <w:t xml:space="preserve"> tražbine koji iznosi </w:t>
      </w:r>
      <w:r w:rsidRPr="00E91324">
        <w:t xml:space="preserve">4.333,18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lastRenderedPageBreak/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VINDON d.o.o</w:t>
      </w:r>
      <w:r>
        <w:rPr>
          <w:rFonts w:eastAsia="Calibri"/>
        </w:rPr>
        <w:t xml:space="preserve">., </w:t>
      </w:r>
      <w:r w:rsidRPr="00E91324">
        <w:rPr>
          <w:rFonts w:eastAsia="Calibri"/>
        </w:rPr>
        <w:t>Lučka ulica 4, 35000 Slavonski Brod</w:t>
      </w:r>
      <w:r>
        <w:rPr>
          <w:rFonts w:eastAsia="Calibri"/>
        </w:rPr>
        <w:t xml:space="preserve">, OIB </w:t>
      </w:r>
      <w:r w:rsidRPr="00E91324">
        <w:rPr>
          <w:rFonts w:eastAsia="Calibri"/>
        </w:rPr>
        <w:t>89230529680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E91324">
        <w:t xml:space="preserve">15.937,50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E91324">
        <w:t xml:space="preserve">6.375,00 </w:t>
      </w:r>
      <w:r w:rsidRPr="000472B3">
        <w:t>kn. Preostali iznos</w:t>
      </w:r>
      <w:r>
        <w:t xml:space="preserve"> tražbine koji iznosi </w:t>
      </w:r>
      <w:r w:rsidRPr="00E91324">
        <w:t xml:space="preserve">9.562,50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proofErr w:type="spellStart"/>
      <w:r w:rsidRPr="00081201">
        <w:rPr>
          <w:rFonts w:eastAsia="Calibri"/>
          <w:b/>
        </w:rPr>
        <w:t>VIPnet</w:t>
      </w:r>
      <w:proofErr w:type="spellEnd"/>
      <w:r w:rsidRPr="00081201">
        <w:rPr>
          <w:rFonts w:eastAsia="Calibri"/>
          <w:b/>
        </w:rPr>
        <w:t xml:space="preserve"> d.o.o</w:t>
      </w:r>
      <w:r>
        <w:rPr>
          <w:rFonts w:eastAsia="Calibri"/>
        </w:rPr>
        <w:t xml:space="preserve">., </w:t>
      </w:r>
      <w:r w:rsidRPr="00E91324">
        <w:rPr>
          <w:rFonts w:eastAsia="Calibri"/>
        </w:rPr>
        <w:t>Vrtni put 1, 10000 Zagreb</w:t>
      </w:r>
      <w:r>
        <w:rPr>
          <w:rFonts w:eastAsia="Calibri"/>
        </w:rPr>
        <w:t xml:space="preserve">, OIB 29524210204, </w:t>
      </w:r>
      <w:r w:rsidRPr="000472B3">
        <w:t>ut</w:t>
      </w:r>
      <w:r>
        <w:t xml:space="preserve">vrđeni iznos tražbine </w:t>
      </w:r>
      <w:r w:rsidRPr="00E91324">
        <w:t xml:space="preserve">5.636,26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411248">
        <w:t xml:space="preserve">2.254,50 </w:t>
      </w:r>
      <w:r w:rsidRPr="000472B3">
        <w:t>kn. Preostali iznos</w:t>
      </w:r>
      <w:r>
        <w:t xml:space="preserve"> tražbine koji iznosi </w:t>
      </w:r>
      <w:r w:rsidRPr="00411248">
        <w:t xml:space="preserve">3.381,76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VULKANIZER ZDENO d.o.o</w:t>
      </w:r>
      <w:r>
        <w:rPr>
          <w:rFonts w:eastAsia="Calibri"/>
        </w:rPr>
        <w:t xml:space="preserve">., </w:t>
      </w:r>
      <w:r w:rsidRPr="00411248">
        <w:rPr>
          <w:rFonts w:eastAsia="Calibri"/>
        </w:rPr>
        <w:t>Alojzija Stepinca 137, 32100 Vinkovci</w:t>
      </w:r>
      <w:r>
        <w:rPr>
          <w:rFonts w:eastAsia="Calibri"/>
        </w:rPr>
        <w:t xml:space="preserve">, OIB  </w:t>
      </w:r>
      <w:r w:rsidRPr="00411248">
        <w:rPr>
          <w:rFonts w:eastAsia="Calibri"/>
        </w:rPr>
        <w:t>45720904552</w:t>
      </w:r>
      <w:r>
        <w:rPr>
          <w:rFonts w:eastAsia="Calibri"/>
        </w:rPr>
        <w:t xml:space="preserve">, </w:t>
      </w:r>
      <w:r w:rsidRPr="000472B3">
        <w:t>ut</w:t>
      </w:r>
      <w:r>
        <w:t xml:space="preserve">vrđeni iznos tražbine </w:t>
      </w:r>
      <w:r w:rsidRPr="00411248">
        <w:t xml:space="preserve">4.781,18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411248">
        <w:t xml:space="preserve">1.912,47 </w:t>
      </w:r>
      <w:r w:rsidRPr="000472B3">
        <w:t>kn. Preostali iznos</w:t>
      </w:r>
      <w:r>
        <w:t xml:space="preserve"> tražbine koji iznosi </w:t>
      </w:r>
      <w:r w:rsidRPr="00411248">
        <w:t xml:space="preserve">2.868,71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 w:rsidRPr="00F33F48">
      <w:pPr>
        <w:jc w:val="both"/>
        <w:rPr>
          <w:sz w:val="22"/>
          <w:szCs w:val="22"/>
        </w:rPr>
      </w:pPr>
      <w:r w:rsidRPr="00081201">
        <w:rPr>
          <w:rFonts w:eastAsia="Calibri"/>
          <w:b/>
        </w:rPr>
        <w:t>ZAŠTITAINSPEKT  d.o.o.,</w:t>
      </w:r>
      <w:r>
        <w:rPr>
          <w:rFonts w:eastAsia="Calibri"/>
        </w:rPr>
        <w:t xml:space="preserve"> </w:t>
      </w:r>
      <w:r w:rsidRPr="00411248">
        <w:rPr>
          <w:rFonts w:eastAsia="Calibri"/>
        </w:rPr>
        <w:t xml:space="preserve">A. </w:t>
      </w:r>
      <w:proofErr w:type="spellStart"/>
      <w:r w:rsidRPr="00411248">
        <w:rPr>
          <w:rFonts w:eastAsia="Calibri"/>
        </w:rPr>
        <w:t>Reisner</w:t>
      </w:r>
      <w:proofErr w:type="spellEnd"/>
      <w:r w:rsidRPr="00411248">
        <w:rPr>
          <w:rFonts w:eastAsia="Calibri"/>
        </w:rPr>
        <w:t xml:space="preserve"> 95/a, 31000 Osijek</w:t>
      </w:r>
      <w:r>
        <w:rPr>
          <w:rFonts w:eastAsia="Calibri"/>
        </w:rPr>
        <w:t xml:space="preserve">, OIB 28737940650, </w:t>
      </w:r>
      <w:r w:rsidRPr="000472B3">
        <w:t>ut</w:t>
      </w:r>
      <w:r>
        <w:t xml:space="preserve">vrđeni iznos tražbine </w:t>
      </w:r>
      <w:r w:rsidRPr="00411248">
        <w:t xml:space="preserve">2.750,00 </w:t>
      </w:r>
      <w:r w:rsidRPr="00114B5B">
        <w:t xml:space="preserve">kn. </w:t>
      </w:r>
      <w:proofErr w:type="spellStart"/>
      <w:r w:rsidRPr="000472B3">
        <w:t>Predstečajni</w:t>
      </w:r>
      <w:proofErr w:type="spellEnd"/>
      <w:r w:rsidRPr="000472B3">
        <w:t xml:space="preserve"> vjero</w:t>
      </w:r>
      <w:r>
        <w:t>vnik otpušta dužniku 4</w:t>
      </w:r>
      <w:r w:rsidRPr="000472B3">
        <w:t>0 % utvrđen</w:t>
      </w:r>
      <w:r>
        <w:t xml:space="preserve">e tražbine što iznosi </w:t>
      </w:r>
      <w:r w:rsidRPr="00411248">
        <w:t>1</w:t>
      </w:r>
      <w:r>
        <w:t xml:space="preserve">.100,00 </w:t>
      </w:r>
      <w:r w:rsidRPr="000472B3">
        <w:t>kn. Preostali iznos</w:t>
      </w:r>
      <w:r>
        <w:t xml:space="preserve"> tražbine koji iznosi 1.650,00</w:t>
      </w:r>
      <w:r w:rsidRPr="00411248">
        <w:t xml:space="preserve"> </w:t>
      </w:r>
      <w:r w:rsidRPr="00F33F48">
        <w:t xml:space="preserve">kn </w:t>
      </w:r>
      <w:r>
        <w:t>(6</w:t>
      </w:r>
      <w:r w:rsidRPr="000472B3">
        <w:t>0% utvrđene</w:t>
      </w:r>
      <w:r>
        <w:t xml:space="preserve"> tražbine) će se refinancirati</w:t>
      </w:r>
      <w:r w:rsidRPr="000472B3">
        <w:t xml:space="preserve"> uz ugovaranje roka otp</w:t>
      </w:r>
      <w:r>
        <w:t>late od 4</w:t>
      </w:r>
      <w:r w:rsidRPr="000472B3">
        <w:t xml:space="preserve"> godina od pravomoćnosti rješenja Trgovačkog suda u Osijeku o sklopljenom </w:t>
      </w:r>
      <w:proofErr w:type="spellStart"/>
      <w:r w:rsidRPr="000472B3">
        <w:t>predstečajnom</w:t>
      </w:r>
      <w:proofErr w:type="spellEnd"/>
      <w:r w:rsidRPr="000472B3">
        <w:t xml:space="preserve"> sporazumu, </w:t>
      </w:r>
      <w:r>
        <w:t xml:space="preserve">beskamatno </w:t>
      </w:r>
      <w:r w:rsidRPr="000472B3">
        <w:t>te mjesečnu obročnu otplatu.</w:t>
      </w:r>
    </w:p>
    <w:p w:rsidRDefault="00001DC5" w:rsidP="00001DC5" w:rsidR="00001DC5" w:rsidRPr="007664F9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001DC5" w:rsidP="00001DC5" w:rsidR="00001DC5">
      <w:pPr>
        <w:jc w:val="both"/>
        <w:rPr>
          <w:noProof/>
          <w:color w:val="000000"/>
        </w:rPr>
      </w:pPr>
      <w:r w:rsidRPr="007664F9">
        <w:rPr>
          <w:noProof/>
          <w:color w:val="000000"/>
        </w:rPr>
        <w:t>U svakoj pojedinoj godini otplatit će se</w:t>
      </w:r>
      <w:r>
        <w:rPr>
          <w:noProof/>
          <w:color w:val="000000"/>
        </w:rPr>
        <w:t xml:space="preserve"> tražbina kako slijedi:</w:t>
      </w:r>
    </w:p>
    <w:p w:rsidRDefault="00001DC5" w:rsidP="00001DC5" w:rsidR="00001DC5">
      <w:pPr>
        <w:rPr>
          <w:rFonts w:eastAsia="Calibri"/>
        </w:rPr>
      </w:pPr>
      <w:r>
        <w:t xml:space="preserve">2018. godine otplatiti će se 21%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>2019. godine otplatit će se 10%</w:t>
      </w:r>
      <w:r w:rsidRPr="008962DF">
        <w:t xml:space="preserve"> </w:t>
      </w:r>
      <w:r>
        <w:t xml:space="preserve">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2020. godine otplatit će se 50% tražbine </w:t>
      </w:r>
      <w:r>
        <w:rPr>
          <w:noProof/>
          <w:color w:val="000000"/>
        </w:rPr>
        <w:t>u jednakim mjesečnim ratama</w:t>
      </w:r>
      <w:r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  <w:r>
        <w:t xml:space="preserve">2021. </w:t>
      </w:r>
      <w:r w:rsidRPr="00524BDB">
        <w:t>godine otplati će se 19</w:t>
      </w:r>
      <w:r>
        <w:t xml:space="preserve">% tražbine </w:t>
      </w:r>
      <w:r w:rsidRPr="00524BDB">
        <w:rPr>
          <w:noProof/>
          <w:color w:val="000000"/>
        </w:rPr>
        <w:t>u jednakim mjesečnim ratama</w:t>
      </w:r>
      <w:r w:rsidRPr="00524BDB">
        <w:rPr>
          <w:rFonts w:eastAsia="Calibri"/>
        </w:rPr>
        <w:t>, neovisno o broju mjesečnih rata;</w:t>
      </w:r>
    </w:p>
    <w:p w:rsidRDefault="00001DC5" w:rsidP="00001DC5" w:rsidR="00001DC5">
      <w:pPr>
        <w:rPr>
          <w:rFonts w:eastAsia="Calibri"/>
        </w:rPr>
      </w:pPr>
    </w:p>
    <w:p w:rsidRDefault="00001DC5" w:rsidP="00001DC5" w:rsidR="00001DC5">
      <w:pPr>
        <w:rPr>
          <w:rFonts w:eastAsia="Calibri"/>
          <w:b/>
        </w:rPr>
      </w:pPr>
      <w:r>
        <w:rPr>
          <w:rFonts w:eastAsia="Calibri"/>
          <w:b/>
        </w:rPr>
        <w:t>Skupina IV</w:t>
      </w:r>
      <w:r w:rsidRPr="0030268F">
        <w:rPr>
          <w:rFonts w:eastAsia="Calibri"/>
          <w:b/>
        </w:rPr>
        <w:t xml:space="preserve">. </w:t>
      </w:r>
      <w:r>
        <w:rPr>
          <w:rFonts w:eastAsia="Calibri"/>
          <w:b/>
        </w:rPr>
        <w:t xml:space="preserve">Neosigurani vjerovnici – vlasnici </w:t>
      </w:r>
    </w:p>
    <w:p w:rsidRDefault="00001DC5" w:rsidP="00001DC5" w:rsidR="00001DC5" w:rsidRPr="0030268F">
      <w:pPr>
        <w:rPr>
          <w:rFonts w:eastAsia="Calibri"/>
          <w:b/>
        </w:rPr>
      </w:pPr>
    </w:p>
    <w:tbl>
      <w:tblPr>
        <w:tblStyle w:val="GridTable4-Accent111"/>
        <w:tblW w:type="dxa" w:w="7088"/>
        <w:tblInd w:type="dxa" w:w="997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CellMar>
          <w:left w:type="dxa" w:w="81"/>
          <w:right w:type="dxa" w:w="81"/>
        </w:tblCellMar>
        <w:tblLook w:val="04A0" w:noVBand="1" w:noHBand="0" w:lastColumn="0" w:firstColumn="1" w:lastRow="0" w:firstRow="1"/>
      </w:tblPr>
      <w:tblGrid>
        <w:gridCol w:w="1843"/>
        <w:gridCol w:w="1701"/>
        <w:gridCol w:w="1559"/>
        <w:gridCol w:w="1985"/>
      </w:tblGrid>
      <w:tr w:rsidTr="00DC637C" w:rsidR="00001DC5">
        <w:trPr>
          <w:cnfStyle w:val="100000000000"/>
          <w:trHeight w:val="195"/>
        </w:trPr>
        <w:tc>
          <w:tcPr>
            <w:cnfStyle w:val="001000000000"/>
            <w:tcW w:type="dxa" w:w="1843"/>
            <w:tcBorders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Ime i prezime / Naziv vjerovnika</w:t>
            </w:r>
          </w:p>
        </w:tc>
        <w:tc>
          <w:tcPr>
            <w:tcW w:type="dxa" w:w="170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>OIB vjerovnika</w:t>
            </w:r>
          </w:p>
        </w:tc>
        <w:tc>
          <w:tcPr>
            <w:tcW w:type="dxa" w:w="155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 xml:space="preserve">Adresa </w:t>
            </w:r>
          </w:p>
        </w:tc>
        <w:tc>
          <w:tcPr>
            <w:tcW w:type="dxa" w:w="1985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  <w:sz w:val="22"/>
                <w:szCs w:val="22"/>
              </w:rPr>
            </w:pPr>
            <w:r w:rsidRPr="007173DD">
              <w:rPr>
                <w:rFonts w:cstheme="minorHAnsi"/>
                <w:color w:val="auto"/>
                <w:sz w:val="22"/>
                <w:szCs w:val="22"/>
              </w:rPr>
              <w:t xml:space="preserve">Iznos utvrđene tražbine 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rPr>
                <w:sz w:val="22"/>
                <w:szCs w:val="22"/>
              </w:rPr>
            </w:pPr>
            <w:r w:rsidRPr="000D67AD">
              <w:rPr>
                <w:sz w:val="22"/>
                <w:szCs w:val="22"/>
              </w:rPr>
              <w:t>DAVOR ADŽIĆ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 w:rsidRPr="000D67AD">
              <w:rPr>
                <w:sz w:val="22"/>
                <w:szCs w:val="22"/>
              </w:rPr>
              <w:t>96873802251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 w:rsidRPr="000D67AD">
              <w:rPr>
                <w:sz w:val="22"/>
                <w:szCs w:val="22"/>
              </w:rPr>
              <w:t xml:space="preserve">Vukovarska Ulica 25, 32214 </w:t>
            </w:r>
            <w:proofErr w:type="spellStart"/>
            <w:r w:rsidRPr="000D67AD">
              <w:rPr>
                <w:sz w:val="22"/>
                <w:szCs w:val="22"/>
              </w:rPr>
              <w:t>Tordinci</w:t>
            </w:r>
            <w:proofErr w:type="spellEnd"/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cnfStyle w:val="000000100000"/>
              <w:rPr>
                <w:sz w:val="22"/>
                <w:szCs w:val="22"/>
              </w:rPr>
            </w:pPr>
            <w:r w:rsidRPr="000D67AD">
              <w:rPr>
                <w:sz w:val="22"/>
                <w:szCs w:val="22"/>
              </w:rPr>
              <w:t>922</w:t>
            </w:r>
            <w:r>
              <w:rPr>
                <w:sz w:val="22"/>
                <w:szCs w:val="22"/>
              </w:rPr>
              <w:t>.</w:t>
            </w:r>
            <w:r w:rsidRPr="000D67AD">
              <w:rPr>
                <w:sz w:val="22"/>
                <w:szCs w:val="22"/>
              </w:rPr>
              <w:t>284,07</w:t>
            </w:r>
            <w:r>
              <w:rPr>
                <w:sz w:val="22"/>
                <w:szCs w:val="22"/>
              </w:rPr>
              <w:t>kn.</w:t>
            </w:r>
          </w:p>
        </w:tc>
      </w:tr>
      <w:tr w:rsidTr="00DC637C" w:rsidR="00001DC5">
        <w:trPr>
          <w:trHeight w:val="187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0D67AD">
            <w:pPr>
              <w:rPr>
                <w:sz w:val="22"/>
                <w:szCs w:val="22"/>
              </w:rPr>
            </w:pPr>
            <w:r w:rsidRPr="0046706B">
              <w:rPr>
                <w:sz w:val="22"/>
                <w:szCs w:val="22"/>
              </w:rPr>
              <w:t>DAVOR BECIĆ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152544">
            <w:pPr>
              <w:cnfStyle w:val="000000000000"/>
              <w:rPr>
                <w:sz w:val="22"/>
                <w:szCs w:val="22"/>
              </w:rPr>
            </w:pPr>
            <w:r w:rsidRPr="0046706B">
              <w:rPr>
                <w:sz w:val="22"/>
                <w:szCs w:val="22"/>
              </w:rPr>
              <w:t>91627259355</w:t>
            </w: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152544">
            <w:pPr>
              <w:cnfStyle w:val="000000000000"/>
              <w:rPr>
                <w:sz w:val="22"/>
                <w:szCs w:val="22"/>
              </w:rPr>
            </w:pPr>
            <w:proofErr w:type="spellStart"/>
            <w:r w:rsidRPr="0046706B">
              <w:rPr>
                <w:sz w:val="22"/>
                <w:szCs w:val="22"/>
              </w:rPr>
              <w:t>Jurja</w:t>
            </w:r>
            <w:proofErr w:type="spellEnd"/>
            <w:r w:rsidRPr="0046706B">
              <w:rPr>
                <w:sz w:val="22"/>
                <w:szCs w:val="22"/>
              </w:rPr>
              <w:t xml:space="preserve"> Dalmatinca 49, 32100 Vinkovci</w:t>
            </w: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152544">
            <w:pPr>
              <w:cnfStyle w:val="000000000000"/>
              <w:rPr>
                <w:sz w:val="22"/>
                <w:szCs w:val="22"/>
              </w:rPr>
            </w:pPr>
            <w:r w:rsidRPr="0046706B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.</w:t>
            </w:r>
            <w:r w:rsidRPr="0046706B">
              <w:rPr>
                <w:sz w:val="22"/>
                <w:szCs w:val="22"/>
              </w:rPr>
              <w:t>894,25</w:t>
            </w:r>
          </w:p>
        </w:tc>
      </w:tr>
      <w:tr w:rsidTr="00DC637C" w:rsidR="00001DC5">
        <w:trPr>
          <w:cnfStyle w:val="000000100000"/>
          <w:trHeight w:val="187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001DC5" w:rsidP="00DC637C" w:rsidR="00001DC5" w:rsidRPr="007173DD">
            <w:pPr>
              <w:jc w:val="right"/>
              <w:cnfStyle w:val="000000100000"/>
              <w:rPr>
                <w:rFonts w:cstheme="minorHAnsi"/>
                <w:sz w:val="22"/>
                <w:szCs w:val="22"/>
              </w:rPr>
            </w:pPr>
          </w:p>
        </w:tc>
      </w:tr>
      <w:tr w:rsidTr="00DC637C" w:rsidR="00001DC5">
        <w:trPr>
          <w:trHeight w:val="195"/>
        </w:trPr>
        <w:tc>
          <w:tcPr>
            <w:cnfStyle w:val="001000000000"/>
            <w:tcW w:type="dxa" w:w="1843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UKUPNO: </w:t>
            </w:r>
          </w:p>
        </w:tc>
        <w:tc>
          <w:tcPr>
            <w:tcW w:type="dxa" w:w="1701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001DC5" w:rsidP="00DC637C" w:rsidR="00001DC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</w:rPr>
            </w:pPr>
          </w:p>
        </w:tc>
        <w:tc>
          <w:tcPr>
            <w:tcW w:type="dxa" w:w="1559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001DC5" w:rsidP="00DC637C" w:rsidR="00001DC5">
            <w:pPr>
              <w:cnfStyle w:val="000000000000"/>
              <w:rPr>
                <w:rFonts w:cstheme="minorHAnsi"/>
              </w:rPr>
            </w:pPr>
          </w:p>
        </w:tc>
        <w:tc>
          <w:tcPr>
            <w:tcW w:type="dxa" w:w="1985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hideMark/>
          </w:tcPr>
          <w:p w:rsidRDefault="00001DC5" w:rsidP="00DC637C" w:rsidR="00001DC5">
            <w:pPr>
              <w:jc w:val="right"/>
              <w:cnfStyle w:val="000000000000"/>
            </w:pPr>
            <w:r>
              <w:t>983.178,32 kn</w:t>
            </w:r>
          </w:p>
        </w:tc>
      </w:tr>
    </w:tbl>
    <w:p w:rsidRDefault="00001DC5" w:rsidP="00001DC5" w:rsidR="00001DC5">
      <w:pPr>
        <w:rPr>
          <w:rFonts w:eastAsia="Calibri"/>
        </w:rPr>
      </w:pPr>
    </w:p>
    <w:p w:rsidRDefault="00001DC5" w:rsidP="00001DC5" w:rsidR="00001DC5" w:rsidRPr="00D9743B">
      <w:pPr>
        <w:jc w:val="both"/>
        <w:rPr>
          <w:rFonts w:eastAsia="Calibri"/>
        </w:rPr>
      </w:pPr>
      <w:r w:rsidRPr="00081201">
        <w:rPr>
          <w:b/>
        </w:rPr>
        <w:t>DAVOR ADŽIĆ</w:t>
      </w:r>
      <w:r w:rsidRPr="00D9743B">
        <w:t xml:space="preserve">, Vukovarska Ulica 25, 32214 </w:t>
      </w:r>
      <w:proofErr w:type="spellStart"/>
      <w:r w:rsidRPr="00D9743B">
        <w:t>Tordinci</w:t>
      </w:r>
      <w:proofErr w:type="spellEnd"/>
      <w:r w:rsidRPr="00D9743B">
        <w:t xml:space="preserve">, OIB  96873802251, </w:t>
      </w:r>
      <w:r w:rsidRPr="00D9743B">
        <w:rPr>
          <w:rFonts w:eastAsia="Calibri"/>
        </w:rPr>
        <w:t xml:space="preserve"> konverzijom tražbine u kapital Društva u sveukupnom iznosu, najkasnije 90 dana od </w:t>
      </w:r>
      <w:r w:rsidRPr="007664F9">
        <w:rPr>
          <w:noProof/>
          <w:color w:val="000000"/>
        </w:rPr>
        <w:t>pravomoćnosti rješenja Trgovačkog suda u Osijeku o sklopljenom predstečajnom sporazumu</w:t>
      </w:r>
      <w:r w:rsidR="00D06686">
        <w:rPr>
          <w:rFonts w:eastAsia="Calibri"/>
        </w:rPr>
        <w:t xml:space="preserve">; </w:t>
      </w:r>
    </w:p>
    <w:p w:rsidRDefault="00001DC5" w:rsidP="001B3856" w:rsidR="001B3856">
      <w:pPr>
        <w:jc w:val="both"/>
        <w:rPr>
          <w:noProof/>
          <w:color w:val="000000"/>
        </w:rPr>
      </w:pPr>
      <w:r w:rsidRPr="00081201">
        <w:rPr>
          <w:rFonts w:eastAsia="Calibri"/>
          <w:b/>
        </w:rPr>
        <w:t>DAVOR BECIĆ</w:t>
      </w:r>
      <w:r w:rsidRPr="00D9743B">
        <w:rPr>
          <w:rFonts w:eastAsia="Calibri"/>
        </w:rPr>
        <w:t xml:space="preserve">, </w:t>
      </w:r>
      <w:proofErr w:type="spellStart"/>
      <w:r w:rsidRPr="00D9743B">
        <w:rPr>
          <w:rFonts w:eastAsia="Calibri"/>
        </w:rPr>
        <w:t>Jurja</w:t>
      </w:r>
      <w:proofErr w:type="spellEnd"/>
      <w:r w:rsidRPr="00D9743B">
        <w:rPr>
          <w:rFonts w:eastAsia="Calibri"/>
        </w:rPr>
        <w:t xml:space="preserve"> Dalmatinca 49, 32100 Vinkovci, OIB </w:t>
      </w:r>
      <w:r>
        <w:rPr>
          <w:rFonts w:eastAsia="Calibri"/>
        </w:rPr>
        <w:t xml:space="preserve">91627259355, </w:t>
      </w:r>
      <w:r w:rsidRPr="00D9743B">
        <w:rPr>
          <w:rFonts w:eastAsia="Calibri"/>
        </w:rPr>
        <w:t>konverzijom tražbine u kapital Društva u sveukupnom iznosu, najkasnije 90 dan</w:t>
      </w:r>
      <w:r>
        <w:rPr>
          <w:rFonts w:eastAsia="Calibri"/>
        </w:rPr>
        <w:t xml:space="preserve">a od </w:t>
      </w:r>
      <w:r w:rsidRPr="007664F9">
        <w:rPr>
          <w:noProof/>
          <w:color w:val="000000"/>
        </w:rPr>
        <w:t>pravomoćnosti rješenja Trgovačkog suda u Osijeku o sklopljenom predstečajnom sporazumu</w:t>
      </w:r>
      <w:r w:rsidR="00725C62">
        <w:rPr>
          <w:noProof/>
          <w:color w:val="000000"/>
        </w:rPr>
        <w:t>.</w:t>
      </w:r>
    </w:p>
    <w:p w:rsidRDefault="00725C62" w:rsidP="001B3856" w:rsidR="00725C62">
      <w:pPr>
        <w:jc w:val="both"/>
        <w:rPr>
          <w:noProof/>
          <w:color w:val="000000"/>
        </w:rPr>
      </w:pPr>
    </w:p>
    <w:p w:rsidRDefault="00725C62" w:rsidP="001B3856" w:rsidR="00725C62">
      <w:pPr>
        <w:jc w:val="both"/>
        <w:rPr>
          <w:noProof/>
          <w:color w:val="000000"/>
        </w:rPr>
      </w:pPr>
    </w:p>
    <w:p w:rsidRDefault="00725C62" w:rsidP="001B3856" w:rsidR="00725C62" w:rsidRPr="00D06686">
      <w:pPr>
        <w:jc w:val="both"/>
        <w:rPr>
          <w:rFonts w:eastAsia="Calibri"/>
        </w:rPr>
      </w:pPr>
    </w:p>
    <w:p w:rsidRDefault="00725C62" w:rsidP="00725C62" w:rsidR="00725C62">
      <w:pPr>
        <w:ind w:left="360"/>
        <w:jc w:val="center"/>
      </w:pPr>
      <w:r>
        <w:t>Obrazloženje</w:t>
      </w:r>
    </w:p>
    <w:p w:rsidRDefault="00725C62" w:rsidP="00725C62" w:rsidR="00725C62">
      <w:pPr>
        <w:ind w:left="360"/>
      </w:pPr>
    </w:p>
    <w:p w:rsidRDefault="00725C62" w:rsidP="00725C62" w:rsidR="00725C62">
      <w:pPr>
        <w:ind w:left="360"/>
      </w:pPr>
    </w:p>
    <w:p w:rsidRDefault="00725C62" w:rsidP="00725C62" w:rsidR="00725C62">
      <w:pPr>
        <w:ind w:firstLine="708"/>
        <w:jc w:val="both"/>
      </w:pPr>
      <w:r>
        <w:t xml:space="preserve">Prijedlog za otvaranje </w:t>
      </w:r>
      <w:proofErr w:type="spellStart"/>
      <w:r>
        <w:t>predstečajnog</w:t>
      </w:r>
      <w:proofErr w:type="spellEnd"/>
      <w:r>
        <w:t xml:space="preserve"> postupka podnio je Dužnik 28. rujna 2017. g. Nakon što su vjerovnici prijavili svoje tražbina iste su ispitane na ročištu  od </w:t>
      </w:r>
      <w:r w:rsidR="00E01AEA">
        <w:t>27. studenog</w:t>
      </w:r>
      <w:r>
        <w:t xml:space="preserve"> 2017. g., a što je utvrđeno rješenjem broj </w:t>
      </w:r>
      <w:r w:rsidR="00E01AEA">
        <w:t xml:space="preserve">6 </w:t>
      </w:r>
      <w:r>
        <w:t>St-</w:t>
      </w:r>
      <w:r w:rsidR="00E01AEA">
        <w:t>1430</w:t>
      </w:r>
      <w:r>
        <w:t xml:space="preserve">/17 od </w:t>
      </w:r>
      <w:r w:rsidR="00E01AEA">
        <w:t xml:space="preserve">12. siječnja 2018. </w:t>
      </w:r>
      <w:r>
        <w:t xml:space="preserve">g. (pravomoćno </w:t>
      </w:r>
      <w:r w:rsidR="00E01AEA">
        <w:t>26.2.2018</w:t>
      </w:r>
      <w:r>
        <w:t xml:space="preserve">. g.) ispravljeno Rješenjem ovoga suda </w:t>
      </w:r>
      <w:r w:rsidR="00E01AEA">
        <w:t xml:space="preserve">6 </w:t>
      </w:r>
      <w:r>
        <w:t>St-</w:t>
      </w:r>
      <w:r w:rsidR="00E01AEA">
        <w:t>1430/17 od 19. veljače 2018</w:t>
      </w:r>
      <w:r>
        <w:t xml:space="preserve">. g. (pravomoćno </w:t>
      </w:r>
      <w:r w:rsidR="00E01AEA">
        <w:t>9.3.2018.</w:t>
      </w:r>
      <w:r>
        <w:t xml:space="preserve"> g.). </w:t>
      </w:r>
    </w:p>
    <w:p w:rsidRDefault="00E01AEA" w:rsidP="00725C62" w:rsidR="00E01AEA">
      <w:pPr>
        <w:ind w:firstLine="708"/>
        <w:jc w:val="both"/>
      </w:pPr>
    </w:p>
    <w:p w:rsidRDefault="00725C62" w:rsidP="00725C62" w:rsidR="00725C62">
      <w:pPr>
        <w:ind w:firstLine="708"/>
        <w:jc w:val="both"/>
      </w:pPr>
      <w:r>
        <w:t xml:space="preserve">Rješenjem Trgovačkog suda u Osijeku broj </w:t>
      </w:r>
      <w:r w:rsidR="00E01AEA">
        <w:t xml:space="preserve">6 </w:t>
      </w:r>
      <w:r>
        <w:t>St-</w:t>
      </w:r>
      <w:r w:rsidR="00E01AEA">
        <w:t>1430/17</w:t>
      </w:r>
      <w:r>
        <w:t xml:space="preserve"> od </w:t>
      </w:r>
      <w:r w:rsidR="00E01AEA">
        <w:t>27. veljače 2018</w:t>
      </w:r>
      <w:r>
        <w:t xml:space="preserve">. g. zakazano je ročište za glasovanje o </w:t>
      </w:r>
      <w:r w:rsidR="00E01AEA">
        <w:t xml:space="preserve">izmijenjenom </w:t>
      </w:r>
      <w:r>
        <w:t xml:space="preserve">planu restrukturiranja </w:t>
      </w:r>
      <w:r w:rsidR="00E01AEA">
        <w:t>od</w:t>
      </w:r>
      <w:r>
        <w:t xml:space="preserve"> </w:t>
      </w:r>
      <w:r w:rsidR="00E01AEA">
        <w:t>12. siječnja 2018</w:t>
      </w:r>
      <w:r>
        <w:t xml:space="preserve">. g. </w:t>
      </w:r>
      <w:r w:rsidR="00E01AEA">
        <w:t xml:space="preserve">za 26. ožujak 2018. g. </w:t>
      </w:r>
      <w:r>
        <w:t>te je određeno da se glasovanje obavlja na propisanom obrascu za glasovanje koji mora biti dostavljen sudu najkasnije do početka ročišta za glasovanje te ga mora potpisati i ovjeriti ovlaštena osoba.</w:t>
      </w:r>
    </w:p>
    <w:p w:rsidRDefault="00725C62" w:rsidP="00725C62" w:rsidR="00725C62">
      <w:pPr>
        <w:jc w:val="both"/>
      </w:pPr>
    </w:p>
    <w:p w:rsidRDefault="00725C62" w:rsidP="00725C62" w:rsidR="00725C62">
      <w:pPr>
        <w:jc w:val="both"/>
      </w:pPr>
      <w:r>
        <w:tab/>
        <w:t xml:space="preserve">Na ročištu za glasovanje o Izmijenjenom planu za restrukturiranje dužnika od </w:t>
      </w:r>
      <w:r w:rsidR="00E01AEA">
        <w:t>12.1.2018</w:t>
      </w:r>
      <w:r>
        <w:t xml:space="preserve">. g. dužnik je u spis dostavio obrasce za glasovanje vjerovnika koji su glasovali ZA te je ujedno na održanom ročištu u nazočnosti </w:t>
      </w:r>
      <w:proofErr w:type="spellStart"/>
      <w:r w:rsidR="00E01AEA">
        <w:t>z.z</w:t>
      </w:r>
      <w:proofErr w:type="spellEnd"/>
      <w:r w:rsidR="00E01AEA">
        <w:t xml:space="preserve">. </w:t>
      </w:r>
      <w:r>
        <w:t xml:space="preserve">dužnika, punomoćnika dužnika – odvjetnika, povjerenika te vjerovnika </w:t>
      </w:r>
      <w:r w:rsidR="00E01AEA">
        <w:t xml:space="preserve">pun. Žito d.o.o., </w:t>
      </w:r>
      <w:proofErr w:type="spellStart"/>
      <w:r w:rsidR="00E01AEA">
        <w:t>Sberbank</w:t>
      </w:r>
      <w:proofErr w:type="spellEnd"/>
      <w:r w:rsidR="00E01AEA">
        <w:t xml:space="preserve"> d.d., HAMAG-BICRO, INA ind. nafte d.d. te zamjenika ŽDO</w:t>
      </w:r>
      <w:r>
        <w:t xml:space="preserve"> sud donio Rješenje kojim se utvrđuje prihvaćanje Izmijenjenog plana restrukturiranja od </w:t>
      </w:r>
      <w:r w:rsidR="00E01AEA">
        <w:t>12.1.2018</w:t>
      </w:r>
      <w:r>
        <w:t xml:space="preserve">. g. i potvrđuje </w:t>
      </w:r>
      <w:proofErr w:type="spellStart"/>
      <w:r>
        <w:t>predstečajni</w:t>
      </w:r>
      <w:proofErr w:type="spellEnd"/>
      <w:r>
        <w:t xml:space="preserve"> sporazum između dužnika i vjerovnika kako je to navedeno u izreci ovoga Rješenja. </w:t>
      </w:r>
    </w:p>
    <w:p w:rsidRDefault="00725C62" w:rsidP="00725C62" w:rsidR="00725C62">
      <w:pPr>
        <w:jc w:val="both"/>
      </w:pPr>
    </w:p>
    <w:p w:rsidRDefault="00725C62" w:rsidP="00725C62" w:rsidR="00725C62">
      <w:pPr>
        <w:jc w:val="both"/>
      </w:pPr>
      <w:r>
        <w:tab/>
        <w:t xml:space="preserve">Ovo iz razloga što je na istom ročištu utvrđeno da je ZA Izmijenjeni plan restrukturiranja dužnika glasovalo </w:t>
      </w:r>
      <w:r w:rsidR="00E01AEA">
        <w:t>52</w:t>
      </w:r>
      <w:r>
        <w:t xml:space="preserve"> vjerovnika što predstavlja brojčano </w:t>
      </w:r>
      <w:r w:rsidR="00E01AEA">
        <w:t>u apsolutnom iznosu 87,86% vjerovnika (tražbine u iznosu od 56.903.187,39 kn). Naime, vjerovnici svih isplatnih redova podijeljeni su u 4 skupine te je ZA Izmijenjeni plan restrukturiranja po skupinama glasovalo: prva grupa vjerovnika koja čini 3 vjerovnika s utvrđenim tražbinama 43.598.147,61 kn te je ZA glasovalo 2 vjerovnika što predstavlja 93% te skupine; druga grupa vjerovnika – 1 vjerovnik s utvrđenom tražbinom od 8.702.504,48 kn koji je glasovalo ZA koji je glasovao ZA što predstava 100%; treća grupa vjerovnika – 60 vjerovnika sa ukupno utvrđenim tražbinama 8.802.043,52 kn te je ZA glasovalo 47 vjerovnika što predstavlja 70,38%; četvrta grupa vjerovnika 2 vjerovnika s utvrđenim tražbinama 983.178,32 kn što predstavlja 100%.</w:t>
      </w:r>
    </w:p>
    <w:p w:rsidRDefault="00725C62" w:rsidP="00725C62" w:rsidR="00725C62"/>
    <w:p w:rsidRDefault="00725C62" w:rsidP="00725C62" w:rsidR="00725C62">
      <w:pPr>
        <w:ind w:firstLine="708"/>
      </w:pPr>
      <w:r>
        <w:t>Stoga je plan od strane vjerovnika prihvaćen.</w:t>
      </w:r>
    </w:p>
    <w:p w:rsidRDefault="00725C62" w:rsidP="00725C62" w:rsidR="00725C62"/>
    <w:p w:rsidRDefault="00725C62" w:rsidP="00725C62" w:rsidR="00725C62">
      <w:pPr>
        <w:ind w:firstLine="708"/>
        <w:jc w:val="both"/>
      </w:pPr>
      <w:r>
        <w:lastRenderedPageBreak/>
        <w:t xml:space="preserve">Sud je potvrdio </w:t>
      </w:r>
      <w:proofErr w:type="spellStart"/>
      <w:r>
        <w:t>predstečajni</w:t>
      </w:r>
      <w:proofErr w:type="spellEnd"/>
      <w:r>
        <w:t xml:space="preserve"> sporazum,  u smislu odredbe čl. 61. Stečajnog zakona ( NN broj 71/15, dalje: SZ),  a pri tome sud nije utvrdio da postoje zakonom utvrđene pretpostavke za uskratu potvrde.</w:t>
      </w:r>
    </w:p>
    <w:p w:rsidRDefault="00725C62" w:rsidP="00725C62" w:rsidR="00725C62">
      <w:pPr>
        <w:ind w:firstLine="708"/>
        <w:jc w:val="both"/>
      </w:pPr>
    </w:p>
    <w:p w:rsidRDefault="00725C62" w:rsidP="00725C62" w:rsidR="00725C62">
      <w:pPr>
        <w:ind w:firstLine="708"/>
        <w:jc w:val="both"/>
      </w:pPr>
      <w:r>
        <w:t xml:space="preserve"> Naime  niti jedan od vjerovnika nije učinio vjerojatnim da se planom restrukturiranja umanjuju prava ispod razne koju bi razumno vjerovnik očekivao ostvariti u slučaju neprovedbe restrukturiranja poslovanja dužnika, da iz plana ne proizlazi vjerojatnost da će njegova provedba omogućiti sposobnost za plaćanje dužniku u razdoblju do kraja tekuće i u dvije sljedeće kalendarske godine, te da je planom predloženo pretvaranje tražbine jednog ili više vjerovnika u temeljni kapital dužnika.</w:t>
      </w:r>
    </w:p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>
      <w:pPr>
        <w:ind w:firstLine="360"/>
      </w:pPr>
      <w:r>
        <w:t>Nijedan od vjerovnika nije učinio vjerojatnim ove pretpostavke.</w:t>
      </w:r>
    </w:p>
    <w:p w:rsidRDefault="00725C62" w:rsidP="00725C62" w:rsidR="00725C62">
      <w:pPr>
        <w:ind w:firstLine="1418"/>
      </w:pPr>
    </w:p>
    <w:p w:rsidRDefault="00725C62" w:rsidP="00725C62" w:rsidR="00725C62">
      <w:pPr>
        <w:ind w:firstLine="360"/>
      </w:pPr>
      <w:r>
        <w:t xml:space="preserve">S obzirom na navedeno odlučeno je kao u izreci. </w:t>
      </w:r>
    </w:p>
    <w:p w:rsidRDefault="00725C62" w:rsidP="00725C62" w:rsidR="00725C62">
      <w:pPr>
        <w:ind w:left="360"/>
      </w:pPr>
    </w:p>
    <w:p w:rsidRDefault="00725C62" w:rsidP="00725C62" w:rsidR="00725C62">
      <w:pPr>
        <w:jc w:val="both"/>
      </w:pPr>
    </w:p>
    <w:p w:rsidRDefault="00725C62" w:rsidP="00725C62" w:rsidR="00725C62">
      <w:pPr>
        <w:jc w:val="both"/>
      </w:pPr>
      <w:r>
        <w:t xml:space="preserve">          </w:t>
      </w:r>
    </w:p>
    <w:p w:rsidRDefault="00725C62" w:rsidP="00725C62" w:rsidR="00725C62">
      <w:pPr>
        <w:jc w:val="both"/>
      </w:pPr>
    </w:p>
    <w:p w:rsidRDefault="00725C62" w:rsidP="00725C62" w:rsidR="00725C62">
      <w:pPr>
        <w:jc w:val="center"/>
      </w:pPr>
      <w:r>
        <w:t xml:space="preserve">U Osijeku 27. </w:t>
      </w:r>
      <w:r w:rsidR="00D235A7">
        <w:t>ožujka 2018. g.</w:t>
      </w:r>
    </w:p>
    <w:p w:rsidRDefault="00D235A7" w:rsidP="00725C62" w:rsidR="00D235A7">
      <w:pPr>
        <w:jc w:val="center"/>
      </w:pPr>
    </w:p>
    <w:p w:rsidRDefault="00D235A7" w:rsidP="00725C62" w:rsidR="00D235A7">
      <w:pPr>
        <w:jc w:val="center"/>
      </w:pPr>
    </w:p>
    <w:p w:rsidRDefault="00725C62" w:rsidP="00725C62" w:rsidR="00725C62">
      <w:pPr>
        <w:jc w:val="center"/>
      </w:pPr>
    </w:p>
    <w:p w:rsidRDefault="00725C62" w:rsidP="00725C62" w:rsidR="00725C62"/>
    <w:p w:rsidRDefault="00725C62" w:rsidP="00725C62" w:rsidR="00725C62">
      <w:r>
        <w:t>Zapisničar: Danijela Sekulić                                                                STEČAJNA SUTKINJA</w:t>
      </w:r>
    </w:p>
    <w:p w:rsidRDefault="00725C62" w:rsidP="00725C62" w:rsidR="00725C62">
      <w:pPr>
        <w:ind w:firstLine="708" w:left="708"/>
      </w:pPr>
      <w:r>
        <w:t xml:space="preserve">                                                                                                    Nada Roso</w:t>
      </w:r>
    </w:p>
    <w:p w:rsidRDefault="00725C62" w:rsidP="00725C62" w:rsidR="00725C62"/>
    <w:p w:rsidRDefault="00725C62" w:rsidP="00725C62" w:rsidR="00725C62" w:rsidRPr="00D235A7">
      <w:pPr>
        <w:jc w:val="both"/>
      </w:pPr>
      <w:r w:rsidRPr="00D235A7">
        <w:t>POUKA O PRAVNOM LIJEKU:</w:t>
      </w:r>
    </w:p>
    <w:p w:rsidRDefault="00725C62" w:rsidP="00725C62" w:rsidR="00725C62" w:rsidRPr="00D235A7">
      <w:pPr>
        <w:jc w:val="both"/>
      </w:pPr>
      <w:r w:rsidRPr="00D235A7">
        <w:t>Protiv ovog rješenja nezadovoljna stranka može izjaviti žalbu Visokom trgovačkom sudu Republike Hrvatske u Zagrebu u roku od 8 dana u 3 primjerka putem ovog suda.</w:t>
      </w:r>
    </w:p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>
      <w:r w:rsidRPr="00D235A7">
        <w:t xml:space="preserve">DNA: </w:t>
      </w:r>
    </w:p>
    <w:p w:rsidRDefault="00725C62" w:rsidP="00725C62" w:rsidR="00725C62" w:rsidRPr="00D235A7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235A7">
        <w:rPr>
          <w:rFonts w:hAnsi="Times New Roman" w:ascii="Times New Roman"/>
          <w:sz w:val="24"/>
          <w:szCs w:val="24"/>
        </w:rPr>
        <w:t>e-oglasna ploča</w:t>
      </w:r>
    </w:p>
    <w:p w:rsidRDefault="00725C62" w:rsidP="00725C62" w:rsidR="00725C62" w:rsidRPr="00D235A7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235A7">
        <w:rPr>
          <w:rFonts w:hAnsi="Times New Roman" w:ascii="Times New Roman"/>
          <w:sz w:val="24"/>
          <w:szCs w:val="24"/>
        </w:rPr>
        <w:t>registar TS Osijek</w:t>
      </w:r>
    </w:p>
    <w:p w:rsidRDefault="00725C62" w:rsidP="00725C62" w:rsidR="00725C62" w:rsidRPr="00D235A7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235A7">
        <w:rPr>
          <w:rFonts w:hAnsi="Times New Roman" w:ascii="Times New Roman"/>
          <w:sz w:val="24"/>
          <w:szCs w:val="24"/>
        </w:rPr>
        <w:t>FINA-nakon pravomoćnosti (čl. 61 st. 4 SZ)</w:t>
      </w:r>
    </w:p>
    <w:p w:rsidRDefault="00725C62" w:rsidP="00725C62" w:rsidR="00725C62" w:rsidRPr="00D235A7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235A7">
        <w:rPr>
          <w:rFonts w:hAnsi="Times New Roman" w:ascii="Times New Roman"/>
          <w:sz w:val="24"/>
          <w:szCs w:val="24"/>
        </w:rPr>
        <w:t>k-27.</w:t>
      </w:r>
      <w:r w:rsidR="00D235A7">
        <w:rPr>
          <w:rFonts w:hAnsi="Times New Roman" w:ascii="Times New Roman"/>
          <w:sz w:val="24"/>
          <w:szCs w:val="24"/>
        </w:rPr>
        <w:t>4</w:t>
      </w:r>
      <w:r w:rsidRPr="00D235A7">
        <w:rPr>
          <w:rFonts w:hAnsi="Times New Roman" w:ascii="Times New Roman"/>
          <w:sz w:val="24"/>
          <w:szCs w:val="24"/>
        </w:rPr>
        <w:t>.</w:t>
      </w:r>
    </w:p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>
      <w:bookmarkStart w:name="_GoBack" w:id="0"/>
      <w:bookmarkEnd w:id="0"/>
    </w:p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1B3856" w:rsidP="00725C62" w:rsidR="001B3856">
      <w:pPr>
        <w:jc w:val="both"/>
      </w:pPr>
    </w:p>
    <w:p w:rsidRDefault="00311017" w:rsidR="00311017" w:rsidRPr="00311017"/>
    <w:sectPr w:rsidR="00311017" w:rsidRPr="0031101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93E" w:rsidP="00F57AB4" w:rsidR="0064693E">
      <w:r>
        <w:separator/>
      </w:r>
    </w:p>
  </w:endnote>
  <w:endnote w:id="0" w:type="continuationSeparator">
    <w:p w:rsidRDefault="0064693E" w:rsidP="00F57AB4" w:rsidR="00646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93E" w:rsidP="00F57AB4" w:rsidR="0064693E">
      <w:r>
        <w:separator/>
      </w:r>
    </w:p>
  </w:footnote>
  <w:footnote w:id="0" w:type="continuationSeparator">
    <w:p w:rsidRDefault="0064693E" w:rsidP="00F57AB4" w:rsidR="00646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E01AEA" w:rsidR="00E01A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E4E">
          <w:rPr>
            <w:noProof/>
          </w:rPr>
          <w:t>36</w:t>
        </w:r>
        <w:r>
          <w:fldChar w:fldCharType="end"/>
        </w:r>
      </w:p>
    </w:sdtContent>
  </w:sdt>
  <w:p w:rsidRDefault="00D235A7" w:rsidP="00D235A7" w:rsidR="00D235A7">
    <w:pPr>
      <w:jc w:val="right"/>
    </w:pPr>
    <w:r>
      <w:t>Broj 6 St-1430/17-45</w:t>
    </w:r>
  </w:p>
  <w:p w:rsidRDefault="00E01AEA" w:rsidR="00E01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E918AF"/>
    <w:multiLevelType w:val="hybridMultilevel"/>
    <w:tmpl w:val="159690DC"/>
    <w:lvl w:tplc="2C46D7CA" w:ilvl="0">
      <w:start w:val="4"/>
      <w:numFmt w:val="bullet"/>
      <w:lvlText w:val="-"/>
      <w:lvlJc w:val="left"/>
      <w:pPr>
        <w:ind w:hanging="360" w:left="274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46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18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90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62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34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06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78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508"/>
      </w:pPr>
      <w:rPr>
        <w:rFonts w:hAnsi="Wingdings" w:ascii="Wingdings" w:hint="default"/>
      </w:rPr>
    </w:lvl>
  </w:abstractNum>
  <w:abstractNum w:abstractNumId="3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181072"/>
    <w:multiLevelType w:val="hybridMultilevel"/>
    <w:tmpl w:val="2A80D5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6">
    <w:nsid w:val="24DA6A8D"/>
    <w:multiLevelType w:val="multilevel"/>
    <w:tmpl w:val="BFE8A3D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AAF3F4D"/>
    <w:multiLevelType w:val="hybridMultilevel"/>
    <w:tmpl w:val="9F644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CE97400"/>
    <w:multiLevelType w:val="multilevel"/>
    <w:tmpl w:val="CB6C757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45EB7F55"/>
    <w:multiLevelType w:val="hybridMultilevel"/>
    <w:tmpl w:val="6FCAF898"/>
    <w:lvl w:tplc="768C5A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8B57D7"/>
    <w:multiLevelType w:val="hybridMultilevel"/>
    <w:tmpl w:val="125E02FE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7D13140"/>
    <w:multiLevelType w:val="hybridMultilevel"/>
    <w:tmpl w:val="0FE66C72"/>
    <w:lvl w:tplc="6AF005D4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5FAE6B3C"/>
    <w:multiLevelType w:val="hybridMultilevel"/>
    <w:tmpl w:val="499A1C34"/>
    <w:lvl w:tplc="EF2629FE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EC13606"/>
    <w:multiLevelType w:val="hybridMultilevel"/>
    <w:tmpl w:val="2000F150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01DC5"/>
    <w:rsid w:val="00022B83"/>
    <w:rsid w:val="00042ADB"/>
    <w:rsid w:val="000470A8"/>
    <w:rsid w:val="00082B5D"/>
    <w:rsid w:val="000B127F"/>
    <w:rsid w:val="000B407C"/>
    <w:rsid w:val="000B66B4"/>
    <w:rsid w:val="000C3137"/>
    <w:rsid w:val="000D16CF"/>
    <w:rsid w:val="0010684D"/>
    <w:rsid w:val="00165E4E"/>
    <w:rsid w:val="00170F92"/>
    <w:rsid w:val="001767B2"/>
    <w:rsid w:val="00193CDF"/>
    <w:rsid w:val="001B3856"/>
    <w:rsid w:val="001B7E56"/>
    <w:rsid w:val="001E7341"/>
    <w:rsid w:val="001F32AA"/>
    <w:rsid w:val="001F615D"/>
    <w:rsid w:val="00204A00"/>
    <w:rsid w:val="002129B7"/>
    <w:rsid w:val="00226F8B"/>
    <w:rsid w:val="002628D7"/>
    <w:rsid w:val="00273C7F"/>
    <w:rsid w:val="002D1625"/>
    <w:rsid w:val="002E0AFA"/>
    <w:rsid w:val="002E392D"/>
    <w:rsid w:val="002E5F65"/>
    <w:rsid w:val="00311017"/>
    <w:rsid w:val="00313A3B"/>
    <w:rsid w:val="003224AF"/>
    <w:rsid w:val="00342CA8"/>
    <w:rsid w:val="00357DED"/>
    <w:rsid w:val="003728D9"/>
    <w:rsid w:val="00395B7C"/>
    <w:rsid w:val="003B6E67"/>
    <w:rsid w:val="003E762F"/>
    <w:rsid w:val="003F2C8E"/>
    <w:rsid w:val="004046E0"/>
    <w:rsid w:val="00405530"/>
    <w:rsid w:val="004071AA"/>
    <w:rsid w:val="00431075"/>
    <w:rsid w:val="004463EF"/>
    <w:rsid w:val="0045558E"/>
    <w:rsid w:val="004571B5"/>
    <w:rsid w:val="00474AFC"/>
    <w:rsid w:val="00484F19"/>
    <w:rsid w:val="00487E33"/>
    <w:rsid w:val="004A01D4"/>
    <w:rsid w:val="004F7D15"/>
    <w:rsid w:val="00523EB8"/>
    <w:rsid w:val="00533068"/>
    <w:rsid w:val="00533489"/>
    <w:rsid w:val="005430F8"/>
    <w:rsid w:val="005833F6"/>
    <w:rsid w:val="005B691B"/>
    <w:rsid w:val="005C656B"/>
    <w:rsid w:val="005C74BE"/>
    <w:rsid w:val="005D0C32"/>
    <w:rsid w:val="005D5376"/>
    <w:rsid w:val="0064693E"/>
    <w:rsid w:val="006503E9"/>
    <w:rsid w:val="006618B5"/>
    <w:rsid w:val="006770E2"/>
    <w:rsid w:val="006A05D0"/>
    <w:rsid w:val="006A7587"/>
    <w:rsid w:val="006D245D"/>
    <w:rsid w:val="006D5BAB"/>
    <w:rsid w:val="006E6921"/>
    <w:rsid w:val="006F2277"/>
    <w:rsid w:val="00725C62"/>
    <w:rsid w:val="00735880"/>
    <w:rsid w:val="0074701F"/>
    <w:rsid w:val="00756F2C"/>
    <w:rsid w:val="00781205"/>
    <w:rsid w:val="00793B3B"/>
    <w:rsid w:val="007A48E2"/>
    <w:rsid w:val="007D78F9"/>
    <w:rsid w:val="007F60F2"/>
    <w:rsid w:val="007F6F52"/>
    <w:rsid w:val="008214D8"/>
    <w:rsid w:val="00835801"/>
    <w:rsid w:val="0084173F"/>
    <w:rsid w:val="00892557"/>
    <w:rsid w:val="008A371A"/>
    <w:rsid w:val="008B3E28"/>
    <w:rsid w:val="008C2790"/>
    <w:rsid w:val="008C31DC"/>
    <w:rsid w:val="008C436D"/>
    <w:rsid w:val="008C6BBF"/>
    <w:rsid w:val="00904146"/>
    <w:rsid w:val="0091103C"/>
    <w:rsid w:val="009161C1"/>
    <w:rsid w:val="00924F04"/>
    <w:rsid w:val="0094474F"/>
    <w:rsid w:val="00973B7D"/>
    <w:rsid w:val="009B493A"/>
    <w:rsid w:val="00A12E21"/>
    <w:rsid w:val="00A217EC"/>
    <w:rsid w:val="00A235CF"/>
    <w:rsid w:val="00A61607"/>
    <w:rsid w:val="00A61FBC"/>
    <w:rsid w:val="00A63E4E"/>
    <w:rsid w:val="00A77BA9"/>
    <w:rsid w:val="00AA3F70"/>
    <w:rsid w:val="00AB5069"/>
    <w:rsid w:val="00AE7380"/>
    <w:rsid w:val="00AF277F"/>
    <w:rsid w:val="00AF72ED"/>
    <w:rsid w:val="00B31AF0"/>
    <w:rsid w:val="00B322CE"/>
    <w:rsid w:val="00B36389"/>
    <w:rsid w:val="00B44EB9"/>
    <w:rsid w:val="00B72803"/>
    <w:rsid w:val="00B9699D"/>
    <w:rsid w:val="00BE3585"/>
    <w:rsid w:val="00C04736"/>
    <w:rsid w:val="00C06C57"/>
    <w:rsid w:val="00C27ED6"/>
    <w:rsid w:val="00C468BB"/>
    <w:rsid w:val="00C46C90"/>
    <w:rsid w:val="00C476C9"/>
    <w:rsid w:val="00C53D7E"/>
    <w:rsid w:val="00C6376B"/>
    <w:rsid w:val="00CA38CE"/>
    <w:rsid w:val="00CC10CF"/>
    <w:rsid w:val="00CD383E"/>
    <w:rsid w:val="00D04E03"/>
    <w:rsid w:val="00D06686"/>
    <w:rsid w:val="00D16061"/>
    <w:rsid w:val="00D235A7"/>
    <w:rsid w:val="00D24BD7"/>
    <w:rsid w:val="00D72E97"/>
    <w:rsid w:val="00DB052E"/>
    <w:rsid w:val="00DC1E42"/>
    <w:rsid w:val="00DC2184"/>
    <w:rsid w:val="00DC637C"/>
    <w:rsid w:val="00DD0DA3"/>
    <w:rsid w:val="00DD4EB0"/>
    <w:rsid w:val="00DE3C0B"/>
    <w:rsid w:val="00DE66ED"/>
    <w:rsid w:val="00DF6734"/>
    <w:rsid w:val="00E001C2"/>
    <w:rsid w:val="00E01AEA"/>
    <w:rsid w:val="00E02F55"/>
    <w:rsid w:val="00E07376"/>
    <w:rsid w:val="00E10FCA"/>
    <w:rsid w:val="00E372A9"/>
    <w:rsid w:val="00E45EB0"/>
    <w:rsid w:val="00E5143C"/>
    <w:rsid w:val="00E5394C"/>
    <w:rsid w:val="00E90AAA"/>
    <w:rsid w:val="00E97308"/>
    <w:rsid w:val="00EB667E"/>
    <w:rsid w:val="00EB6F9F"/>
    <w:rsid w:val="00ED3A20"/>
    <w:rsid w:val="00EF6379"/>
    <w:rsid w:val="00F168F0"/>
    <w:rsid w:val="00F41CCE"/>
    <w:rsid w:val="00F57AB4"/>
    <w:rsid w:val="00F6389B"/>
    <w:rsid w:val="00FA120B"/>
    <w:rsid w:val="00FC3AB2"/>
    <w:rsid w:val="00FE1335"/>
    <w:rsid w:val="00FE7228"/>
    <w:rsid w:val="00FE7968"/>
    <w:rsid w:val="00FF1E1E"/>
    <w:rsid w:val="00FF42D0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autoRedefine/>
    <w:qFormat/>
    <w:rsid w:val="00001DC5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rFonts w:eastAsia="Calibri"/>
      <w:b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Sadrajitablice" w:type="paragraph">
    <w:name w:val="Sadržaji tablice"/>
    <w:basedOn w:val="Normal"/>
    <w:rsid w:val="006A7587"/>
    <w:pPr>
      <w:widowControl w:val="false"/>
      <w:suppressLineNumbers/>
      <w:suppressAutoHyphens/>
    </w:pPr>
    <w:rPr>
      <w:rFonts w:cs="Lucida Sans" w:eastAsia="SimSun"/>
      <w:kern w:val="1"/>
      <w:lang w:bidi="hi-IN" w:eastAsia="hi-IN"/>
    </w:rPr>
  </w:style>
  <w:style w:customStyle="true" w:styleId="Standard" w:type="paragraph">
    <w:name w:val="Standard"/>
    <w:rsid w:val="00E5394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B38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3856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1B3856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856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856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001DC5"/>
    <w:rPr>
      <w:rFonts w:eastAsia="Calibri"/>
      <w:b/>
      <w:sz w:val="28"/>
      <w:szCs w:val="28"/>
    </w:rPr>
  </w:style>
  <w:style w:styleId="Tijeloteksta" w:type="paragraph">
    <w:name w:val="Body Text"/>
    <w:basedOn w:val="Normal"/>
    <w:link w:val="TijelotekstaChar"/>
    <w:semiHidden/>
    <w:unhideWhenUsed/>
    <w:rsid w:val="00001DC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001DC5"/>
    <w:rPr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001DC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01DC5"/>
    <w:rPr>
      <w:color w:val="954F72"/>
      <w:u w:val="single"/>
    </w:rPr>
  </w:style>
  <w:style w:customStyle="true" w:styleId="msonormal0" w:type="paragraph">
    <w:name w:val="msonormal"/>
    <w:basedOn w:val="Normal"/>
    <w:rsid w:val="00001DC5"/>
    <w:pPr>
      <w:spacing w:afterAutospacing="true" w:after="100" w:beforeAutospacing="true" w:before="100"/>
    </w:pPr>
  </w:style>
  <w:style w:customStyle="true" w:styleId="xl17" w:type="paragraph">
    <w:name w:val="xl17"/>
    <w:basedOn w:val="Normal"/>
    <w:rsid w:val="00001DC5"/>
    <w:pPr>
      <w:spacing w:afterAutospacing="true" w:after="100" w:beforeAutospacing="true" w:before="100"/>
    </w:pPr>
    <w:rPr>
      <w:sz w:val="20"/>
      <w:szCs w:val="20"/>
    </w:rPr>
  </w:style>
  <w:style w:customStyle="true" w:styleId="xl18" w:type="paragraph">
    <w:name w:val="xl18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auto" w:val="clear"/>
      <w:spacing w:afterAutospacing="true" w:after="100" w:beforeAutospacing="true" w:before="100"/>
      <w:jc w:val="center"/>
    </w:pPr>
    <w:rPr>
      <w:b/>
      <w:bCs/>
      <w:color w:val="000000"/>
      <w:sz w:val="20"/>
      <w:szCs w:val="20"/>
    </w:rPr>
  </w:style>
  <w:style w:customStyle="true" w:styleId="xl22" w:type="paragraph">
    <w:name w:val="xl22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  <w:sz w:val="20"/>
      <w:szCs w:val="20"/>
    </w:rPr>
  </w:style>
  <w:style w:customStyle="true" w:styleId="xl24" w:type="paragraph">
    <w:name w:val="xl24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25" w:type="paragraph">
    <w:name w:val="xl25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auto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26" w:type="paragraph">
    <w:name w:val="xl26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  <w:sz w:val="20"/>
      <w:szCs w:val="20"/>
    </w:rPr>
  </w:style>
  <w:style w:customStyle="true" w:styleId="xl27" w:type="paragraph">
    <w:name w:val="xl27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auto" w:val="clear"/>
      <w:spacing w:afterAutospacing="true" w:after="100" w:beforeAutospacing="true" w:before="100"/>
      <w:jc w:val="right"/>
    </w:pPr>
    <w:rPr>
      <w:b/>
      <w:bCs/>
      <w:color w:val="000000"/>
      <w:sz w:val="20"/>
      <w:szCs w:val="20"/>
    </w:rPr>
  </w:style>
  <w:style w:customStyle="true" w:styleId="xl28" w:type="paragraph">
    <w:name w:val="xl28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  <w:sz w:val="20"/>
      <w:szCs w:val="20"/>
    </w:rPr>
  </w:style>
  <w:style w:customStyle="true" w:styleId="xl29" w:type="paragraph">
    <w:name w:val="xl29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auto" w:val="clear"/>
      <w:spacing w:afterAutospacing="true" w:after="100" w:beforeAutospacing="true" w:before="100"/>
      <w:jc w:val="right"/>
    </w:pPr>
    <w:rPr>
      <w:b/>
      <w:bCs/>
      <w:color w:val="000000"/>
      <w:sz w:val="20"/>
      <w:szCs w:val="20"/>
    </w:rPr>
  </w:style>
  <w:style w:customStyle="true" w:styleId="xl30" w:type="paragraph">
    <w:name w:val="xl30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32" w:type="paragraph">
    <w:name w:val="xl32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auto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33" w:type="paragraph">
    <w:name w:val="xl33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auto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34" w:type="paragraph">
    <w:name w:val="xl34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xl35" w:type="paragraph">
    <w:name w:val="xl35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auto" w:val="clear"/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36" w:type="paragraph">
    <w:name w:val="xl36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auto" w:val="clear"/>
      <w:spacing w:afterAutospacing="true" w:after="100" w:beforeAutospacing="true" w:before="100"/>
    </w:pPr>
    <w:rPr>
      <w:b/>
      <w:bCs/>
      <w:sz w:val="20"/>
      <w:szCs w:val="20"/>
    </w:rPr>
  </w:style>
  <w:style w:customStyle="true" w:styleId="xl37" w:type="paragraph">
    <w:name w:val="xl37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auto" w:val="clear"/>
      <w:spacing w:afterAutospacing="true" w:after="100" w:beforeAutospacing="true" w:before="100"/>
    </w:pPr>
    <w:rPr>
      <w:b/>
      <w:bCs/>
      <w:sz w:val="20"/>
      <w:szCs w:val="20"/>
    </w:rPr>
  </w:style>
  <w:style w:customStyle="true" w:styleId="xl39" w:type="paragraph">
    <w:name w:val="xl39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  <w:sz w:val="20"/>
      <w:szCs w:val="20"/>
    </w:rPr>
  </w:style>
  <w:style w:customStyle="true" w:styleId="xl41" w:type="paragraph">
    <w:name w:val="xl41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42" w:type="paragraph">
    <w:name w:val="xl42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auto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40" w:type="paragraph">
    <w:name w:val="xl40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43" w:type="paragraph">
    <w:name w:val="xl43"/>
    <w:basedOn w:val="Normal"/>
    <w:rsid w:val="00001DC5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</w:rPr>
  </w:style>
  <w:style w:customStyle="true" w:styleId="GridTable4-Accent111" w:type="table">
    <w:name w:val="Grid Table 4 - Accent 111"/>
    <w:basedOn w:val="Obinatablica"/>
    <w:uiPriority w:val="49"/>
    <w:rsid w:val="00001DC5"/>
    <w:rPr>
      <w:rFonts w:cstheme="minorBidi" w:eastAsiaTheme="minorHAnsi" w:hAnsiTheme="minorHAnsi" w:asciiTheme="minorHAnsi"/>
      <w:sz w:val="22"/>
      <w:szCs w:val="22"/>
    </w:rPr>
    <w:tblPr>
      <w:tblStyleRowBandSize w:val="1"/>
      <w:tblStyleColBandSize w:val="1"/>
      <w:tblInd w:type="nil" w:w="0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autoRedefine/>
    <w:qFormat/>
    <w:rsid w:val="00001DC5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rFonts w:eastAsia="Calibri"/>
      <w:b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adrajitablice" w:type="paragraph">
    <w:name w:val="Sadržaji tablice"/>
    <w:basedOn w:val="Normal"/>
    <w:rsid w:val="006A7587"/>
    <w:pPr>
      <w:widowControl w:val="0"/>
      <w:suppressLineNumbers/>
      <w:suppressAutoHyphens/>
    </w:pPr>
    <w:rPr>
      <w:rFonts w:cs="Lucida Sans" w:eastAsia="SimSun"/>
      <w:kern w:val="1"/>
      <w:lang w:bidi="hi-IN" w:eastAsia="hi-IN"/>
    </w:rPr>
  </w:style>
  <w:style w:customStyle="1" w:styleId="Standard" w:type="paragraph">
    <w:name w:val="Standard"/>
    <w:rsid w:val="00E5394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B38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3856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1B3856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856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856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001DC5"/>
    <w:rPr>
      <w:rFonts w:eastAsia="Calibri"/>
      <w:b/>
      <w:sz w:val="28"/>
      <w:szCs w:val="28"/>
    </w:rPr>
  </w:style>
  <w:style w:styleId="Tijeloteksta" w:type="paragraph">
    <w:name w:val="Body Text"/>
    <w:basedOn w:val="Normal"/>
    <w:link w:val="TijelotekstaChar"/>
    <w:semiHidden/>
    <w:unhideWhenUsed/>
    <w:rsid w:val="00001DC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01DC5"/>
    <w:rPr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001DC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01DC5"/>
    <w:rPr>
      <w:color w:val="954F72"/>
      <w:u w:val="single"/>
    </w:rPr>
  </w:style>
  <w:style w:customStyle="1" w:styleId="msonormal0" w:type="paragraph">
    <w:name w:val="msonormal"/>
    <w:basedOn w:val="Normal"/>
    <w:rsid w:val="00001DC5"/>
    <w:pPr>
      <w:spacing w:after="100" w:afterAutospacing="1" w:before="100" w:beforeAutospacing="1"/>
    </w:pPr>
  </w:style>
  <w:style w:customStyle="1" w:styleId="xl17" w:type="paragraph">
    <w:name w:val="xl17"/>
    <w:basedOn w:val="Normal"/>
    <w:rsid w:val="00001DC5"/>
    <w:pPr>
      <w:spacing w:after="100" w:afterAutospacing="1" w:before="100" w:beforeAutospacing="1"/>
    </w:pPr>
    <w:rPr>
      <w:sz w:val="20"/>
      <w:szCs w:val="20"/>
    </w:rPr>
  </w:style>
  <w:style w:customStyle="1" w:styleId="xl18" w:type="paragraph">
    <w:name w:val="xl18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  <w:jc w:val="center"/>
    </w:pPr>
    <w:rPr>
      <w:b/>
      <w:bCs/>
      <w:color w:val="000000"/>
      <w:sz w:val="20"/>
      <w:szCs w:val="20"/>
    </w:rPr>
  </w:style>
  <w:style w:customStyle="1" w:styleId="xl22" w:type="paragraph">
    <w:name w:val="xl2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  <w:sz w:val="20"/>
      <w:szCs w:val="20"/>
    </w:rPr>
  </w:style>
  <w:style w:customStyle="1" w:styleId="xl24" w:type="paragraph">
    <w:name w:val="xl24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25" w:type="paragraph">
    <w:name w:val="xl25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26" w:type="paragraph">
    <w:name w:val="xl26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27" w:type="paragraph">
    <w:name w:val="xl27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  <w:jc w:val="right"/>
    </w:pPr>
    <w:rPr>
      <w:b/>
      <w:bCs/>
      <w:color w:val="000000"/>
      <w:sz w:val="20"/>
      <w:szCs w:val="20"/>
    </w:rPr>
  </w:style>
  <w:style w:customStyle="1" w:styleId="xl28" w:type="paragraph">
    <w:name w:val="xl28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29" w:type="paragraph">
    <w:name w:val="xl29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  <w:jc w:val="right"/>
    </w:pPr>
    <w:rPr>
      <w:b/>
      <w:bCs/>
      <w:color w:val="000000"/>
      <w:sz w:val="20"/>
      <w:szCs w:val="20"/>
    </w:rPr>
  </w:style>
  <w:style w:customStyle="1" w:styleId="xl30" w:type="paragraph">
    <w:name w:val="xl30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32" w:type="paragraph">
    <w:name w:val="xl3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33" w:type="paragraph">
    <w:name w:val="xl33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34" w:type="paragraph">
    <w:name w:val="xl34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sz w:val="20"/>
      <w:szCs w:val="20"/>
    </w:rPr>
  </w:style>
  <w:style w:customStyle="1" w:styleId="xl35" w:type="paragraph">
    <w:name w:val="xl35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color w:val="000000"/>
      <w:sz w:val="20"/>
      <w:szCs w:val="20"/>
    </w:rPr>
  </w:style>
  <w:style w:customStyle="1" w:styleId="xl36" w:type="paragraph">
    <w:name w:val="xl36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37" w:type="paragraph">
    <w:name w:val="xl37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39" w:type="paragraph">
    <w:name w:val="xl39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41" w:type="paragraph">
    <w:name w:val="xl41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42" w:type="paragraph">
    <w:name w:val="xl4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40" w:type="paragraph">
    <w:name w:val="xl40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43" w:type="paragraph">
    <w:name w:val="xl43"/>
    <w:basedOn w:val="Normal"/>
    <w:rsid w:val="00001DC5"/>
    <w:pPr>
      <w:pBdr>
        <w:bottom w:color="auto" w:space="0" w:sz="4" w:val="single"/>
      </w:pBdr>
      <w:spacing w:after="100" w:afterAutospacing="1" w:before="100" w:beforeAutospacing="1"/>
      <w:jc w:val="center"/>
    </w:pPr>
    <w:rPr>
      <w:sz w:val="20"/>
      <w:szCs w:val="20"/>
    </w:rPr>
  </w:style>
  <w:style w:customStyle="1" w:styleId="GridTable4-Accent111" w:type="table">
    <w:name w:val="Grid Table 4 - Accent 111"/>
    <w:basedOn w:val="Obinatablica"/>
    <w:uiPriority w:val="49"/>
    <w:rsid w:val="00001DC5"/>
    <w:rPr>
      <w:rFonts w:asciiTheme="minorHAnsi" w:cstheme="minorBidi" w:eastAsiaTheme="minorHAnsi" w:hAnsiTheme="minorHAnsi"/>
      <w:sz w:val="22"/>
      <w:szCs w:val="22"/>
    </w:rPr>
    <w:tblPr>
      <w:tblStyleRowBandSize w:val="1"/>
      <w:tblStyleColBandSize w:val="1"/>
      <w:tblInd w:type="nil" w:w="0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97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30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58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St-1430/2017</izvorni_sadrzaj>
    <derivirana_varijabla naziv="DomainObject.Predmet.OznakaBroj_1">St-1430/2017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LANDIA d.o.o. za usluge i trgovinu</izvorni_sadrzaj>
    <derivirana_varijabla naziv="DomainObject.Predmet.StrankaFormated_1">  LANDIA d.o.o. za usluge i trgovinu</derivirana_varijabla>
  </DomainObject.Predmet.StrankaFormated>
  <DomainObject.Predmet.StrankaFormatedOIB>
    <izvorni_sadrzaj>  LANDIA d.o.o. za usluge i trgovinu, OIB 86812953672</izvorni_sadrzaj>
    <derivirana_varijabla naziv="DomainObject.Predmet.StrankaFormatedOIB_1">  LANDIA d.o.o. za usluge i trgovinu, OIB 86812953672</derivirana_varijabla>
  </DomainObject.Predmet.StrankaFormatedOIB>
  <DomainObject.Predmet.StrankaFormatedWithAdress>
    <izvorni_sadrzaj> LANDIA d.o.o. za usluge i trgovinu, Vukovarska 27, 32213 Tordinci</izvorni_sadrzaj>
    <derivirana_varijabla naziv="DomainObject.Predmet.StrankaFormatedWithAdress_1"> LANDIA d.o.o. za usluge i trgovinu, Vukovarska 27, 32213 Tordinci</derivirana_varijabla>
  </DomainObject.Predmet.StrankaFormatedWithAdress>
  <DomainObject.Predmet.StrankaFormatedWithAdressOIB>
    <izvorni_sadrzaj> LANDIA d.o.o. za usluge i trgovinu, OIB 86812953672, Vukovarska 27, 32213 Tordinci</izvorni_sadrzaj>
    <derivirana_varijabla naziv="DomainObject.Predmet.StrankaFormatedWithAdressOIB_1"> LANDIA d.o.o. za usluge i trgovinu, OIB 86812953672, Vukovarska 27, 32213 Tordinci</derivirana_varijabla>
  </DomainObject.Predmet.StrankaFormatedWithAdressOIB>
  <DomainObject.Predmet.StrankaWithAdress>
    <izvorni_sadrzaj>LANDIA d.o.o. za usluge i trgovinu Vukovarska 27,32213 Tordinci</izvorni_sadrzaj>
    <derivirana_varijabla naziv="DomainObject.Predmet.StrankaWithAdress_1">LANDIA d.o.o. za usluge i trgovinu Vukovarska 27,32213 Tordinci</derivirana_varijabla>
  </DomainObject.Predmet.StrankaWithAdress>
  <DomainObject.Predmet.StrankaWithAdressOIB>
    <izvorni_sadrzaj>LANDIA d.o.o. za usluge i trgovinu, OIB 86812953672, Vukovarska 27,32213 Tordinci</izvorni_sadrzaj>
    <derivirana_varijabla naziv="DomainObject.Predmet.StrankaWithAdressOIB_1">LANDIA d.o.o. za usluge i trgovinu, OIB 86812953672, Vukovarska 27,32213 Tordinci</derivirana_varijabla>
  </DomainObject.Predmet.StrankaWithAdressOIB>
  <DomainObject.Predmet.StrankaNazivFormated>
    <izvorni_sadrzaj>LANDIA d.o.o. za usluge i trgovinu</izvorni_sadrzaj>
    <derivirana_varijabla naziv="DomainObject.Predmet.StrankaNazivFormated_1">LANDIA d.o.o. za usluge i trgovinu</derivirana_varijabla>
  </DomainObject.Predmet.StrankaNazivFormated>
  <DomainObject.Predmet.StrankaNazivFormatedOIB>
    <izvorni_sadrzaj>LANDIA d.o.o. za usluge i trgovinu, OIB 86812953672</izvorni_sadrzaj>
    <derivirana_varijabla naziv="DomainObject.Predmet.StrankaNazivFormatedOIB_1">LANDIA d.o.o. za usluge i trgovinu, OIB 86812953672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LANDIA d.o.o. za usluge i trgovinu</item>
    </izvorni_sadrzaj>
    <derivirana_varijabla naziv="DomainObject.Predmet.StrankaListFormated_1">
      <item>LANDIA d.o.o. za usluge i trgovinu</item>
    </derivirana_varijabla>
  </DomainObject.Predmet.StrankaListFormated>
  <DomainObject.Predmet.StrankaListFormatedOIB>
    <izvorni_sadrzaj>
      <item>LANDIA d.o.o. za usluge i trgovinu, OIB 86812953672</item>
    </izvorni_sadrzaj>
    <derivirana_varijabla naziv="DomainObject.Predmet.StrankaListFormatedOIB_1">
      <item>LANDIA d.o.o. za usluge i trgovinu, OIB 86812953672</item>
    </derivirana_varijabla>
  </DomainObject.Predmet.StrankaListFormatedOIB>
  <DomainObject.Predmet.StrankaListFormatedWithAdress>
    <izvorni_sadrzaj>
      <item>LANDIA d.o.o. za usluge i trgovinu, Vukovarska 27, 32213 Tordinci</item>
    </izvorni_sadrzaj>
    <derivirana_varijabla naziv="DomainObject.Predmet.StrankaListFormatedWithAdress_1">
      <item>LANDIA d.o.o. za usluge i trgovinu, Vukovarska 27, 32213 Tordinci</item>
    </derivirana_varijabla>
  </DomainObject.Predmet.StrankaListFormatedWithAdress>
  <DomainObject.Predmet.StrankaListFormatedWithAdressOIB>
    <izvorni_sadrzaj>
      <item>LANDIA d.o.o. za usluge i trgovinu, OIB 86812953672, Vukovarska 27, 32213 Tordinci</item>
    </izvorni_sadrzaj>
    <derivirana_varijabla naziv="DomainObject.Predmet.StrankaListFormatedWithAdressOIB_1">
      <item>LANDIA d.o.o. za usluge i trgovinu, OIB 86812953672, Vukovarska 27, 32213 Tordinci</item>
    </derivirana_varijabla>
  </DomainObject.Predmet.StrankaListFormatedWithAdressOIB>
  <DomainObject.Predmet.StrankaListNazivFormated>
    <izvorni_sadrzaj>
      <item>LANDIA d.o.o. za usluge i trgovinu</item>
    </izvorni_sadrzaj>
    <derivirana_varijabla naziv="DomainObject.Predmet.StrankaListNazivFormated_1">
      <item>LANDIA d.o.o. za usluge i trgovinu</item>
    </derivirana_varijabla>
  </DomainObject.Predmet.StrankaListNazivFormated>
  <DomainObject.Predmet.StrankaListNazivFormatedOIB>
    <izvorni_sadrzaj>
      <item>LANDIA d.o.o. za usluge i trgovinu, OIB 86812953672</item>
    </izvorni_sadrzaj>
    <derivirana_varijabla naziv="DomainObject.Predmet.StrankaListNazivFormatedOIB_1">
      <item>LANDIA d.o.o. za usluge i trgovinu, OIB 86812953672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LANDIA d.o.o. za usluge i trgovinu</izvorni_sadrzaj>
    <derivirana_varijabla naziv="DomainObject.Predmet.StrankaIDrugi_1">LANDIA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LANDIA d.o.o. za usluge i trgovinu, OIB 86812953672, Vukovarska 27, 32213 Tordinci</izvorni_sadrzaj>
    <derivirana_varijabla naziv="DomainObject.Predmet.StrankaIDrugiAdressOIB_1">LANDIA d.o.o. za usluge i trgovinu, OIB 86812953672, Vukovarska 27, 32213 Tordinci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LANDIA d.o.o. za usluge i trgovinu</item>
    </izvorni_sadrzaj>
    <derivirana_varijabla naziv="DomainObject.Predmet.SudioniciListNaziv_1">
      <item>LANDIA d.o.o. za usluge i trgovinu</item>
    </derivirana_varijabla>
  </DomainObject.Predmet.SudioniciListNaziv>
  <DomainObject.Predmet.SudioniciListAdressOIB>
    <izvorni_sadrzaj>
      <item>LANDIA d.o.o. za usluge i trgovinu, OIB 86812953672, Vukovarska 27,32213 Tordinci</item>
    </izvorni_sadrzaj>
    <derivirana_varijabla naziv="DomainObject.Predmet.SudioniciListAdressOIB_1">
      <item>LANDIA d.o.o. za usluge i trgovinu, OIB 86812953672, Vukovarska 27,32213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86812953672</item>
    </izvorni_sadrzaj>
    <derivirana_varijabla naziv="DomainObject.Predmet.SudioniciListNazivOIB_1">
      <item>, OIB 86812953672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D498D-F3AF-4E26-B722-08F4333A0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38</properties:Pages>
  <properties:Words>14589</properties:Words>
  <properties:Characters>85041</properties:Characters>
  <properties:Lines>2648</properties:Lines>
  <properties:Paragraphs>1277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2018-03-27T06:43:00Z</dcterms:created>
  <dc:creator>wsadmin</dc:creator>
  <cp:lastModifiedBy>Danijela Sekulić</cp:lastModifiedBy>
  <cp:lastPrinted>2018-03-27T06:59:00Z</cp:lastPrinted>
  <dcterms:modified xmlns:xsi="http://www.w3.org/2001/XMLSchema-instance" xsi:type="dcterms:W3CDTF">2018-03-27T07:03:00Z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potvrdi predstečajnog sporazuma (LANDIA _.docx)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38</vt:i4>
  </prop:property>
</prop:Properties>
</file>