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4d2b7" w14:paraId="c04d2b7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D812B8">
        <w:t>2342</w:t>
      </w:r>
      <w:r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D812B8" w:rsidP="00780919" w:rsidR="00F42D40">
      <w:pPr>
        <w:jc w:val="both"/>
      </w:pPr>
      <w:r w:rsidRPr="00D812B8">
        <w:t>Trgovački sud u Zagrebu, po sucu Maji Jurovicki, u stečajnom postupku u povodu prijedloga predlagatelja FINANCIJSKE AGENCIJE, Zagreb, Ulica grada Vukovara 70, OIB: 85821130368, za otvaranje stečajnog postupka nad dužnikom DONG PRODUKT d.o.o.  za trgovinu i usluge, OIB: 23761332720,  MBS: 080500698, Zagreb, Lastovska 2 A</w:t>
      </w:r>
      <w:r w:rsidR="003944AB">
        <w:t xml:space="preserve">, </w:t>
      </w:r>
      <w:r w:rsidR="00593BA7">
        <w:t xml:space="preserve"> </w:t>
      </w:r>
      <w:r w:rsidR="003944AB">
        <w:t xml:space="preserve">13. </w:t>
      </w:r>
      <w:r w:rsidR="00593BA7">
        <w:t>studenog 2017.</w:t>
      </w:r>
      <w:r w:rsidR="00F42D40">
        <w:tab/>
      </w:r>
    </w:p>
    <w:p w:rsidRDefault="00DE0AD2" w:rsidP="00780919" w:rsidR="00DE0AD2" w:rsidRPr="00CF656A">
      <w:pPr>
        <w:jc w:val="both"/>
        <w:rPr>
          <w:b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1D36E4">
      <w:pPr>
        <w:jc w:val="both"/>
      </w:pPr>
      <w:r>
        <w:t xml:space="preserve">I     </w:t>
      </w:r>
      <w:r w:rsidR="00DB441F">
        <w:t>Otvara se stečajni postupak nad dužnikom</w:t>
      </w:r>
      <w:r w:rsidR="0040673D" w:rsidRPr="0040673D">
        <w:t xml:space="preserve"> </w:t>
      </w:r>
      <w:r w:rsidR="00D812B8" w:rsidRPr="00D812B8">
        <w:t>DONG PRODUKT d.o.o.  za trgovinu i usluge, OIB: 23761332720,  MBS: 080500698, Zagreb, Lastovska 2 A</w:t>
      </w:r>
    </w:p>
    <w:p w:rsidRDefault="00BC21D3" w:rsidP="00BE19F1" w:rsidR="00BC21D3">
      <w:pPr>
        <w:jc w:val="both"/>
      </w:pPr>
    </w:p>
    <w:p w:rsidRDefault="00DB441F" w:rsidP="00BE19F1" w:rsidR="005046AB" w:rsidRPr="006B062D">
      <w:pPr>
        <w:jc w:val="both"/>
        <w:rPr>
          <w:b/>
        </w:rPr>
      </w:pPr>
      <w:r>
        <w:t xml:space="preserve">Rješenje o otvaranju stečajnog postupka nad dužnikom istaknut je mrežnoj stranici na e-oglasna ploča Trgovačkog suda u Zagrebu </w:t>
      </w:r>
      <w:r w:rsidR="00DA687B" w:rsidRPr="008F4ECF">
        <w:t>dana</w:t>
      </w:r>
      <w:r w:rsidR="0005368E">
        <w:t xml:space="preserve"> </w:t>
      </w:r>
      <w:r w:rsidR="003944AB">
        <w:t xml:space="preserve">13. studenog 2017. u 12 sati i 00 </w:t>
      </w:r>
      <w:r w:rsidR="00BE19F1" w:rsidRPr="008F4ECF">
        <w:t>minuta</w:t>
      </w:r>
      <w:r w:rsidR="00BE19F1" w:rsidRPr="006B062D">
        <w:rPr>
          <w:b/>
        </w:rPr>
        <w:t xml:space="preserve">.  </w:t>
      </w:r>
    </w:p>
    <w:p w:rsidRDefault="00E71B8C" w:rsidP="00BE19F1" w:rsidR="00E71B8C" w:rsidRPr="006B062D">
      <w:pPr>
        <w:jc w:val="both"/>
        <w:rPr>
          <w:b/>
        </w:rPr>
      </w:pPr>
    </w:p>
    <w:p w:rsidRDefault="00DB441F" w:rsidP="007166B8" w:rsidR="007166B8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7166B8">
        <w:t xml:space="preserve">Tibor Toth OIB: 65132060598 iz Zagreba, Hribarov </w:t>
      </w:r>
    </w:p>
    <w:p w:rsidRDefault="007166B8" w:rsidP="007166B8" w:rsidR="004113CE" w:rsidRPr="00E57CD2">
      <w:pPr>
        <w:jc w:val="both"/>
      </w:pPr>
      <w:r>
        <w:t>prilaz 10.</w:t>
      </w:r>
    </w:p>
    <w:p w:rsidRDefault="00833A14" w:rsidP="00833A14" w:rsidR="00833A14">
      <w:pPr>
        <w:jc w:val="both"/>
      </w:pPr>
    </w:p>
    <w:p w:rsidRDefault="00DB441F" w:rsidP="00152F9B" w:rsidR="001D36E4">
      <w:pPr>
        <w:jc w:val="both"/>
        <w:rPr>
          <w:lang w:val="pt-BR"/>
        </w:rPr>
      </w:pPr>
      <w:r>
        <w:t>III. Zaključuje se stečajni postupak nad dužnikom</w:t>
      </w:r>
      <w:r w:rsidR="0040673D" w:rsidRPr="0040673D">
        <w:t xml:space="preserve"> </w:t>
      </w:r>
      <w:r w:rsidR="00BC21D3" w:rsidRPr="00BC21D3">
        <w:t>DONG PRODUKT d.o.o.  za trgovinu i usluge, OIB: 23761332720,  MBS: 080500698, Zagreb, Lastovska 2 A</w:t>
      </w:r>
      <w:r w:rsidR="00BC21D3">
        <w:t>.</w:t>
      </w: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BC21D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1D36E4" w:rsidRPr="001D36E4">
        <w:t xml:space="preserve"> </w:t>
      </w:r>
      <w:r w:rsidR="00BC21D3" w:rsidRPr="00BC21D3">
        <w:t>DONG PRODUKT d.o.o.  za trgovinu i usluge, OIB: 23761332720,  MBS: 080500698, Zagreb, Lastovska 2 A</w:t>
      </w:r>
      <w:r w:rsidR="00BC21D3">
        <w:t>.</w:t>
      </w:r>
    </w:p>
    <w:p w:rsidRDefault="00AA78A7" w:rsidP="00AA78A7" w:rsidR="00DB441F">
      <w:pPr>
        <w:jc w:val="both"/>
      </w:pPr>
      <w:r>
        <w:t xml:space="preserve">      </w:t>
      </w:r>
      <w:r w:rsidR="00321343">
        <w:t xml:space="preserve"> </w:t>
      </w:r>
      <w:r w:rsidR="00DB441F">
        <w:t>Prijedlog je podnesen na temelju čl. 444. st. 2. Stečajnog zakona („Narodne novine“ broj 71/15, dalje: SZ).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BC21D3">
        <w:t>321</w:t>
      </w:r>
      <w:r w:rsidR="0040673D">
        <w:t xml:space="preserve"> </w:t>
      </w:r>
      <w:r w:rsidR="00DB441F" w:rsidRPr="003D592F">
        <w:t>dana</w:t>
      </w:r>
      <w:r w:rsidR="00DB441F" w:rsidRPr="00A2463E">
        <w:rPr>
          <w:b/>
        </w:rPr>
        <w:t>,</w:t>
      </w:r>
      <w:r w:rsidR="00DB441F">
        <w:t xml:space="preserve"> u ukupnom iznosu od </w:t>
      </w:r>
      <w:r w:rsidR="00BC21D3">
        <w:t>36.117,64</w:t>
      </w:r>
      <w:r w:rsidR="0047488B">
        <w:t xml:space="preserve"> </w:t>
      </w:r>
      <w:r w:rsidR="00DB441F" w:rsidRPr="003D592F">
        <w:t>kn</w:t>
      </w:r>
      <w:r w:rsidR="00F4341C">
        <w:t>, kao i da dužnik ima 1</w:t>
      </w:r>
      <w:r w:rsidR="00665971">
        <w:t xml:space="preserve"> zaposlenik</w:t>
      </w:r>
      <w:r w:rsidR="00F4341C">
        <w:t>a</w:t>
      </w:r>
      <w:r w:rsidR="00DB441F">
        <w:t xml:space="preserve">. S obzirom na to da </w:t>
      </w:r>
      <w:r w:rsidR="00DB441F"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AA78A7" w:rsidP="001602A5" w:rsidR="00DB441F">
      <w:pPr>
        <w:jc w:val="both"/>
      </w:pPr>
      <w:r>
        <w:t xml:space="preserve">          </w:t>
      </w:r>
      <w:r w:rsidR="00A2463E">
        <w:t xml:space="preserve">Sud je rješenjem od </w:t>
      </w:r>
      <w:r w:rsidR="00831C9E">
        <w:t>07</w:t>
      </w:r>
      <w:r w:rsidR="004F25DE">
        <w:t>.</w:t>
      </w:r>
      <w:r w:rsidR="00475B50">
        <w:t xml:space="preserve"> </w:t>
      </w:r>
      <w:r w:rsidR="00D13DAA">
        <w:t>lipnj</w:t>
      </w:r>
      <w:r w:rsidR="001602A5" w:rsidRPr="005C2E60">
        <w:t>a 2017</w:t>
      </w:r>
      <w:r w:rsidR="00DB441F" w:rsidRPr="00A2463E">
        <w:rPr>
          <w:b/>
        </w:rPr>
        <w:t>.</w:t>
      </w:r>
      <w:r w:rsidR="00DB441F">
        <w:t xml:space="preserve"> pokrenuo prethodni postupak nad dužnikom, a </w:t>
      </w:r>
    </w:p>
    <w:p w:rsidRDefault="001D36E4" w:rsidP="001602A5" w:rsidR="00DB441F">
      <w:pPr>
        <w:jc w:val="both"/>
      </w:pPr>
      <w:r>
        <w:t>13</w:t>
      </w:r>
      <w:r w:rsidR="001B363A">
        <w:t>. rujn</w:t>
      </w:r>
      <w:r w:rsidR="001602A5" w:rsidRPr="005C2E60">
        <w:t>a 2017</w:t>
      </w:r>
      <w:r w:rsidR="00DB441F" w:rsidRPr="003A3F9A">
        <w:rPr>
          <w:b/>
        </w:rPr>
        <w:t>.</w:t>
      </w:r>
      <w:r w:rsidR="00DB441F">
        <w:t xml:space="preserve"> održano je ročište radi očitovanja o prijedlogu za otvaranje stečajnog postupka. Zastupnik po zakonu dužnika </w:t>
      </w:r>
      <w:r w:rsidR="00E96A51">
        <w:t>ni</w:t>
      </w:r>
      <w:r w:rsidR="003402B9">
        <w:t xml:space="preserve">je </w:t>
      </w:r>
      <w:r w:rsidR="00DB441F">
        <w:t xml:space="preserve">pristupio </w:t>
      </w:r>
      <w:r w:rsidR="00DB1188">
        <w:t>na navedeno ročište</w:t>
      </w:r>
      <w:r w:rsidR="00E96A51">
        <w:t>.</w:t>
      </w:r>
    </w:p>
    <w:p w:rsidRDefault="00CA7052" w:rsidP="00AA78A7" w:rsidR="00DB441F">
      <w:pPr>
        <w:jc w:val="both"/>
      </w:pPr>
      <w:r>
        <w:t xml:space="preserve">          </w:t>
      </w:r>
      <w:r w:rsidR="00DB441F">
        <w:t>U konkretnom slučaju, sud je prihvatio predlagateljeve tvrdnje o neprekinutom razdoblju evidentiranih neizvršenih osnova za plaćanje koji su zavedeni u Očevidniku  redoslijeda osnova za plaćanje.</w:t>
      </w:r>
    </w:p>
    <w:p w:rsidRDefault="00CA7052" w:rsidP="00AA78A7" w:rsidR="00DB441F">
      <w:pPr>
        <w:jc w:val="both"/>
      </w:pPr>
      <w:r>
        <w:t xml:space="preserve">        </w:t>
      </w:r>
      <w:r w:rsidR="00DB441F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A7052" w:rsidP="00AA78A7" w:rsidR="00DB441F">
      <w:pPr>
        <w:jc w:val="both"/>
      </w:pPr>
      <w:r>
        <w:t xml:space="preserve">    </w:t>
      </w:r>
      <w:r w:rsidR="00E9459F">
        <w:t xml:space="preserve">      </w:t>
      </w:r>
      <w:r w:rsidR="003A3F9A">
        <w:t xml:space="preserve">Sud je rješenjem od </w:t>
      </w:r>
      <w:r w:rsidR="001D36E4">
        <w:t>13</w:t>
      </w:r>
      <w:r w:rsidR="001B363A">
        <w:t xml:space="preserve">. rujna </w:t>
      </w:r>
      <w:r w:rsidRPr="005C2E60">
        <w:t>2017</w:t>
      </w:r>
      <w:r w:rsidR="00DB441F" w:rsidRPr="003A3F9A">
        <w:rPr>
          <w:b/>
        </w:rPr>
        <w:t>.</w:t>
      </w:r>
      <w:r w:rsidR="00DB441F">
        <w:t xml:space="preserve"> pozvao osobe koje imaju pravni interes za provedbom stečajnoga postupaka nad  dužnikom u ro</w:t>
      </w:r>
      <w:r>
        <w:t>ku 15 dana predujmiti iznos od 1</w:t>
      </w:r>
      <w:r w:rsidR="00DB441F">
        <w:t>0.000,00 kn za pokriće troškova prethodnog i stečajnog postupka. Navedeno rješenje objavljeno je na mrežnoj stranici e-oglasna pl</w:t>
      </w:r>
      <w:r w:rsidR="00E9459F">
        <w:t>oča Trgovačkog suda u Zagrebu</w:t>
      </w:r>
      <w:r w:rsidR="005B2B8E">
        <w:t xml:space="preserve"> </w:t>
      </w:r>
      <w:r w:rsidR="00831C9E">
        <w:t>11</w:t>
      </w:r>
      <w:r w:rsidR="005B2B8E" w:rsidRPr="005B2B8E">
        <w:t>. rujna 2017.</w:t>
      </w:r>
      <w:r w:rsidR="00DB441F">
        <w:t xml:space="preserve"> Vjero</w:t>
      </w:r>
      <w:r w:rsidR="00476076">
        <w:t>vnici nisu predujmili iznos od 1</w:t>
      </w:r>
      <w:r w:rsidR="00DB441F">
        <w:t xml:space="preserve">0.000,00 kn za pokriće troškova prethodnog i stečajnog postupka. 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  <w:r>
        <w:t xml:space="preserve">     </w:t>
      </w:r>
    </w:p>
    <w:p w:rsidRDefault="005168AB" w:rsidP="00726A2E" w:rsidR="005168AB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5168AB" w:rsidP="005168AB" w:rsidR="005168A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DB441F" w:rsidP="005168AB" w:rsidR="00DB441F">
      <w:pPr>
        <w:jc w:val="both"/>
      </w:pPr>
    </w:p>
    <w:p w:rsidRDefault="00DB441F" w:rsidP="00FE530E" w:rsidR="00DB441F">
      <w:pPr>
        <w:jc w:val="center"/>
      </w:pPr>
      <w:r>
        <w:t>U Zagrebu</w:t>
      </w:r>
      <w:r w:rsidR="00FE530E">
        <w:t>,</w:t>
      </w:r>
      <w:r w:rsidR="003944AB">
        <w:t xml:space="preserve"> 13</w:t>
      </w:r>
      <w:r w:rsidR="0005368E">
        <w:t xml:space="preserve">. </w:t>
      </w:r>
      <w:r w:rsidR="00C60587">
        <w:t>studenog 2017.</w:t>
      </w:r>
    </w:p>
    <w:p w:rsidRDefault="00DB441F" w:rsidP="00FE530E" w:rsidR="005046AB">
      <w:pPr>
        <w:jc w:val="right"/>
      </w:pPr>
      <w:r>
        <w:t>Sudac:</w:t>
      </w:r>
    </w:p>
    <w:p w:rsidRDefault="00E9459F" w:rsidP="00FE530E" w:rsidR="00E9459F">
      <w:pPr>
        <w:jc w:val="right"/>
      </w:pPr>
    </w:p>
    <w:p w:rsidRDefault="00DB441F" w:rsidP="005046AB" w:rsidR="00DB441F">
      <w:pPr>
        <w:jc w:val="right"/>
      </w:pPr>
      <w:r>
        <w:t xml:space="preserve"> </w:t>
      </w:r>
      <w:r w:rsidR="005046AB">
        <w:t>Maja Jurovicki</w:t>
      </w:r>
      <w:r w:rsidR="004C4E0E">
        <w:t xml:space="preserve">,v.r. </w:t>
      </w:r>
    </w:p>
    <w:p w:rsidRDefault="00DB1188" w:rsidP="005046AB" w:rsidR="00DB1188">
      <w:pPr>
        <w:jc w:val="right"/>
      </w:pPr>
    </w:p>
    <w:p w:rsidRDefault="00E9459F" w:rsidP="005046AB" w:rsidR="00E9459F">
      <w:pPr>
        <w:jc w:val="right"/>
      </w:pPr>
    </w:p>
    <w:p w:rsidRDefault="00EB19D2" w:rsidP="00DB441F" w:rsidR="00EB19D2"/>
    <w:p w:rsidRDefault="00EB19D2" w:rsidP="00DB441F" w:rsidR="00EB19D2"/>
    <w:p w:rsidRDefault="005046AB" w:rsidP="00DB441F" w:rsidR="00DB441F">
      <w:r>
        <w:t>UPUTA O PRAVNOM LIJEKU</w:t>
      </w:r>
      <w:r w:rsidR="00DB441F">
        <w:t>:</w:t>
      </w:r>
    </w:p>
    <w:p w:rsidRDefault="00DB441F" w:rsidP="005046AB" w:rsidR="00DB441F">
      <w:pPr>
        <w:jc w:val="both"/>
      </w:pPr>
      <w: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B441F" w:rsidP="005046AB" w:rsidR="00DB441F">
      <w:pPr>
        <w:jc w:val="both"/>
      </w:pPr>
    </w:p>
    <w:p w:rsidRDefault="00DB441F" w:rsidP="00DB441F" w:rsidR="00DB441F"/>
    <w:p w:rsidRDefault="004C4E0E" w:rsidP="004F5146" w:rsidR="004C4E0E">
      <w:pPr>
        <w:jc w:val="right"/>
      </w:pPr>
      <w:r>
        <w:t>za točnost otpravka-ovlašteni službenik</w:t>
      </w:r>
    </w:p>
    <w:p w:rsidRDefault="004C4E0E" w:rsidP="004F5146" w:rsidR="004C4E0E">
      <w:pPr>
        <w:jc w:val="right"/>
      </w:pPr>
      <w:r>
        <w:t xml:space="preserve">Mirjana Gašparić </w:t>
      </w:r>
    </w:p>
    <w:p w:rsidRDefault="00DB441F" w:rsidP="00DB441F" w:rsidR="00DB441F"/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4C4E0E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E81A8B">
          <w:t>2</w:t>
        </w:r>
        <w:r w:rsidR="00BC21D3">
          <w:t>342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198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42C0"/>
    <w:rsid w:val="0005368E"/>
    <w:rsid w:val="000A6636"/>
    <w:rsid w:val="000B4CD8"/>
    <w:rsid w:val="000C5D82"/>
    <w:rsid w:val="000E1465"/>
    <w:rsid w:val="000E626D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A684C"/>
    <w:rsid w:val="001B363A"/>
    <w:rsid w:val="001C0F71"/>
    <w:rsid w:val="001C53D4"/>
    <w:rsid w:val="001D36E4"/>
    <w:rsid w:val="001E6E4D"/>
    <w:rsid w:val="0023149C"/>
    <w:rsid w:val="002349EB"/>
    <w:rsid w:val="00237B9E"/>
    <w:rsid w:val="00255162"/>
    <w:rsid w:val="0025647D"/>
    <w:rsid w:val="002566DF"/>
    <w:rsid w:val="00274B49"/>
    <w:rsid w:val="002916CE"/>
    <w:rsid w:val="00293025"/>
    <w:rsid w:val="002B0102"/>
    <w:rsid w:val="002D67D9"/>
    <w:rsid w:val="002D6894"/>
    <w:rsid w:val="002E2DB0"/>
    <w:rsid w:val="002E6E4E"/>
    <w:rsid w:val="00321343"/>
    <w:rsid w:val="003338B7"/>
    <w:rsid w:val="003402B9"/>
    <w:rsid w:val="00347CA4"/>
    <w:rsid w:val="00351508"/>
    <w:rsid w:val="003616B8"/>
    <w:rsid w:val="00362F59"/>
    <w:rsid w:val="00363447"/>
    <w:rsid w:val="00377738"/>
    <w:rsid w:val="003878F1"/>
    <w:rsid w:val="00392E4D"/>
    <w:rsid w:val="003944AB"/>
    <w:rsid w:val="003A3F9A"/>
    <w:rsid w:val="003A517E"/>
    <w:rsid w:val="003B27B4"/>
    <w:rsid w:val="003C78FA"/>
    <w:rsid w:val="003D592F"/>
    <w:rsid w:val="003E0E43"/>
    <w:rsid w:val="003E4392"/>
    <w:rsid w:val="003F712D"/>
    <w:rsid w:val="0040462B"/>
    <w:rsid w:val="0040673D"/>
    <w:rsid w:val="00410190"/>
    <w:rsid w:val="004113CE"/>
    <w:rsid w:val="00411459"/>
    <w:rsid w:val="0041155C"/>
    <w:rsid w:val="004150C9"/>
    <w:rsid w:val="004200BD"/>
    <w:rsid w:val="00435A44"/>
    <w:rsid w:val="00435EF2"/>
    <w:rsid w:val="00436390"/>
    <w:rsid w:val="0044106C"/>
    <w:rsid w:val="00441A09"/>
    <w:rsid w:val="00451F6F"/>
    <w:rsid w:val="00454A5A"/>
    <w:rsid w:val="00470B5E"/>
    <w:rsid w:val="00471353"/>
    <w:rsid w:val="0047488B"/>
    <w:rsid w:val="00475969"/>
    <w:rsid w:val="00475B50"/>
    <w:rsid w:val="00476076"/>
    <w:rsid w:val="0049146C"/>
    <w:rsid w:val="00491C7B"/>
    <w:rsid w:val="00493D9C"/>
    <w:rsid w:val="00496768"/>
    <w:rsid w:val="004C4E0E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622D"/>
    <w:rsid w:val="005168AB"/>
    <w:rsid w:val="00516ED0"/>
    <w:rsid w:val="005224DC"/>
    <w:rsid w:val="00533D8F"/>
    <w:rsid w:val="00543D7E"/>
    <w:rsid w:val="005448EA"/>
    <w:rsid w:val="00561931"/>
    <w:rsid w:val="00572B99"/>
    <w:rsid w:val="00575374"/>
    <w:rsid w:val="00575A62"/>
    <w:rsid w:val="0058225A"/>
    <w:rsid w:val="0059076B"/>
    <w:rsid w:val="00593BA7"/>
    <w:rsid w:val="005966D9"/>
    <w:rsid w:val="005A7F3D"/>
    <w:rsid w:val="005B2B8E"/>
    <w:rsid w:val="005B6D46"/>
    <w:rsid w:val="005C1600"/>
    <w:rsid w:val="005C2E60"/>
    <w:rsid w:val="005C7C4C"/>
    <w:rsid w:val="005D3011"/>
    <w:rsid w:val="005D3DE4"/>
    <w:rsid w:val="005F7440"/>
    <w:rsid w:val="00603A21"/>
    <w:rsid w:val="00616F59"/>
    <w:rsid w:val="00665971"/>
    <w:rsid w:val="006671E6"/>
    <w:rsid w:val="006767A0"/>
    <w:rsid w:val="006A3354"/>
    <w:rsid w:val="006A70C0"/>
    <w:rsid w:val="006B062D"/>
    <w:rsid w:val="006B10DF"/>
    <w:rsid w:val="006B1B6C"/>
    <w:rsid w:val="006B27FC"/>
    <w:rsid w:val="006C3CCF"/>
    <w:rsid w:val="006C5196"/>
    <w:rsid w:val="006F320D"/>
    <w:rsid w:val="006F3529"/>
    <w:rsid w:val="00704D10"/>
    <w:rsid w:val="00705E40"/>
    <w:rsid w:val="007166B8"/>
    <w:rsid w:val="00726A2E"/>
    <w:rsid w:val="00756908"/>
    <w:rsid w:val="007717BA"/>
    <w:rsid w:val="00780919"/>
    <w:rsid w:val="007C2112"/>
    <w:rsid w:val="007C7596"/>
    <w:rsid w:val="007E0378"/>
    <w:rsid w:val="007E0DC8"/>
    <w:rsid w:val="007E349A"/>
    <w:rsid w:val="007F652C"/>
    <w:rsid w:val="007F7C9A"/>
    <w:rsid w:val="00801605"/>
    <w:rsid w:val="00806722"/>
    <w:rsid w:val="00810257"/>
    <w:rsid w:val="00811710"/>
    <w:rsid w:val="00820DD9"/>
    <w:rsid w:val="00822C8A"/>
    <w:rsid w:val="0082423D"/>
    <w:rsid w:val="00831C9E"/>
    <w:rsid w:val="00833A14"/>
    <w:rsid w:val="008527B2"/>
    <w:rsid w:val="008A306D"/>
    <w:rsid w:val="008A3D23"/>
    <w:rsid w:val="008C661C"/>
    <w:rsid w:val="008E127C"/>
    <w:rsid w:val="008E59F9"/>
    <w:rsid w:val="008F4BDE"/>
    <w:rsid w:val="008F4ECF"/>
    <w:rsid w:val="00910DEA"/>
    <w:rsid w:val="00937188"/>
    <w:rsid w:val="00962DDC"/>
    <w:rsid w:val="009708E8"/>
    <w:rsid w:val="00976D9E"/>
    <w:rsid w:val="00997388"/>
    <w:rsid w:val="009A72F1"/>
    <w:rsid w:val="009B54BC"/>
    <w:rsid w:val="009B7AB6"/>
    <w:rsid w:val="009C6B90"/>
    <w:rsid w:val="009E23BB"/>
    <w:rsid w:val="009E4E4C"/>
    <w:rsid w:val="009F1F7C"/>
    <w:rsid w:val="00A05D6C"/>
    <w:rsid w:val="00A10F54"/>
    <w:rsid w:val="00A22B7B"/>
    <w:rsid w:val="00A2463E"/>
    <w:rsid w:val="00A25276"/>
    <w:rsid w:val="00A618D3"/>
    <w:rsid w:val="00A75AF9"/>
    <w:rsid w:val="00AA0442"/>
    <w:rsid w:val="00AA78A7"/>
    <w:rsid w:val="00AB7810"/>
    <w:rsid w:val="00AD35E7"/>
    <w:rsid w:val="00AE0E35"/>
    <w:rsid w:val="00AE7439"/>
    <w:rsid w:val="00B06231"/>
    <w:rsid w:val="00B143AE"/>
    <w:rsid w:val="00B221D4"/>
    <w:rsid w:val="00B22DAB"/>
    <w:rsid w:val="00B46603"/>
    <w:rsid w:val="00B646E5"/>
    <w:rsid w:val="00B8024A"/>
    <w:rsid w:val="00BB2CC0"/>
    <w:rsid w:val="00BC21D3"/>
    <w:rsid w:val="00BC2DA8"/>
    <w:rsid w:val="00BD17D3"/>
    <w:rsid w:val="00BE07A7"/>
    <w:rsid w:val="00BE19F1"/>
    <w:rsid w:val="00BF1D4D"/>
    <w:rsid w:val="00BF55B4"/>
    <w:rsid w:val="00C10F61"/>
    <w:rsid w:val="00C12410"/>
    <w:rsid w:val="00C12C33"/>
    <w:rsid w:val="00C14AB7"/>
    <w:rsid w:val="00C221D6"/>
    <w:rsid w:val="00C3505F"/>
    <w:rsid w:val="00C37FCE"/>
    <w:rsid w:val="00C42F9C"/>
    <w:rsid w:val="00C47008"/>
    <w:rsid w:val="00C60587"/>
    <w:rsid w:val="00C66603"/>
    <w:rsid w:val="00C66890"/>
    <w:rsid w:val="00C755A1"/>
    <w:rsid w:val="00C77A8E"/>
    <w:rsid w:val="00C94123"/>
    <w:rsid w:val="00CA2C57"/>
    <w:rsid w:val="00CA4E71"/>
    <w:rsid w:val="00CA66E2"/>
    <w:rsid w:val="00CA7052"/>
    <w:rsid w:val="00CB0B29"/>
    <w:rsid w:val="00CB46CE"/>
    <w:rsid w:val="00CD11DE"/>
    <w:rsid w:val="00CE2634"/>
    <w:rsid w:val="00CF2A99"/>
    <w:rsid w:val="00CF464A"/>
    <w:rsid w:val="00CF656A"/>
    <w:rsid w:val="00D067DD"/>
    <w:rsid w:val="00D13DAA"/>
    <w:rsid w:val="00D2234F"/>
    <w:rsid w:val="00D26467"/>
    <w:rsid w:val="00D63665"/>
    <w:rsid w:val="00D71FFD"/>
    <w:rsid w:val="00D812B8"/>
    <w:rsid w:val="00D85CC6"/>
    <w:rsid w:val="00DA687B"/>
    <w:rsid w:val="00DA7B89"/>
    <w:rsid w:val="00DB1188"/>
    <w:rsid w:val="00DB441F"/>
    <w:rsid w:val="00DD2E8C"/>
    <w:rsid w:val="00DE0AD2"/>
    <w:rsid w:val="00DF56EE"/>
    <w:rsid w:val="00E02AE0"/>
    <w:rsid w:val="00E1716C"/>
    <w:rsid w:val="00E337EC"/>
    <w:rsid w:val="00E34F61"/>
    <w:rsid w:val="00E4038E"/>
    <w:rsid w:val="00E430D5"/>
    <w:rsid w:val="00E46026"/>
    <w:rsid w:val="00E555D8"/>
    <w:rsid w:val="00E57CD2"/>
    <w:rsid w:val="00E63E36"/>
    <w:rsid w:val="00E71B8C"/>
    <w:rsid w:val="00E72D2A"/>
    <w:rsid w:val="00E75D7C"/>
    <w:rsid w:val="00E81A8B"/>
    <w:rsid w:val="00E860BE"/>
    <w:rsid w:val="00E86299"/>
    <w:rsid w:val="00E9459F"/>
    <w:rsid w:val="00E96A51"/>
    <w:rsid w:val="00EA457B"/>
    <w:rsid w:val="00EA6A84"/>
    <w:rsid w:val="00EA6D31"/>
    <w:rsid w:val="00EB19D2"/>
    <w:rsid w:val="00EB2CFA"/>
    <w:rsid w:val="00EB51F8"/>
    <w:rsid w:val="00EE52C6"/>
    <w:rsid w:val="00F136E2"/>
    <w:rsid w:val="00F17418"/>
    <w:rsid w:val="00F21821"/>
    <w:rsid w:val="00F30FDE"/>
    <w:rsid w:val="00F374F9"/>
    <w:rsid w:val="00F41E27"/>
    <w:rsid w:val="00F42D40"/>
    <w:rsid w:val="00F4341C"/>
    <w:rsid w:val="00F51E11"/>
    <w:rsid w:val="00F57935"/>
    <w:rsid w:val="00F61CF3"/>
    <w:rsid w:val="00F730AC"/>
    <w:rsid w:val="00F874AD"/>
    <w:rsid w:val="00F9309D"/>
    <w:rsid w:val="00FA31EB"/>
    <w:rsid w:val="00FB1298"/>
    <w:rsid w:val="00FB2EBB"/>
    <w:rsid w:val="00FB6933"/>
    <w:rsid w:val="00FE530E"/>
    <w:rsid w:val="00FE63E3"/>
    <w:rsid w:val="00FE65B8"/>
    <w:rsid w:val="00FE79C2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98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2342</izvorni_sadrzaj>
    <derivirana_varijabla naziv="DomainObject.Predmet.Broj_1">2342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St-2342/2016</izvorni_sadrzaj>
    <derivirana_varijabla naziv="DomainObject.Predmet.OznakaBroj_1">St-2342/2016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DONG PRODUKT d.o.o.  za trgovinu i usluge zastupanog po punomoćniku Goran Bogunović</izvorni_sadrzaj>
    <derivirana_varijabla naziv="DomainObject.Predmet.ProtustrankaFormated_1">  DONG PRODUKT d.o.o.  za trgovinu i usluge zastupanog po punomoćniku Goran Bogunović</derivirana_varijabla>
  </DomainObject.Predmet.ProtustrankaFormated>
  <DomainObject.Predmet.ProtustrankaFormatedOIB>
    <izvorni_sadrzaj>  DONG PRODUKT d.o.o.  za trgovinu i usluge, OIB 23761332720 zastupanog po punomoćniku Goran Bogunović</izvorni_sadrzaj>
    <derivirana_varijabla naziv="DomainObject.Predmet.ProtustrankaFormatedOIB_1">  DONG PRODUKT d.o.o.  za trgovinu i usluge, OIB 23761332720 zastupanog po punomoćniku Goran Bogunović</derivirana_varijabla>
  </DomainObject.Predmet.ProtustrankaFormatedOIB>
  <DomainObject.Predmet.ProtustrankaFormatedWithAdress>
    <izvorni_sadrzaj> DONG PRODUKT d.o.o.  za trgovinu i usluge, Lastovska 2 A, 10000 Zagreb zastupanog po punomoćniku Goran Bogunović</izvorni_sadrzaj>
    <derivirana_varijabla naziv="DomainObject.Predmet.ProtustrankaFormatedWithAdress_1"> DONG PRODUKT d.o.o.  za trgovinu i usluge, Lastovska 2 A, 10000 Zagreb zastupanog po punomoćniku Goran Bogunović</derivirana_varijabla>
  </DomainObject.Predmet.ProtustrankaFormatedWithAdress>
  <DomainObject.Predmet.ProtustrankaFormatedWithAdressOIB>
    <izvorni_sadrzaj> DONG PRODUKT d.o.o.  za trgovinu i usluge, OIB 23761332720, Lastovska 2 A, 10000 Zagreb zastupanog po punomoćniku Goran Bogunović</izvorni_sadrzaj>
    <derivirana_varijabla naziv="DomainObject.Predmet.ProtustrankaFormatedWithAdressOIB_1"> DONG PRODUKT d.o.o.  za trgovinu i usluge, OIB 23761332720, Lastovska 2 A, 10000 Zagreb zastupanog po punomoćniku Goran Bogunović</derivirana_varijabla>
  </DomainObject.Predmet.ProtustrankaFormatedWithAdressOIB>
  <DomainObject.Predmet.ProtustrankaWithAdress>
    <izvorni_sadrzaj>DONG PRODUKT d.o.o.  za trgovinu i usluge Lastovska 2 A, 10000 Zagreb</izvorni_sadrzaj>
    <derivirana_varijabla naziv="DomainObject.Predmet.ProtustrankaWithAdress_1">DONG PRODUKT d.o.o.  za trgovinu i usluge Lastovska 2 A, 10000 Zagreb</derivirana_varijabla>
  </DomainObject.Predmet.ProtustrankaWithAdress>
  <DomainObject.Predmet.ProtustrankaWithAdressOIB>
    <izvorni_sadrzaj>DONG PRODUKT d.o.o.  za trgovinu i usluge, OIB 23761332720, Lastovska 2 A, 10000 Zagreb</izvorni_sadrzaj>
    <derivirana_varijabla naziv="DomainObject.Predmet.ProtustrankaWithAdressOIB_1">DONG PRODUKT d.o.o.  za trgovinu i usluge, OIB 23761332720, Lastovska 2 A, 10000 Zagreb</derivirana_varijabla>
  </DomainObject.Predmet.ProtustrankaWithAdressOIB>
  <DomainObject.Predmet.ProtustrankaNazivFormated>
    <izvorni_sadrzaj>DONG PRODUKT d.o.o.  za trgovinu i usluge</izvorni_sadrzaj>
    <derivirana_varijabla naziv="DomainObject.Predmet.ProtustrankaNazivFormated_1">DONG PRODUKT d.o.o.  za trgovinu i usluge</derivirana_varijabla>
  </DomainObject.Predmet.ProtustrankaNazivFormated>
  <DomainObject.Predmet.ProtustrankaNazivFormatedOIB>
    <izvorni_sadrzaj>DONG PRODUKT d.o.o.  za trgovinu i usluge, OIB 23761332720</izvorni_sadrzaj>
    <derivirana_varijabla naziv="DomainObject.Predmet.ProtustrankaNazivFormatedOIB_1">DONG PRODUKT d.o.o.  za trgovinu i usluge, OIB 23761332720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Goran Bogunović</izvorni_sadrzaj>
    <derivirana_varijabla naziv="DomainObject.Predmet.StrankaFormated_1">  FINA Regionalni centar Zagreb; Goran Bogunović</derivirana_varijabla>
  </DomainObject.Predmet.StrankaFormated>
  <DomainObject.Predmet.StrankaFormatedOIB>
    <izvorni_sadrzaj>  FINA Regionalni centar Zagreb, OIB 85821130368; Goran Bogunović, OIB 72345852863</izvorni_sadrzaj>
    <derivirana_varijabla naziv="DomainObject.Predmet.StrankaFormatedOIB_1">  FINA Regionalni centar Zagreb, OIB 85821130368; Goran Bogunović, OIB 72345852863</derivirana_varijabla>
  </DomainObject.Predmet.StrankaFormatedOIB>
  <DomainObject.Predmet.StrankaFormatedWithAdress>
    <izvorni_sadrzaj> FINA Regionalni centar Zagreb, Trg svibanjskih žrtava 1995. 1, 10000 Zagreb; Goran Bogunović, Ii. Vrandučka Ulica 5, 10000 Zagreb</izvorni_sadrzaj>
    <derivirana_varijabla naziv="DomainObject.Predmet.StrankaFormatedWithAdress_1"> FINA Regionalni centar Zagreb, Trg svibanjskih žrtava 1995. 1, 10000 Zagreb; Goran Bogunović, Ii. Vrandučka Ulica 5, 10000 Zagreb</derivirana_varijabla>
  </DomainObject.Predmet.StrankaFormatedWithAdress>
  <DomainObject.Predmet.StrankaFormatedWithAdressOIB>
    <izvorni_sadrzaj> FINA Regionalni centar Zagreb, OIB 85821130368, Trg svibanjskih žrtava 1995. 1, 10000 Zagreb; Goran Bogunović, OIB 72345852863, Ii. Vrandučka Ulica 5, 10000 Zagreb</izvorni_sadrzaj>
    <derivirana_varijabla naziv="DomainObject.Predmet.StrankaFormatedWithAdressOIB_1"> FINA Regionalni centar Zagreb, OIB 85821130368, Trg svibanjskih žrtava 1995. 1, 10000 Zagreb; Goran Bogunović, OIB 72345852863, Ii. Vrandučka Ulica 5, 10000 Zagreb</derivirana_varijabla>
  </DomainObject.Predmet.StrankaFormatedWithAdressOIB>
  <DomainObject.Predmet.StrankaWithAdress>
    <izvorni_sadrzaj>FINA Regionalni centar Zagreb Trg svibanjskih žrtava 1995. 1,10000 Zagreb,Goran Bogunović Ii. Vrandučka Ulica 5,10000 Zagreb</izvorni_sadrzaj>
    <derivirana_varijabla naziv="DomainObject.Predmet.StrankaWithAdress_1">FINA Regionalni centar Zagreb Trg svibanjskih žrtava 1995. 1,10000 Zagreb,Goran Bogunović Ii. Vrandučka Ulica 5,10000 Zagreb</derivirana_varijabla>
  </DomainObject.Predmet.StrankaWithAdress>
  <DomainObject.Predmet.StrankaWithAdressOIB>
    <izvorni_sadrzaj>FINA Regionalni centar Zagreb, OIB 85821130368, Trg svibanjskih žrtava 1995. 1,10000 Zagreb,Goran Bogunović, OIB 72345852863, Ii. Vrandučka Ulica 5,10000 Zagreb</izvorni_sadrzaj>
    <derivirana_varijabla naziv="DomainObject.Predmet.StrankaWithAdressOIB_1">FINA Regionalni centar Zagreb, OIB 85821130368, Trg svibanjskih žrtava 1995. 1,10000 Zagreb,Goran Bogunović, OIB 72345852863, Ii. Vrandučka Ulica 5,10000 Zagreb</derivirana_varijabla>
  </DomainObject.Predmet.StrankaWithAdressOIB>
  <DomainObject.Predmet.StrankaNazivFormated>
    <izvorni_sadrzaj>FINA Regionalni centar Zagreb,Goran Bogunović</izvorni_sadrzaj>
    <derivirana_varijabla naziv="DomainObject.Predmet.StrankaNazivFormated_1">FINA Regionalni centar Zagreb,Goran Bogunović</derivirana_varijabla>
  </DomainObject.Predmet.StrankaNazivFormated>
  <DomainObject.Predmet.StrankaNazivFormatedOIB>
    <izvorni_sadrzaj>FINA Regionalni centar Zagreb, OIB 85821130368,Goran Bogunović, OIB 72345852863</izvorni_sadrzaj>
    <derivirana_varijabla naziv="DomainObject.Predmet.StrankaNazivFormatedOIB_1">FINA Regionalni centar Zagreb, OIB 85821130368,Goran Bogunović, OIB 72345852863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Goran Bogunović</item>
    </izvorni_sadrzaj>
    <derivirana_varijabla naziv="DomainObject.Predmet.StrankaListFormated_1">
      <item>FINA Regionalni centar Zagreb</item>
      <item>Goran Bogunović</item>
    </derivirana_varijabla>
  </DomainObject.Predmet.StrankaListFormated>
  <DomainObject.Predmet.StrankaListFormatedOIB>
    <izvorni_sadrzaj>
      <item>FINA Regionalni centar Zagreb, OIB 85821130368</item>
      <item>Goran Bogunović, OIB 72345852863</item>
    </izvorni_sadrzaj>
    <derivirana_varijabla naziv="DomainObject.Predmet.StrankaListFormatedOIB_1">
      <item>FINA Regionalni centar Zagreb, OIB 85821130368</item>
      <item>Goran Bogunović, OIB 72345852863</item>
    </derivirana_varijabla>
  </DomainObject.Predmet.StrankaListFormatedOIB>
  <DomainObject.Predmet.StrankaListFormatedWithAdress>
    <izvorni_sadrzaj>
      <item>FINA Regionalni centar Zagreb, Trg svibanjskih žrtava 1995. 1, 10000 Zagreb</item>
      <item>Goran Bogunović, Ii. Vrandučka Ulica 5, 10000 Zagreb</item>
    </izvorni_sadrzaj>
    <derivirana_varijabla naziv="DomainObject.Predmet.StrankaListFormatedWithAdress_1">
      <item>FINA Regionalni centar Zagreb, Trg svibanjskih žrtava 1995. 1, 10000 Zagreb</item>
      <item>Goran Bogunović, Ii. Vrandučka Ulica 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Goran Bogunović, OIB 72345852863, Ii. Vrandučka Ulica 5, 10000 Zagreb</item>
    </izvorni_sadrzaj>
    <derivirana_varijabla naziv="DomainObject.Predmet.StrankaListFormatedWithAdressOIB_1">
      <item>FINA Regionalni centar Zagreb, OIB 85821130368, Trg svibanjskih žrtava 1995. 1, 10000 Zagreb</item>
      <item>Goran Bogunović, OIB 72345852863, Ii. Vrandučka Ulica 5, 10000 Zagreb</item>
    </derivirana_varijabla>
  </DomainObject.Predmet.StrankaListFormatedWithAdressOIB>
  <DomainObject.Predmet.StrankaListNazivFormated>
    <izvorni_sadrzaj>
      <item>FINA Regionalni centar Zagreb</item>
      <item>Goran Bogunović</item>
    </izvorni_sadrzaj>
    <derivirana_varijabla naziv="DomainObject.Predmet.StrankaListNazivFormated_1">
      <item>FINA Regionalni centar Zagreb</item>
      <item>Goran Bogunović</item>
    </derivirana_varijabla>
  </DomainObject.Predmet.StrankaListNazivFormated>
  <DomainObject.Predmet.StrankaListNazivFormatedOIB>
    <izvorni_sadrzaj>
      <item>FINA Regionalni centar Zagreb, OIB 85821130368</item>
      <item>Goran Bogunović, OIB 72345852863</item>
    </izvorni_sadrzaj>
    <derivirana_varijabla naziv="DomainObject.Predmet.StrankaListNazivFormatedOIB_1">
      <item>FINA Regionalni centar Zagreb, OIB 85821130368</item>
      <item>Goran Bogunović, OIB 72345852863</item>
    </derivirana_varijabla>
  </DomainObject.Predmet.StrankaListNazivFormatedOIB>
  <DomainObject.Predmet.ProtuStrankaListFormated>
    <izvorni_sadrzaj>
      <item>DONG PRODUKT d.o.o.  za trgovinu i usluge zastupanog po punomoćniku Goran Bogunović</item>
    </izvorni_sadrzaj>
    <derivirana_varijabla naziv="DomainObject.Predmet.ProtuStrankaListFormated_1">
      <item>DONG PRODUKT d.o.o.  za trgovinu i usluge zastupanog po punomoćniku Goran Bogunović</item>
    </derivirana_varijabla>
  </DomainObject.Predmet.ProtuStrankaListFormated>
  <DomainObject.Predmet.ProtuStrankaListFormatedOIB>
    <izvorni_sadrzaj>
      <item>DONG PRODUKT d.o.o.  za trgovinu i usluge, OIB 23761332720 zastupanog po punomoćniku Goran Bogunović</item>
    </izvorni_sadrzaj>
    <derivirana_varijabla naziv="DomainObject.Predmet.ProtuStrankaListFormatedOIB_1">
      <item>DONG PRODUKT d.o.o.  za trgovinu i usluge, OIB 23761332720 zastupanog po punomoćniku Goran Bogunović</item>
    </derivirana_varijabla>
  </DomainObject.Predmet.ProtuStrankaListFormatedOIB>
  <DomainObject.Predmet.ProtuStrankaListFormatedWithAdress>
    <izvorni_sadrzaj>
      <item>DONG PRODUKT d.o.o.  za trgovinu i usluge, Lastovska 2 A, 10000 Zagreb zastupanog po punomoćniku Goran Bogunović</item>
    </izvorni_sadrzaj>
    <derivirana_varijabla naziv="DomainObject.Predmet.ProtuStrankaListFormatedWithAdress_1">
      <item>DONG PRODUKT d.o.o.  za trgovinu i usluge, Lastovska 2 A, 10000 Zagreb zastupanog po punomoćniku Goran Bogunović</item>
    </derivirana_varijabla>
  </DomainObject.Predmet.ProtuStrankaListFormatedWithAdress>
  <DomainObject.Predmet.ProtuStrankaListFormatedWithAdressOIB>
    <izvorni_sadrzaj>
      <item>DONG PRODUKT d.o.o.  za trgovinu i usluge, OIB 23761332720, Lastovska 2 A, 10000 Zagreb zastupanog po punomoćniku Goran Bogunović</item>
    </izvorni_sadrzaj>
    <derivirana_varijabla naziv="DomainObject.Predmet.ProtuStrankaListFormatedWithAdressOIB_1">
      <item>DONG PRODUKT d.o.o.  za trgovinu i usluge, OIB 23761332720, Lastovska 2 A, 10000 Zagreb zastupanog po punomoćniku Goran Bogunović</item>
    </derivirana_varijabla>
  </DomainObject.Predmet.ProtuStrankaListFormatedWithAdressOIB>
  <DomainObject.Predmet.ProtuStrankaListNazivFormated>
    <izvorni_sadrzaj>
      <item>DONG PRODUKT d.o.o.  za trgovinu i usluge</item>
    </izvorni_sadrzaj>
    <derivirana_varijabla naziv="DomainObject.Predmet.ProtuStrankaListNazivFormated_1">
      <item>DONG PRODUKT d.o.o.  za trgovinu i usluge</item>
    </derivirana_varijabla>
  </DomainObject.Predmet.ProtuStrankaListNazivFormated>
  <DomainObject.Predmet.ProtuStrankaListNazivFormatedOIB>
    <izvorni_sadrzaj>
      <item>DONG PRODUKT d.o.o.  za trgovinu i usluge, OIB 23761332720</item>
    </izvorni_sadrzaj>
    <derivirana_varijabla naziv="DomainObject.Predmet.ProtuStrankaListNazivFormatedOIB_1">
      <item>DONG PRODUKT d.o.o.  za trgovinu i usluge, OIB 23761332720</item>
    </derivirana_varijabla>
  </DomainObject.Predmet.ProtuStrankaListNazivFormatedOIB>
  <DomainObject.Predmet.OstaliListFormated>
    <izvorni_sadrzaj>
      <item>Goran Bogunović punomoćnik sudionika u postupku DONG PRODUKT d.o.o.  za trgovinu i usluge</item>
    </izvorni_sadrzaj>
    <derivirana_varijabla naziv="DomainObject.Predmet.OstaliListFormated_1">
      <item>Goran Bogunović punomoćnik sudionika u postupku DONG PRODUKT d.o.o.  za trgovinu i usluge</item>
    </derivirana_varijabla>
  </DomainObject.Predmet.OstaliListFormated>
  <DomainObject.Predmet.OstaliListFormatedOIB>
    <izvorni_sadrzaj>
      <item>Goran Bogunović, OIB 72345852863 punomoćnik sudionika u postupku DONG PRODUKT d.o.o.  za trgovinu i usluge</item>
    </izvorni_sadrzaj>
    <derivirana_varijabla naziv="DomainObject.Predmet.OstaliListFormatedOIB_1">
      <item>Goran Bogunović, OIB 72345852863 punomoćnik sudionika u postupku DONG PRODUKT d.o.o.  za trgovinu i usluge</item>
    </derivirana_varijabla>
  </DomainObject.Predmet.OstaliListFormatedOIB>
  <DomainObject.Predmet.OstaliListFormatedWithAdress>
    <izvorni_sadrzaj>
      <item>Goran Bogunović, Nova 42, 35220 Slavonski Šamac punomoćnik sudionika u postupku DONG PRODUKT d.o.o.  za trgovinu i usluge</item>
    </izvorni_sadrzaj>
    <derivirana_varijabla naziv="DomainObject.Predmet.OstaliListFormatedWithAdress_1">
      <item>Goran Bogunović, Nova 42, 35220 Slavonski Šamac punomoćnik sudionika u postupku DONG PRODUKT d.o.o.  za trgovinu i usluge</item>
    </derivirana_varijabla>
  </DomainObject.Predmet.OstaliListFormatedWithAdress>
  <DomainObject.Predmet.OstaliListFormatedWithAdressOIB>
    <izvorni_sadrzaj>
      <item>Goran Bogunović, OIB 72345852863, Nova 42, 35220 Slavonski Šamac punomoćnik sudionika u postupku DONG PRODUKT d.o.o.  za trgovinu i usluge</item>
    </izvorni_sadrzaj>
    <derivirana_varijabla naziv="DomainObject.Predmet.OstaliListFormatedWithAdressOIB_1">
      <item>Goran Bogunović, OIB 72345852863, Nova 42, 35220 Slavonski Šamac punomoćnik sudionika u postupku DONG PRODUKT d.o.o.  za trgovinu i usluge</item>
    </derivirana_varijabla>
  </DomainObject.Predmet.OstaliListFormatedWithAdressOIB>
  <DomainObject.Predmet.OstaliListNazivFormated>
    <izvorni_sadrzaj>
      <item>Goran Bogunović</item>
    </izvorni_sadrzaj>
    <derivirana_varijabla naziv="DomainObject.Predmet.OstaliListNazivFormated_1">
      <item>Goran Bogunović</item>
    </derivirana_varijabla>
  </DomainObject.Predmet.OstaliListNazivFormated>
  <DomainObject.Predmet.OstaliListNazivFormatedOIB>
    <izvorni_sadrzaj>
      <item>Goran Bogunović, OIB 72345852863</item>
    </izvorni_sadrzaj>
    <derivirana_varijabla naziv="DomainObject.Predmet.OstaliListNazivFormatedOIB_1">
      <item>Goran Bogunović, OIB 72345852863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DONG PRODUKT d.o.o.  za trgovinu i usluge</izvorni_sadrzaj>
    <derivirana_varijabla naziv="DomainObject.Predmet.ProtustrankaIDrugi_1">DONG PRODUKT d.o.o. 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DONG PRODUKT d.o.o.  za trgovinu i usluge, OIB 23761332720, Lastovska 2 A, 10000 Zagreb</izvorni_sadrzaj>
    <derivirana_varijabla naziv="DomainObject.Predmet.ProtustrankaIDrugiAdressOIB_1">DONG PRODUKT d.o.o.  za trgovinu i usluge, OIB 23761332720, Lastovska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DONG PRODUKT d.o.o.  za trgovinu i usluge</item>
      <item>Goran Bogunović</item>
      <item>Goran Bogunović</item>
    </izvorni_sadrzaj>
    <derivirana_varijabla naziv="DomainObject.Predmet.SudioniciListNaziv_1">
      <item>FINA Regionalni centar Zagreb</item>
      <item>DONG PRODUKT d.o.o.  za trgovinu i usluge</item>
      <item>Goran Bogunović</item>
      <item>Goran Bogunović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DONG PRODUKT d.o.o.  za trgovinu i usluge, OIB 23761332720, Lastovska 2 A,10000 Zagreb</item>
      <item>Goran Bogunović, OIB 72345852863, Nova 42,35220 Slavonski Šamac</item>
      <item>Goran Bogunović, OIB 72345852863, Ii. Vrandučka Ulica 5,10000 Zagreb</item>
    </izvorni_sadrzaj>
    <derivirana_varijabla naziv="DomainObject.Predmet.SudioniciListAdressOIB_1">
      <item>FINA Regionalni centar Zagreb, OIB 85821130368, Trg svibanjskih žrtava 1995. 1,10000 Zagreb</item>
      <item>DONG PRODUKT d.o.o.  za trgovinu i usluge, OIB 23761332720, Lastovska 2 A,10000 Zagreb</item>
      <item>Goran Bogunović, OIB 72345852863, Nova 42,35220 Slavonski Šamac</item>
      <item>Goran Bogunović, OIB 72345852863, Ii. Vrandučka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23761332720</item>
      <item>, OIB 72345852863</item>
      <item>, OIB 72345852863</item>
    </izvorni_sadrzaj>
    <derivirana_varijabla naziv="DomainObject.Predmet.SudioniciListNazivOIB_1">
      <item>, OIB 85821130368</item>
      <item>, OIB 23761332720</item>
      <item>, OIB 72345852863</item>
      <item>, OIB 72345852863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C4FB96-0E47-47CE-BC6B-85FEF80E87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899</properties:Words>
  <properties:Characters>4952</properties:Characters>
  <properties:Lines>107</properties:Lines>
  <properties:Paragraphs>35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2017-11-10T11:45:00Z</dcterms:created>
  <dc:creator>gzubak</dc:creator>
  <cp:lastModifiedBy>Mirjana Gašparić</cp:lastModifiedBy>
  <cp:lastPrinted>2017-10-18T06:46:00Z</cp:lastPrinted>
  <dcterms:modified xmlns:xsi="http://www.w3.org/2001/XMLSchema-instance" xsi:type="dcterms:W3CDTF">2017-11-13T09:35:00Z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