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bb49" w14:paraId="d8ebb49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643C8A">
        <w:rPr>
          <w:rFonts w:hAnsi="Times New Roman" w:ascii="Times New Roman"/>
          <w:b w:val="false"/>
          <w:bCs/>
        </w:rPr>
        <w:t xml:space="preserve">   </w:t>
      </w:r>
      <w:r w:rsidRPr="008F776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C8A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643C8A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 xml:space="preserve">52000 PAZIN, Dršćevka 1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EA4DAB" w:rsidRPr="00EA4DAB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="00EA4DAB">
        <w:rPr>
          <w:rFonts w:hAnsi="Times New Roman" w:ascii="Times New Roman"/>
          <w:b w:val="false"/>
        </w:rPr>
        <w:t>8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6009E">
        <w:rPr>
          <w:rFonts w:hAnsi="Times New Roman" w:ascii="Times New Roman"/>
          <w:b w:val="false"/>
        </w:rPr>
        <w:t>s</w:t>
      </w:r>
      <w:r w:rsidR="004E3D3F">
        <w:rPr>
          <w:rFonts w:hAnsi="Times New Roman" w:ascii="Times New Roman"/>
          <w:b w:val="false"/>
        </w:rPr>
        <w:t>iječnja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643C8A" w:rsidP="00661BC8" w:rsidR="00643C8A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C6009E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 </w:t>
      </w:r>
      <w:r w:rsidR="00EA4DAB">
        <w:rPr>
          <w:rFonts w:hAnsi="Times New Roman" w:ascii="Times New Roman"/>
          <w:b w:val="false"/>
        </w:rPr>
        <w:t>Marijani Margeta</w:t>
      </w:r>
      <w:r w:rsidR="004E3D3F">
        <w:rPr>
          <w:rFonts w:hAnsi="Times New Roman" w:ascii="Times New Roman"/>
          <w:b w:val="false"/>
        </w:rPr>
        <w:t xml:space="preserve">, </w:t>
      </w:r>
      <w:r w:rsidR="00EA4DAB">
        <w:rPr>
          <w:rFonts w:hAnsi="Times New Roman" w:ascii="Times New Roman"/>
          <w:b w:val="false"/>
        </w:rPr>
        <w:t>iz Rijeke, Rastočine 4</w:t>
      </w:r>
      <w:r w:rsidR="004E3D3F">
        <w:rPr>
          <w:rFonts w:hAnsi="Times New Roman" w:ascii="Times New Roman"/>
          <w:b w:val="false"/>
        </w:rPr>
        <w:t xml:space="preserve">, </w:t>
      </w:r>
      <w:r w:rsidR="004E3D3F" w:rsidRPr="004E3D3F">
        <w:rPr>
          <w:rFonts w:hAnsi="Times New Roman" w:ascii="Times New Roman"/>
          <w:b w:val="false"/>
        </w:rPr>
        <w:t>OIB</w:t>
      </w:r>
      <w:r w:rsidR="004E3D3F">
        <w:rPr>
          <w:rFonts w:hAnsi="Times New Roman" w:ascii="Times New Roman"/>
          <w:b w:val="false"/>
        </w:rPr>
        <w:t xml:space="preserve"> </w:t>
      </w:r>
      <w:r w:rsidR="00EA4DAB">
        <w:rPr>
          <w:rFonts w:hAnsi="Times New Roman" w:ascii="Times New Roman"/>
          <w:b w:val="false"/>
        </w:rPr>
        <w:t>55139440206</w:t>
      </w:r>
      <w:r w:rsidR="004E3D3F"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IBAN: HR</w:t>
      </w:r>
      <w:r w:rsidR="00EA4DAB">
        <w:rPr>
          <w:rFonts w:hAnsi="Times New Roman" w:ascii="Times New Roman"/>
          <w:b w:val="false"/>
        </w:rPr>
        <w:t>2723400093203219491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EA4DAB">
        <w:rPr>
          <w:rFonts w:hAnsi="Times New Roman" w:ascii="Times New Roman"/>
          <w:b w:val="false"/>
        </w:rPr>
        <w:t>39</w:t>
      </w:r>
      <w:r w:rsidR="002D0090" w:rsidRPr="002D0090">
        <w:rPr>
          <w:rFonts w:hAnsi="Times New Roman" w:ascii="Times New Roman"/>
          <w:b w:val="false"/>
        </w:rPr>
        <w:t>.</w:t>
      </w:r>
      <w:r w:rsidR="00EA4DAB">
        <w:rPr>
          <w:rFonts w:hAnsi="Times New Roman" w:ascii="Times New Roman"/>
          <w:b w:val="false"/>
        </w:rPr>
        <w:t>866,40</w:t>
      </w:r>
      <w:r w:rsidR="002D0090" w:rsidRPr="002D0090">
        <w:rPr>
          <w:rFonts w:hAnsi="Times New Roman" w:ascii="Times New Roman"/>
          <w:b w:val="false"/>
        </w:rPr>
        <w:t xml:space="preserve"> kuna; identifikator nadmetanja </w:t>
      </w:r>
      <w:r w:rsidR="004E3D3F">
        <w:rPr>
          <w:rFonts w:hAnsi="Times New Roman" w:ascii="Times New Roman"/>
          <w:b w:val="false"/>
        </w:rPr>
        <w:t>5</w:t>
      </w:r>
      <w:r w:rsidR="00EA4DAB">
        <w:rPr>
          <w:rFonts w:hAnsi="Times New Roman" w:ascii="Times New Roman"/>
          <w:b w:val="false"/>
        </w:rPr>
        <w:t>372</w:t>
      </w:r>
      <w:r w:rsidR="002D0090" w:rsidRPr="002D0090">
        <w:rPr>
          <w:rFonts w:hAnsi="Times New Roman" w:ascii="Times New Roman"/>
          <w:b w:val="false"/>
        </w:rPr>
        <w:t>.</w:t>
      </w:r>
    </w:p>
    <w:p w:rsidRDefault="002D0090" w:rsidP="00C6009E" w:rsidR="002D0090">
      <w:pPr>
        <w:jc w:val="both"/>
        <w:rPr>
          <w:rFonts w:hAnsi="Times New Roman" w:ascii="Times New Roman"/>
          <w:b w:val="false"/>
        </w:rPr>
      </w:pPr>
    </w:p>
    <w:p w:rsidRDefault="00DA5BD1" w:rsidP="00643C8A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EA4DAB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D0090">
        <w:rPr>
          <w:rFonts w:hAnsi="Times New Roman" w:ascii="Times New Roman"/>
          <w:b w:val="false"/>
        </w:rPr>
        <w:t>s</w:t>
      </w:r>
      <w:r w:rsidR="004E3D3F">
        <w:rPr>
          <w:rFonts w:hAnsi="Times New Roman" w:ascii="Times New Roman"/>
          <w:b w:val="false"/>
        </w:rPr>
        <w:t>iječnja</w:t>
      </w:r>
      <w:r w:rsidR="00CF3839" w:rsidRPr="00CF3839">
        <w:rPr>
          <w:rFonts w:hAnsi="Times New Roman" w:ascii="Times New Roman"/>
          <w:b w:val="false"/>
        </w:rPr>
        <w:t xml:space="preserve"> 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643C8A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661BC8" w:rsidP="00643C8A" w:rsidR="00661BC8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643C8A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2B5C53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>Financijska agencija Rijeka, Frana Kurelca 3</w:t>
      </w:r>
      <w:r w:rsidR="00EA4DAB">
        <w:rPr>
          <w:rFonts w:hAnsi="Times New Roman" w:ascii="Times New Roman"/>
          <w:b w:val="false"/>
        </w:rPr>
        <w:t>, uz preslik lista 771 spisa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EA4DAB" w:rsidRPr="00EA4DAB">
        <w:rPr>
          <w:rFonts w:hAnsi="Times New Roman" w:ascii="Times New Roman"/>
          <w:b w:val="false"/>
        </w:rPr>
        <w:t>Marijani Margeta, iz Rijeke, Rastočine 4</w:t>
      </w:r>
    </w:p>
    <w:sectPr w:rsidSect="00643C8A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701" w:right="1469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136" w:rsidP="00DA5BD1" w:rsidR="00DE7136">
      <w:r>
        <w:separator/>
      </w:r>
    </w:p>
  </w:endnote>
  <w:endnote w:id="0" w:type="continuationSeparator">
    <w:p w:rsidRDefault="00DE7136" w:rsidP="00DA5BD1" w:rsidR="00DE7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5C5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C5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B5C5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136" w:rsidP="00DA5BD1" w:rsidR="00DE7136">
      <w:r>
        <w:separator/>
      </w:r>
    </w:p>
  </w:footnote>
  <w:footnote w:id="0" w:type="continuationSeparator">
    <w:p w:rsidRDefault="00DE7136" w:rsidP="00DA5BD1" w:rsidR="00DE71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E3D3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2B5C53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2B5C5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DAB" w:rsidP="00643C8A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St-534/2016-97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B5C53"/>
    <w:rsid w:val="002D0090"/>
    <w:rsid w:val="002D7040"/>
    <w:rsid w:val="003053A8"/>
    <w:rsid w:val="003441C8"/>
    <w:rsid w:val="00361F4E"/>
    <w:rsid w:val="003771B6"/>
    <w:rsid w:val="003C1C2F"/>
    <w:rsid w:val="004208E2"/>
    <w:rsid w:val="004550A0"/>
    <w:rsid w:val="004E3D3F"/>
    <w:rsid w:val="005437C1"/>
    <w:rsid w:val="00550DEE"/>
    <w:rsid w:val="00554328"/>
    <w:rsid w:val="00564E95"/>
    <w:rsid w:val="005715B8"/>
    <w:rsid w:val="00586781"/>
    <w:rsid w:val="00601649"/>
    <w:rsid w:val="006262E4"/>
    <w:rsid w:val="00643C8A"/>
    <w:rsid w:val="00661BC8"/>
    <w:rsid w:val="006B58B6"/>
    <w:rsid w:val="006C36F9"/>
    <w:rsid w:val="00716DC5"/>
    <w:rsid w:val="00721D15"/>
    <w:rsid w:val="00733755"/>
    <w:rsid w:val="00740611"/>
    <w:rsid w:val="00744D54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93205"/>
    <w:rsid w:val="009E28FC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DE7136"/>
    <w:rsid w:val="00E24EC1"/>
    <w:rsid w:val="00E35E8D"/>
    <w:rsid w:val="00EA4DAB"/>
    <w:rsid w:val="00ED2AE1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7C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C5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C5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C5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C5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7C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C5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C5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C5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C5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693</properties:Characters>
  <properties:Lines>32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2018-01-08T12:31:00Z</dcterms:created>
  <dc:creator>Jasmina Matika</dc:creator>
  <cp:lastModifiedBy>Sanja Lakošeljac</cp:lastModifiedBy>
  <dcterms:modified xmlns:xsi="http://www.w3.org/2001/XMLSchema-instance" xsi:type="dcterms:W3CDTF">2018-01-08T12:34:00Z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