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0f4f" w14:paraId="c210f4f" w:rsidRDefault="00CB719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CF2246">
        <w:t>-884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DC05CF">
        <w:t xml:space="preserve">KUKAR METALI </w:t>
      </w:r>
      <w:r w:rsidR="003D3A71">
        <w:t>d</w:t>
      </w:r>
      <w:r w:rsidR="00D36A52">
        <w:t>.o.o.</w:t>
      </w:r>
      <w:r w:rsidR="00DC05CF">
        <w:t>, Solin, Gašpini 5</w:t>
      </w:r>
      <w:r w:rsidR="00F61726">
        <w:t xml:space="preserve">, </w:t>
      </w:r>
      <w:r w:rsidR="004D7D95">
        <w:t xml:space="preserve">OIB: </w:t>
      </w:r>
      <w:r w:rsidR="00DC05CF">
        <w:t>46158071394</w:t>
      </w:r>
      <w:r w:rsidR="001E6581">
        <w:t>, MBS:</w:t>
      </w:r>
      <w:r w:rsidR="00DC05CF">
        <w:t xml:space="preserve"> 060268791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C05CF" w:rsidRPr="00DC05CF">
        <w:t xml:space="preserve">KUKAR METALI d.o.o., Solin, Gašpini 5, OIB: 46158071394, MBS: 060268791,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DC05CF">
        <w:t>1013</w:t>
      </w:r>
      <w:r>
        <w:t xml:space="preserve"> dana, u </w:t>
      </w:r>
      <w:r w:rsidR="00E076CF">
        <w:t>u</w:t>
      </w:r>
      <w:r w:rsidR="001E6581">
        <w:t>kupnom iznosu o</w:t>
      </w:r>
      <w:r w:rsidR="00DC05CF">
        <w:t>d 541.893,47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DC05CF">
        <w:t>ju</w:t>
      </w:r>
      <w:r>
        <w:t xml:space="preserve"> se </w:t>
      </w:r>
      <w:r w:rsidR="00D36A52">
        <w:t>o</w:t>
      </w:r>
      <w:r w:rsidR="00DC05CF">
        <w:t>vlaštene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CF2246">
        <w:t>23. ST-884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 Ako osobe</w:t>
      </w:r>
      <w:r w:rsidR="003D3A71">
        <w:t xml:space="preserve"> ovlašten</w:t>
      </w:r>
      <w:r>
        <w:t>e</w:t>
      </w:r>
      <w:r w:rsidR="008922FD">
        <w:t xml:space="preserve"> za zastupanje dužnika po zakonu, u roku od 15 dana od dana objave oglasa na </w:t>
      </w:r>
      <w:r>
        <w:t>e-oglasnoj ploči suda ne podnesu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A7F97"/>
    <w:rsid w:val="001E6581"/>
    <w:rsid w:val="00296435"/>
    <w:rsid w:val="002A16B1"/>
    <w:rsid w:val="002A267F"/>
    <w:rsid w:val="003D3A71"/>
    <w:rsid w:val="0043500C"/>
    <w:rsid w:val="004C66C0"/>
    <w:rsid w:val="004D7D95"/>
    <w:rsid w:val="005F0E13"/>
    <w:rsid w:val="00737DD6"/>
    <w:rsid w:val="00776F7C"/>
    <w:rsid w:val="007E26AB"/>
    <w:rsid w:val="008138F5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C81826"/>
    <w:rsid w:val="00CB223B"/>
    <w:rsid w:val="00CB719E"/>
    <w:rsid w:val="00CF2246"/>
    <w:rsid w:val="00D02BB5"/>
    <w:rsid w:val="00D242DA"/>
    <w:rsid w:val="00D36A52"/>
    <w:rsid w:val="00D8312C"/>
    <w:rsid w:val="00DC05CF"/>
    <w:rsid w:val="00E076CF"/>
    <w:rsid w:val="00E634A0"/>
    <w:rsid w:val="00EB7A0E"/>
    <w:rsid w:val="00ED2459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7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1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2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B7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1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2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St-884/2015</izvorni_sadrzaj>
    <derivirana_varijabla naziv="DomainObject.Predmet.OznakaBroj_1">St-884/2015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KUKAR METALI d.o.o. za trgovinu</izvorni_sadrzaj>
    <derivirana_varijabla naziv="DomainObject.Predmet.ProtustrankaFormated_1">  KUKAR METALI d.o.o. za trgovinu</derivirana_varijabla>
  </DomainObject.Predmet.ProtustrankaFormated>
  <DomainObject.Predmet.ProtustrankaFormatedOIB>
    <izvorni_sadrzaj>  KUKAR METALI d.o.o. za trgovinu, OIB 46158071394</izvorni_sadrzaj>
    <derivirana_varijabla naziv="DomainObject.Predmet.ProtustrankaFormatedOIB_1">  KUKAR METALI d.o.o. za trgovinu, OIB 46158071394</derivirana_varijabla>
  </DomainObject.Predmet.ProtustrankaFormatedOIB>
  <DomainObject.Predmet.ProtustrankaFormatedWithAdress>
    <izvorni_sadrzaj> KUKAR METALI d.o.o. za trgovinu, Gašpini 5, 21210 Solin</izvorni_sadrzaj>
    <derivirana_varijabla naziv="DomainObject.Predmet.ProtustrankaFormatedWithAdress_1"> KUKAR METALI d.o.o. za trgovinu, Gašpini 5, 21210 Solin</derivirana_varijabla>
  </DomainObject.Predmet.ProtustrankaFormatedWithAdress>
  <DomainObject.Predmet.ProtustrankaFormatedWithAdressOIB>
    <izvorni_sadrzaj> KUKAR METALI d.o.o. za trgovinu, OIB 46158071394, Gašpini 5, 21210 Solin</izvorni_sadrzaj>
    <derivirana_varijabla naziv="DomainObject.Predmet.ProtustrankaFormatedWithAdressOIB_1"> KUKAR METALI d.o.o. za trgovinu, OIB 46158071394, Gašpini 5, 21210 Solin</derivirana_varijabla>
  </DomainObject.Predmet.ProtustrankaFormatedWithAdressOIB>
  <DomainObject.Predmet.ProtustrankaWithAdress>
    <izvorni_sadrzaj>KUKAR METALI d.o.o. za trgovinu Gašpini 5, 21210 Solin</izvorni_sadrzaj>
    <derivirana_varijabla naziv="DomainObject.Predmet.ProtustrankaWithAdress_1">KUKAR METALI d.o.o. za trgovinu Gašpini 5, 21210 Solin</derivirana_varijabla>
  </DomainObject.Predmet.ProtustrankaWithAdress>
  <DomainObject.Predmet.ProtustrankaWithAdressOIB>
    <izvorni_sadrzaj>KUKAR METALI d.o.o. za trgovinu, OIB 46158071394, Gašpini 5, 21210 Solin</izvorni_sadrzaj>
    <derivirana_varijabla naziv="DomainObject.Predmet.ProtustrankaWithAdressOIB_1">KUKAR METALI d.o.o. za trgovinu, OIB 46158071394, Gašpini 5, 21210 Solin</derivirana_varijabla>
  </DomainObject.Predmet.ProtustrankaWithAdressOIB>
  <DomainObject.Predmet.ProtustrankaNazivFormated>
    <izvorni_sadrzaj>KUKAR METALI d.o.o. za trgovinu</izvorni_sadrzaj>
    <derivirana_varijabla naziv="DomainObject.Predmet.ProtustrankaNazivFormated_1">KUKAR METALI d.o.o. za trgovinu</derivirana_varijabla>
  </DomainObject.Predmet.ProtustrankaNazivFormated>
  <DomainObject.Predmet.ProtustrankaNazivFormatedOIB>
    <izvorni_sadrzaj>KUKAR METALI d.o.o. za trgovinu, OIB 46158071394</izvorni_sadrzaj>
    <derivirana_varijabla naziv="DomainObject.Predmet.ProtustrankaNazivFormatedOIB_1">KUKAR METALI d.o.o. za trgovinu, OIB 46158071394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541893.47</izvorni_sadrzaj>
    <derivirana_varijabla naziv="DomainObject.Predmet.TrenutnaVrijednost_1">541893.47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KUKAR METALI d.o.o. za trgovinu</item>
    </izvorni_sadrzaj>
    <derivirana_varijabla naziv="DomainObject.Predmet.ProtuStrankaListFormated_1">
      <item>KUKAR METALI d.o.o. za trgovinu</item>
    </derivirana_varijabla>
  </DomainObject.Predmet.ProtuStrankaListFormated>
  <DomainObject.Predmet.ProtuStrankaListFormatedOIB>
    <izvorni_sadrzaj>
      <item>KUKAR METALI d.o.o. za trgovinu, OIB 46158071394</item>
    </izvorni_sadrzaj>
    <derivirana_varijabla naziv="DomainObject.Predmet.ProtuStrankaListFormatedOIB_1">
      <item>KUKAR METALI d.o.o. za trgovinu, OIB 46158071394</item>
    </derivirana_varijabla>
  </DomainObject.Predmet.ProtuStrankaListFormatedOIB>
  <DomainObject.Predmet.ProtuStrankaListFormatedWithAdress>
    <izvorni_sadrzaj>
      <item>KUKAR METALI d.o.o. za trgovinu, Gašpini 5, 21210 Solin</item>
    </izvorni_sadrzaj>
    <derivirana_varijabla naziv="DomainObject.Predmet.ProtuStrankaListFormatedWithAdress_1">
      <item>KUKAR METALI d.o.o. za trgovinu, Gašpini 5, 21210 Solin</item>
    </derivirana_varijabla>
  </DomainObject.Predmet.ProtuStrankaListFormatedWithAdress>
  <DomainObject.Predmet.ProtuStrankaListFormatedWithAdressOIB>
    <izvorni_sadrzaj>
      <item>KUKAR METALI d.o.o. za trgovinu, OIB 46158071394, Gašpini 5, 21210 Solin</item>
    </izvorni_sadrzaj>
    <derivirana_varijabla naziv="DomainObject.Predmet.ProtuStrankaListFormatedWithAdressOIB_1">
      <item>KUKAR METALI d.o.o. za trgovinu, OIB 46158071394, Gašpini 5, 21210 Solin</item>
    </derivirana_varijabla>
  </DomainObject.Predmet.ProtuStrankaListFormatedWithAdressOIB>
  <DomainObject.Predmet.ProtuStrankaListNazivFormated>
    <izvorni_sadrzaj>
      <item>KUKAR METALI d.o.o. za trgovinu</item>
    </izvorni_sadrzaj>
    <derivirana_varijabla naziv="DomainObject.Predmet.ProtuStrankaListNazivFormated_1">
      <item>KUKAR METALI d.o.o. za trgovinu</item>
    </derivirana_varijabla>
  </DomainObject.Predmet.ProtuStrankaListNazivFormated>
  <DomainObject.Predmet.ProtuStrankaListNazivFormatedOIB>
    <izvorni_sadrzaj>
      <item>KUKAR METALI d.o.o. za trgovinu, OIB 46158071394</item>
    </izvorni_sadrzaj>
    <derivirana_varijabla naziv="DomainObject.Predmet.ProtuStrankaListNazivFormatedOIB_1">
      <item>KUKAR METALI d.o.o. za trgovinu, OIB 46158071394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KUKAR METALI d.o.o. za trgovinu</izvorni_sadrzaj>
    <derivirana_varijabla naziv="DomainObject.Predmet.ProtustrankaIDrugi_1">KUKAR METALI d.o.o. za trgovinu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KUKAR METALI d.o.o. za trgovinu, OIB 46158071394, Gašpini 5, 21210 Solin</izvorni_sadrzaj>
    <derivirana_varijabla naziv="DomainObject.Predmet.ProtustrankaIDrugiAdressOIB_1">KUKAR METALI d.o.o. za trgovinu, OIB 46158071394, Gašpini 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KUKAR METALI d.o.o. za trgovinu</item>
      <item>FINANCIJSKA AGENCIJA, RC SPLIT</item>
    </izvorni_sadrzaj>
    <derivirana_varijabla naziv="DomainObject.Predmet.SudioniciListNaziv_1">
      <item>KUKAR METALI d.o.o. za trgovinu</item>
      <item>FINANCIJSKA AGENCIJA, RC SPLIT</item>
    </derivirana_varijabla>
  </DomainObject.Predmet.SudioniciListNaziv>
  <DomainObject.Predmet.SudioniciListAdressOIB>
    <izvorni_sadrzaj>
      <item>KUKAR METALI d.o.o. za trgovinu, OIB 46158071394, Gašpini 5,21210 Solin</item>
      <item>FINANCIJSKA AGENCIJA, RC SPLIT, Mažuranićevo šetalište 24 b,21000 Split</item>
    </izvorni_sadrzaj>
    <derivirana_varijabla naziv="DomainObject.Predmet.SudioniciListAdressOIB_1">
      <item>KUKAR METALI d.o.o. za trgovinu, OIB 46158071394, Gašpini 5,21210 Solin</item>
      <item>FINANCIJSKA AGENCIJA, RC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46158071394</item>
      <item>, OIB null</item>
    </izvorni_sadrzaj>
    <derivirana_varijabla naziv="DomainObject.Predmet.SudioniciListNazivOIB_1">
      <item>, OIB 46158071394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2015-11-11T08:27:00Z</dcterms:created>
  <dc:creator>Lari Glavaš</dc:creator>
  <cp:lastModifiedBy>Lari Glavaš</cp:lastModifiedBy>
  <cp:lastPrinted>2015-11-11T08:26:00Z</cp:lastPrinted>
  <dcterms:modified xmlns:xsi="http://www.w3.org/2001/XMLSchema-instance" xsi:type="dcterms:W3CDTF">2015-11-11T08:27:00Z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