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cf27" w14:paraId="cb7cf27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615578">
        <w:rPr>
          <w:rFonts w:hAnsi="Times New Roman" w:ascii="Times New Roman"/>
          <w:szCs w:val="24"/>
          <w:lang w:val="hr-HR"/>
        </w:rPr>
        <w:t>t-2311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30365">
        <w:rPr>
          <w:rFonts w:hAnsi="Times New Roman" w:ascii="Times New Roman"/>
          <w:szCs w:val="24"/>
        </w:rPr>
        <w:t xml:space="preserve">dužnikom </w:t>
      </w:r>
      <w:r w:rsidR="00484491" w:rsidRPr="00484491">
        <w:rPr>
          <w:rFonts w:hAnsi="Times New Roman" w:ascii="Times New Roman"/>
        </w:rPr>
        <w:t xml:space="preserve">NADBISKUPIJA ZAGREBAČKA RKT. ŽUPA SV. ANE, Zagorska Sela, Sutlanska Poljana, </w:t>
      </w:r>
      <w:r w:rsidR="00484491" w:rsidRPr="00484491">
        <w:rPr>
          <w:rFonts w:hAnsi="Times New Roman" w:ascii="Times New Roman"/>
          <w:szCs w:val="24"/>
        </w:rPr>
        <w:t>OIB: 83522379371</w:t>
      </w:r>
      <w:r w:rsidR="00B971D2" w:rsidRPr="00B971D2">
        <w:rPr>
          <w:rFonts w:hAnsi="Times New Roman" w:ascii="Times New Roman"/>
          <w:szCs w:val="24"/>
        </w:rPr>
        <w:t xml:space="preserve">,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484491" w:rsidRPr="00484491">
        <w:rPr>
          <w:rFonts w:hAnsi="Times New Roman" w:ascii="Times New Roman"/>
        </w:rPr>
        <w:t xml:space="preserve">NADBISKUPIJA ZAGREBAČKA RKT. ŽUPA SV. ANE, Zagorska Sela, Sutlanska Poljana, </w:t>
      </w:r>
      <w:r w:rsidR="00484491" w:rsidRPr="00484491">
        <w:rPr>
          <w:rFonts w:hAnsi="Times New Roman" w:ascii="Times New Roman"/>
          <w:szCs w:val="24"/>
        </w:rPr>
        <w:t>OIB: 83522379371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484491" w:rsidRPr="00484491">
        <w:rPr>
          <w:rFonts w:hAnsi="Times New Roman" w:ascii="Times New Roman"/>
        </w:rPr>
        <w:t xml:space="preserve">NADBISKUPIJA ZAGREBAČKA RKT. ŽUPA SV. ANE, Zagorska Sela, Sutlanska Poljana, </w:t>
      </w:r>
      <w:r w:rsidR="00484491" w:rsidRPr="00484491">
        <w:rPr>
          <w:rFonts w:hAnsi="Times New Roman" w:ascii="Times New Roman"/>
          <w:szCs w:val="24"/>
        </w:rPr>
        <w:t>OIB: 83522379371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484491">
        <w:rPr>
          <w:rFonts w:hAnsi="Times New Roman" w:ascii="Times New Roman"/>
          <w:szCs w:val="24"/>
        </w:rPr>
        <w:t>1202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</w:t>
      </w:r>
      <w:r w:rsidR="00F34093" w:rsidRPr="003C62B9">
        <w:rPr>
          <w:rFonts w:hAnsi="Times New Roman" w:ascii="Times New Roman"/>
          <w:szCs w:val="24"/>
        </w:rPr>
        <w:lastRenderedPageBreak/>
        <w:t>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</w:t>
      </w:r>
      <w:r w:rsidR="00D14632">
        <w:rPr>
          <w:rFonts w:hAnsi="Times New Roman" w:ascii="Times New Roman"/>
          <w:szCs w:val="24"/>
        </w:rPr>
        <w:t>6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1E3969" w:rsidRPr="001E396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615578">
      <w:rPr>
        <w:rFonts w:hAnsi="Times New Roman" w:ascii="Times New Roman"/>
        <w:szCs w:val="24"/>
      </w:rPr>
      <w:t>St-2311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E28"/>
    <w:rsid w:val="000A1F9A"/>
    <w:rsid w:val="000B5A32"/>
    <w:rsid w:val="000B609B"/>
    <w:rsid w:val="000E2670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E3969"/>
    <w:rsid w:val="001F1052"/>
    <w:rsid w:val="001F6DB9"/>
    <w:rsid w:val="0021380E"/>
    <w:rsid w:val="00214938"/>
    <w:rsid w:val="00234991"/>
    <w:rsid w:val="00251615"/>
    <w:rsid w:val="00257F6E"/>
    <w:rsid w:val="00274C13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011A"/>
    <w:rsid w:val="003E2EFA"/>
    <w:rsid w:val="00431FD5"/>
    <w:rsid w:val="00440E47"/>
    <w:rsid w:val="004471AF"/>
    <w:rsid w:val="004717F7"/>
    <w:rsid w:val="00484491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15578"/>
    <w:rsid w:val="006221B4"/>
    <w:rsid w:val="00626D4C"/>
    <w:rsid w:val="00627967"/>
    <w:rsid w:val="00630365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86D83"/>
    <w:rsid w:val="006A36FF"/>
    <w:rsid w:val="006A5185"/>
    <w:rsid w:val="006C314D"/>
    <w:rsid w:val="006C4F73"/>
    <w:rsid w:val="006E3DE1"/>
    <w:rsid w:val="006E488E"/>
    <w:rsid w:val="006F1FA2"/>
    <w:rsid w:val="006F2DB4"/>
    <w:rsid w:val="00725DA8"/>
    <w:rsid w:val="00743349"/>
    <w:rsid w:val="007521EE"/>
    <w:rsid w:val="00757726"/>
    <w:rsid w:val="00762138"/>
    <w:rsid w:val="00767FB1"/>
    <w:rsid w:val="00786893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75806"/>
    <w:rsid w:val="0088276B"/>
    <w:rsid w:val="008875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16B4D"/>
    <w:rsid w:val="00A20843"/>
    <w:rsid w:val="00A340F7"/>
    <w:rsid w:val="00A366E5"/>
    <w:rsid w:val="00A517CE"/>
    <w:rsid w:val="00A61C91"/>
    <w:rsid w:val="00A73365"/>
    <w:rsid w:val="00A74800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971D2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4632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351CD"/>
    <w:rsid w:val="00F3665D"/>
    <w:rsid w:val="00F50D94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9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9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2311</izvorni_sadrzaj>
    <derivirana_varijabla naziv="DomainObject.Predmet.Broj_1">2311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St-2311/2015</izvorni_sadrzaj>
    <derivirana_varijabla naziv="DomainObject.Predmet.OznakaBroj_1">St-2311/2015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NADBISKUPIJA ZAGREBAČKA RKT.ŽUPA SV. ANE</izvorni_sadrzaj>
    <derivirana_varijabla naziv="DomainObject.Predmet.ProtustrankaFormated_1">  NADBISKUPIJA ZAGREBAČKA RKT.ŽUPA SV. ANE</derivirana_varijabla>
  </DomainObject.Predmet.ProtustrankaFormated>
  <DomainObject.Predmet.ProtustrankaFormatedOIB>
    <izvorni_sadrzaj>  NADBISKUPIJA ZAGREBAČKA RKT.ŽUPA SV. ANE, OIB 83522379371</izvorni_sadrzaj>
    <derivirana_varijabla naziv="DomainObject.Predmet.ProtustrankaFormatedOIB_1">  NADBISKUPIJA ZAGREBAČKA RKT.ŽUPA SV. ANE, OIB 83522379371</derivirana_varijabla>
  </DomainObject.Predmet.ProtustrankaFormatedOIB>
  <DomainObject.Predmet.ProtustrankaFormatedWithAdress>
    <izvorni_sadrzaj> NADBISKUPIJA ZAGREBAČKA RKT.ŽUPA SV. ANE, SUTLANSKA POLJANA 51, 49296 Zagorska Sela</izvorni_sadrzaj>
    <derivirana_varijabla naziv="DomainObject.Predmet.ProtustrankaFormatedWithAdress_1"> NADBISKUPIJA ZAGREBAČKA RKT.ŽUPA SV. ANE, SUTLANSKA POLJANA 51, 49296 Zagorska Sela</derivirana_varijabla>
  </DomainObject.Predmet.ProtustrankaFormatedWithAdress>
  <DomainObject.Predmet.ProtustrankaFormatedWithAdressOIB>
    <izvorni_sadrzaj> NADBISKUPIJA ZAGREBAČKA RKT.ŽUPA SV. ANE, OIB 83522379371, SUTLANSKA POLJANA 51, 49296 Zagorska Sela</izvorni_sadrzaj>
    <derivirana_varijabla naziv="DomainObject.Predmet.ProtustrankaFormatedWithAdressOIB_1"> NADBISKUPIJA ZAGREBAČKA RKT.ŽUPA SV. ANE, OIB 83522379371, SUTLANSKA POLJANA 51, 49296 Zagorska Sela</derivirana_varijabla>
  </DomainObject.Predmet.ProtustrankaFormatedWithAdressOIB>
  <DomainObject.Predmet.ProtustrankaWithAdress>
    <izvorni_sadrzaj>NADBISKUPIJA ZAGREBAČKA RKT.ŽUPA SV. ANE SUTLANSKA POLJANA 51, 49296 Zagorska Sela</izvorni_sadrzaj>
    <derivirana_varijabla naziv="DomainObject.Predmet.ProtustrankaWithAdress_1">NADBISKUPIJA ZAGREBAČKA RKT.ŽUPA SV. ANE SUTLANSKA POLJANA 51, 49296 Zagorska Sela</derivirana_varijabla>
  </DomainObject.Predmet.ProtustrankaWithAdress>
  <DomainObject.Predmet.ProtustrankaWithAdressOIB>
    <izvorni_sadrzaj>NADBISKUPIJA ZAGREBAČKA RKT.ŽUPA SV. ANE, OIB 83522379371, SUTLANSKA POLJANA 51, 49296 Zagorska Sela</izvorni_sadrzaj>
    <derivirana_varijabla naziv="DomainObject.Predmet.ProtustrankaWithAdressOIB_1">NADBISKUPIJA ZAGREBAČKA RKT.ŽUPA SV. ANE, OIB 83522379371, SUTLANSKA POLJANA 51, 49296 Zagorska Sela</derivirana_varijabla>
  </DomainObject.Predmet.ProtustrankaWithAdressOIB>
  <DomainObject.Predmet.ProtustrankaNazivFormated>
    <izvorni_sadrzaj>NADBISKUPIJA ZAGREBAČKA RKT.ŽUPA SV. ANE</izvorni_sadrzaj>
    <derivirana_varijabla naziv="DomainObject.Predmet.ProtustrankaNazivFormated_1">NADBISKUPIJA ZAGREBAČKA RKT.ŽUPA SV. ANE</derivirana_varijabla>
  </DomainObject.Predmet.ProtustrankaNazivFormated>
  <DomainObject.Predmet.ProtustrankaNazivFormatedOIB>
    <izvorni_sadrzaj>NADBISKUPIJA ZAGREBAČKA RKT.ŽUPA SV. ANE, OIB 83522379371</izvorni_sadrzaj>
    <derivirana_varijabla naziv="DomainObject.Predmet.ProtustrankaNazivFormatedOIB_1">NADBISKUPIJA ZAGREBAČKA RKT.ŽUPA SV. ANE, OIB 83522379371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NADBISKUPIJA ZAGREBAČKA RKT.ŽUPA SV. ANE</item>
    </izvorni_sadrzaj>
    <derivirana_varijabla naziv="DomainObject.Predmet.ProtuStrankaListFormated_1">
      <item>NADBISKUPIJA ZAGREBAČKA RKT.ŽUPA SV. ANE</item>
    </derivirana_varijabla>
  </DomainObject.Predmet.ProtuStrankaListFormated>
  <DomainObject.Predmet.ProtuStrankaListFormatedOIB>
    <izvorni_sadrzaj>
      <item>NADBISKUPIJA ZAGREBAČKA RKT.ŽUPA SV. ANE, OIB 83522379371</item>
    </izvorni_sadrzaj>
    <derivirana_varijabla naziv="DomainObject.Predmet.ProtuStrankaListFormatedOIB_1">
      <item>NADBISKUPIJA ZAGREBAČKA RKT.ŽUPA SV. ANE, OIB 83522379371</item>
    </derivirana_varijabla>
  </DomainObject.Predmet.ProtuStrankaListFormatedOIB>
  <DomainObject.Predmet.ProtuStrankaListFormatedWithAdress>
    <izvorni_sadrzaj>
      <item>NADBISKUPIJA ZAGREBAČKA RKT.ŽUPA SV. ANE, SUTLANSKA POLJANA 51, 49296 Zagorska Sela</item>
    </izvorni_sadrzaj>
    <derivirana_varijabla naziv="DomainObject.Predmet.ProtuStrankaListFormatedWithAdress_1">
      <item>NADBISKUPIJA ZAGREBAČKA RKT.ŽUPA SV. ANE, SUTLANSKA POLJANA 51, 49296 Zagorska Sela</item>
    </derivirana_varijabla>
  </DomainObject.Predmet.ProtuStrankaListFormatedWithAdress>
  <DomainObject.Predmet.ProtuStrankaListFormatedWithAdressOIB>
    <izvorni_sadrzaj>
      <item>NADBISKUPIJA ZAGREBAČKA RKT.ŽUPA SV. ANE, OIB 83522379371, SUTLANSKA POLJANA 51, 49296 Zagorska Sela</item>
    </izvorni_sadrzaj>
    <derivirana_varijabla naziv="DomainObject.Predmet.ProtuStrankaListFormatedWithAdressOIB_1">
      <item>NADBISKUPIJA ZAGREBAČKA RKT.ŽUPA SV. ANE, OIB 83522379371, SUTLANSKA POLJANA 51, 49296 Zagorska Sela</item>
    </derivirana_varijabla>
  </DomainObject.Predmet.ProtuStrankaListFormatedWithAdressOIB>
  <DomainObject.Predmet.ProtuStrankaListNazivFormated>
    <izvorni_sadrzaj>
      <item>NADBISKUPIJA ZAGREBAČKA RKT.ŽUPA SV. ANE</item>
    </izvorni_sadrzaj>
    <derivirana_varijabla naziv="DomainObject.Predmet.ProtuStrankaListNazivFormated_1">
      <item>NADBISKUPIJA ZAGREBAČKA RKT.ŽUPA SV. ANE</item>
    </derivirana_varijabla>
  </DomainObject.Predmet.ProtuStrankaListNazivFormated>
  <DomainObject.Predmet.ProtuStrankaListNazivFormatedOIB>
    <izvorni_sadrzaj>
      <item>NADBISKUPIJA ZAGREBAČKA RKT.ŽUPA SV. ANE, OIB 83522379371</item>
    </izvorni_sadrzaj>
    <derivirana_varijabla naziv="DomainObject.Predmet.ProtuStrankaListNazivFormatedOIB_1">
      <item>NADBISKUPIJA ZAGREBAČKA RKT.ŽUPA SV. ANE, OIB 83522379371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NADBISKUPIJA ZAGREBAČKA RKT.ŽUPA SV. ANE</izvorni_sadrzaj>
    <derivirana_varijabla naziv="DomainObject.Predmet.ProtustrankaIDrugi_1">NADBISKUPIJA ZAGREBAČKA RKT.ŽUPA SV. ANE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NADBISKUPIJA ZAGREBAČKA RKT.ŽUPA SV. ANE, OIB 83522379371, SUTLANSKA POLJANA 51, 49296 Zagorska Sela</izvorni_sadrzaj>
    <derivirana_varijabla naziv="DomainObject.Predmet.ProtustrankaIDrugiAdressOIB_1">NADBISKUPIJA ZAGREBAČKA RKT.ŽUPA SV. ANE, OIB 83522379371, SUTLANSKA POLJANA 51,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NADBISKUPIJA ZAGREBAČKA RKT.ŽUPA SV. ANE</item>
    </izvorni_sadrzaj>
    <derivirana_varijabla naziv="DomainObject.Predmet.SudioniciListNaziv_1">
      <item>FINA Regionalni centar Zagreb</item>
      <item>NADBISKUPIJA ZAGREBAČKA RKT.ŽUPA SV. ANE</item>
    </derivirana_varijabla>
  </DomainObject.Predmet.SudioniciListNaziv>
  <DomainObject.Predmet.SudioniciListAdressOIB>
    <izvorni_sadrzaj>
      <item>FINA Regionalni centar Zagreb, OIB 85821130368, Trg svibanjskih žrtava 1995. 1,10000 Zagreb</item>
      <item>NADBISKUPIJA ZAGREBAČKA RKT.ŽUPA SV. ANE, OIB 83522379371, SUTLANSKA POLJANA 51,49296 Zagorska Sela</item>
    </izvorni_sadrzaj>
    <derivirana_varijabla naziv="DomainObject.Predmet.SudioniciListAdressOIB_1">
      <item>FINA Regionalni centar Zagreb, OIB 85821130368, Trg svibanjskih žrtava 1995. 1,10000 Zagreb</item>
      <item>NADBISKUPIJA ZAGREBAČKA RKT.ŽUPA SV. ANE, OIB 83522379371, SUTLANSKA POLJANA 51,49296 Zagorska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83522379371</item>
    </izvorni_sadrzaj>
    <derivirana_varijabla naziv="DomainObject.Predmet.SudioniciListNazivOIB_1">
      <item>, OIB 85821130368</item>
      <item>, OIB 83522379371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C7324-B33C-4B09-BDEC-B68C0C628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2699</properties:Characters>
  <properties:Lines>77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2015-12-02T14:33:00Z</dcterms:created>
  <dc:creator>Sudsko vijeæe</dc:creator>
  <cp:lastModifiedBy>Nevenka Furić</cp:lastModifiedBy>
  <cp:lastPrinted>2015-12-02T14:35:00Z</cp:lastPrinted>
  <dcterms:modified xmlns:xsi="http://www.w3.org/2001/XMLSchema-instance" xsi:type="dcterms:W3CDTF">2015-12-03T12:56:00Z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