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c1a0" w14:paraId="0c2c1a0" w:rsidRDefault="005F69F6" w:rsidP="005F69F6" w:rsidR="005F69F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9F6" w:rsidP="005F69F6" w:rsidR="005F69F6">
      <w:pPr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F69F6" w:rsidP="005F69F6" w:rsidR="005F69F6">
      <w:pPr>
        <w:jc w:val="both"/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5F69F6" w:rsidP="005F69F6" w:rsidR="005F69F6">
      <w:pPr>
        <w:jc w:val="center"/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5F69F6">
        <w:rPr>
          <w:rFonts w:hAnsi="Times New Roman" w:ascii="Times New Roman"/>
        </w:rPr>
        <w:t>AMIT d.o.o. sa sjedištem Roberta Frangeša Mihanovića 6, 10000 Zagreb, OIB: 24885784469,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20. travnja 2016. godine </w:t>
      </w:r>
    </w:p>
    <w:p w:rsidRDefault="005F69F6" w:rsidP="005F69F6" w:rsidR="005F69F6">
      <w:pPr>
        <w:jc w:val="both"/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5F69F6" w:rsidP="005F69F6" w:rsidR="005F69F6">
      <w:pPr>
        <w:jc w:val="center"/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Pr="005F69F6">
        <w:rPr>
          <w:rFonts w:hAnsi="Times New Roman" w:ascii="Times New Roman"/>
        </w:rPr>
        <w:t>AMIT d.o.o. sa sjedištem Roberta Frangeša Mihanovića 6, 10000 Zagreb, OIB: 24885784469,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Stečajni postupak otvoren je dana 20. travnja 2016. godine u </w:t>
      </w:r>
      <w:r w:rsidR="00873B68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 sati i </w:t>
      </w:r>
      <w:r w:rsidR="00873B68">
        <w:rPr>
          <w:rFonts w:hAnsi="Times New Roman" w:ascii="Times New Roman"/>
          <w:szCs w:val="24"/>
        </w:rPr>
        <w:t>00</w:t>
      </w:r>
      <w:r>
        <w:rPr>
          <w:rFonts w:hAnsi="Times New Roman" w:ascii="Times New Roman"/>
          <w:szCs w:val="24"/>
        </w:rPr>
        <w:t xml:space="preserve"> minuta, kada je ovo rješenje objavljeno na mrežnoj stranici e-Oglasne ploča ovog suda.</w:t>
      </w:r>
    </w:p>
    <w:p w:rsidRDefault="005F69F6" w:rsidP="005F69F6" w:rsidR="005F69F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5F69F6" w:rsidP="005F69F6" w:rsidR="005F69F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873B68">
        <w:rPr>
          <w:rFonts w:hAnsi="Times New Roman" w:ascii="Times New Roman"/>
          <w:szCs w:val="24"/>
        </w:rPr>
        <w:t>David Jakovljević, Sesvete, Kašinska 7, OIB: 63014812654.</w:t>
      </w:r>
    </w:p>
    <w:p w:rsidRDefault="005F69F6" w:rsidP="005F69F6" w:rsidR="005F69F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F69F6" w:rsidP="005F69F6" w:rsidR="005F69F6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5F69F6">
        <w:rPr>
          <w:rFonts w:hAnsi="Times New Roman" w:ascii="Times New Roman"/>
        </w:rPr>
        <w:t>AMIT d.o.o. sa sjedištem Roberta Frangeša Mihanovića 6, 10000 Zagreb, OIB: 24885784469.</w:t>
      </w:r>
    </w:p>
    <w:p w:rsidRDefault="005F69F6" w:rsidP="005F69F6" w:rsidR="005F69F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5F69F6" w:rsidP="005F69F6" w:rsidR="005F69F6">
      <w:pPr>
        <w:jc w:val="both"/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5F69F6" w:rsidP="005F69F6" w:rsidR="005F69F6">
      <w:pPr>
        <w:jc w:val="both"/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21. siječnja 2016. godine pokrenuo skraćeni stečajni postupak nad gore navedenim dužnikom, budući da su ostvareni  uvjeti iz čl. 428. SZ-a.</w:t>
      </w: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21. siječnja 2016. godine pozvane su osobe ovlaštene za zastupanje dužnika po zakonu, dostaviti javnobilježnički ovjerovljen popis imovine i obveza dužnika  na propisanom obrascu, sukladno čl. 430., 17.  i 13. SZ . Zaključak je  dostavljen  dana 30. siječnja 2016. godine, međutim po istom nije postupljeno.</w:t>
      </w: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21.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20. travnja 2016. godine</w:t>
      </w:r>
    </w:p>
    <w:p w:rsidRDefault="005F69F6" w:rsidP="005F69F6" w:rsidR="005F69F6">
      <w:pPr>
        <w:rPr>
          <w:rFonts w:hAnsi="Times New Roman" w:ascii="Times New Roman"/>
          <w:lang w:val="hr-HR"/>
        </w:rPr>
      </w:pPr>
    </w:p>
    <w:p w:rsidRDefault="005F69F6" w:rsidP="005F69F6" w:rsidR="005F69F6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B52B95">
        <w:rPr>
          <w:rFonts w:hAnsi="Times New Roman" w:ascii="Times New Roman"/>
          <w:lang w:val="hr-HR"/>
        </w:rPr>
        <w:t>, v.r.</w:t>
      </w:r>
    </w:p>
    <w:p w:rsidRDefault="005F69F6" w:rsidP="005F69F6" w:rsidR="005F69F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5F69F6" w:rsidP="005F69F6" w:rsidR="005F69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5F69F6" w:rsidP="005F69F6" w:rsidR="005F69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F69F6" w:rsidP="005F69F6" w:rsidR="005F69F6">
      <w:pPr>
        <w:jc w:val="both"/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</w:rPr>
      </w:pPr>
    </w:p>
    <w:p w:rsidRDefault="00B52B95" w:rsidP="00A40EE6" w:rsidR="00B52B9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B52B95" w:rsidP="00A40EE6" w:rsidR="00B52B95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873B68" w:rsidP="005F69F6" w:rsidR="00873B68">
      <w:pPr>
        <w:jc w:val="both"/>
        <w:rPr>
          <w:rFonts w:hAnsi="Times New Roman" w:ascii="Times New Roman"/>
          <w:szCs w:val="24"/>
          <w:lang w:val="hr-HR"/>
        </w:rPr>
      </w:pPr>
    </w:p>
    <w:p w:rsidRDefault="005F69F6" w:rsidP="005F69F6" w:rsidR="005F69F6">
      <w:pPr>
        <w:jc w:val="both"/>
        <w:rPr>
          <w:rFonts w:hAnsi="Times New Roman" w:ascii="Times New Roman"/>
          <w:sz w:val="22"/>
          <w:lang w:val="hr-HR"/>
        </w:rPr>
      </w:pPr>
    </w:p>
    <w:p w:rsidRDefault="005F69F6" w:rsidP="005F69F6" w:rsidR="005F69F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F69F6" w:rsidP="005F69F6" w:rsidR="005F69F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F69F6" w:rsidP="005F69F6" w:rsidR="005F69F6">
      <w:pPr>
        <w:jc w:val="center"/>
        <w:rPr>
          <w:sz w:val="32"/>
          <w:u w:val="single"/>
          <w:lang w:val="hr-HR"/>
        </w:rPr>
      </w:pPr>
    </w:p>
    <w:p w:rsidRDefault="005F69F6" w:rsidP="005F69F6" w:rsidR="005F69F6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9F6" w:rsidP="005F69F6" w:rsidR="005F69F6">
      <w:r>
        <w:separator/>
      </w:r>
    </w:p>
  </w:endnote>
  <w:endnote w:id="0" w:type="continuationSeparator">
    <w:p w:rsidRDefault="005F69F6" w:rsidP="005F69F6" w:rsidR="005F6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9F6" w:rsidP="005F69F6" w:rsidR="005F69F6">
      <w:r>
        <w:separator/>
      </w:r>
    </w:p>
  </w:footnote>
  <w:footnote w:id="0" w:type="continuationSeparator">
    <w:p w:rsidRDefault="005F69F6" w:rsidP="005F69F6" w:rsidR="005F6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962228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F69F6" w:rsidR="005F69F6" w:rsidRPr="005F69F6">
        <w:pPr>
          <w:pStyle w:val="Zaglavlje"/>
          <w:jc w:val="center"/>
          <w:rPr>
            <w:rFonts w:hAnsi="Times New Roman" w:ascii="Times New Roman"/>
          </w:rPr>
        </w:pPr>
        <w:r w:rsidRPr="005F69F6">
          <w:rPr>
            <w:rFonts w:hAnsi="Times New Roman" w:ascii="Times New Roman"/>
          </w:rPr>
          <w:fldChar w:fldCharType="begin"/>
        </w:r>
        <w:r w:rsidRPr="005F69F6">
          <w:rPr>
            <w:rFonts w:hAnsi="Times New Roman" w:ascii="Times New Roman"/>
          </w:rPr>
          <w:instrText>PAGE   \* MERGEFORMAT</w:instrText>
        </w:r>
        <w:r w:rsidRPr="005F69F6">
          <w:rPr>
            <w:rFonts w:hAnsi="Times New Roman" w:ascii="Times New Roman"/>
          </w:rPr>
          <w:fldChar w:fldCharType="separate"/>
        </w:r>
        <w:r w:rsidR="00B52B95" w:rsidRPr="00B52B95">
          <w:rPr>
            <w:rFonts w:hAnsi="Times New Roman" w:ascii="Times New Roman"/>
            <w:noProof/>
            <w:lang w:val="hr-HR"/>
          </w:rPr>
          <w:t>1</w:t>
        </w:r>
        <w:r w:rsidRPr="005F69F6">
          <w:rPr>
            <w:rFonts w:hAnsi="Times New Roman" w:ascii="Times New Roman"/>
          </w:rPr>
          <w:fldChar w:fldCharType="end"/>
        </w:r>
      </w:p>
    </w:sdtContent>
  </w:sdt>
  <w:p w:rsidRDefault="005F69F6" w:rsidP="005F69F6" w:rsidR="005F69F6" w:rsidRPr="005F69F6">
    <w:pPr>
      <w:pStyle w:val="Zaglavlje"/>
      <w:jc w:val="right"/>
      <w:rPr>
        <w:rFonts w:hAnsi="Times New Roman" w:ascii="Times New Roman"/>
      </w:rPr>
    </w:pPr>
    <w:r w:rsidRPr="005F69F6">
      <w:rPr>
        <w:rFonts w:hAnsi="Times New Roman" w:ascii="Times New Roman"/>
      </w:rPr>
      <w:t>34. St-569/2016-</w:t>
    </w:r>
    <w:r>
      <w:rPr>
        <w:rFonts w:hAnsi="Times New Roman" w:ascii="Times New Roman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9F6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5F69F6"/>
    <w:rsid w:val="006B3CDB"/>
    <w:rsid w:val="00734906"/>
    <w:rsid w:val="007555F9"/>
    <w:rsid w:val="007A7911"/>
    <w:rsid w:val="007C6CF3"/>
    <w:rsid w:val="00873B68"/>
    <w:rsid w:val="0095186A"/>
    <w:rsid w:val="00A012C4"/>
    <w:rsid w:val="00A36B7E"/>
    <w:rsid w:val="00A5043E"/>
    <w:rsid w:val="00AA0F66"/>
    <w:rsid w:val="00AB00F2"/>
    <w:rsid w:val="00B14EA4"/>
    <w:rsid w:val="00B52B95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69F6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F69F6"/>
    <w:pPr>
      <w:ind w:left="720"/>
      <w:contextualSpacing/>
    </w:pPr>
  </w:style>
  <w:style w:customStyle="true" w:styleId="BodyText21" w:type="paragraph">
    <w:name w:val="Body Text 21"/>
    <w:basedOn w:val="Normal"/>
    <w:rsid w:val="005F69F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69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69F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5F69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69F6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F69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69F6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52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B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B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B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B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69F6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F69F6"/>
    <w:pPr>
      <w:ind w:left="720"/>
      <w:contextualSpacing/>
    </w:pPr>
  </w:style>
  <w:style w:customStyle="1" w:styleId="BodyText21" w:type="paragraph">
    <w:name w:val="Body Text 21"/>
    <w:basedOn w:val="Normal"/>
    <w:rsid w:val="005F69F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69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69F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5F69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69F6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F69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69F6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52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B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B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B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B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824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AMIT, d.o.o. zastupanog po punomoćniku Juraj Pavlović</izvorni_sadrzaj>
    <derivirana_varijabla naziv="DomainObject.Predmet.ProtustrankaFormated_1">  AMIT, d.o.o. zastupanog po punomoćniku Juraj Pavlović</derivirana_varijabla>
  </DomainObject.Predmet.ProtustrankaFormated>
  <DomainObject.Predmet.ProtustrankaFormatedOIB>
    <izvorni_sadrzaj>  AMIT, d.o.o., OIB 24885784469 zastupanog po punomoćniku Juraj Pavlović</izvorni_sadrzaj>
    <derivirana_varijabla naziv="DomainObject.Predmet.ProtustrankaFormatedOIB_1">  AMIT, d.o.o., OIB 24885784469 zastupanog po punomoćniku Juraj Pavlović</derivirana_varijabla>
  </DomainObject.Predmet.ProtustrankaFormatedOIB>
  <DomainObject.Predmet.ProtustrankaFormatedWithAdress>
    <izvorni_sadrzaj> AMIT, d.o.o., Roberta Frangeša-Mihanovića 6, 10000 Zagreb zastupanog po punomoćniku Juraj Pavlović</izvorni_sadrzaj>
    <derivirana_varijabla naziv="DomainObject.Predmet.ProtustrankaFormatedWithAdress_1"> AMIT, d.o.o., Roberta Frangeša-Mihanovića 6, 10000 Zagreb zastupanog po punomoćniku Juraj Pavlović</derivirana_varijabla>
  </DomainObject.Predmet.ProtustrankaFormatedWithAdress>
  <DomainObject.Predmet.ProtustrankaFormatedWithAdressOIB>
    <izvorni_sadrzaj> AMIT, d.o.o., OIB 24885784469, Roberta Frangeša-Mihanovića 6, 10000 Zagreb zastupanog po punomoćniku Juraj Pavlović</izvorni_sadrzaj>
    <derivirana_varijabla naziv="DomainObject.Predmet.ProtustrankaFormatedWithAdressOIB_1"> AMIT, d.o.o., OIB 24885784469, Roberta Frangeša-Mihanovića 6, 10000 Zagreb zastupanog po punomoćniku Juraj Pavlović</derivirana_varijabla>
  </DomainObject.Predmet.ProtustrankaFormatedWithAdressOIB>
  <DomainObject.Predmet.ProtustrankaWithAdress>
    <izvorni_sadrzaj>AMIT, d.o.o. Roberta Frangeša-Mihanovića 6, 10000 Zagreb</izvorni_sadrzaj>
    <derivirana_varijabla naziv="DomainObject.Predmet.ProtustrankaWithAdress_1">AMIT, d.o.o. Roberta Frangeša-Mihanovića 6, 10000 Zagreb</derivirana_varijabla>
  </DomainObject.Predmet.ProtustrankaWithAdress>
  <DomainObject.Predmet.ProtustrankaWithAdressOIB>
    <izvorni_sadrzaj>AMIT, d.o.o., OIB 24885784469, Roberta Frangeša-Mihanovića 6, 10000 Zagreb</izvorni_sadrzaj>
    <derivirana_varijabla naziv="DomainObject.Predmet.ProtustrankaWithAdressOIB_1">AMIT, d.o.o., OIB 24885784469, Roberta Frangeša-Mihanovića 6, 10000 Zagreb</derivirana_varijabla>
  </DomainObject.Predmet.ProtustrankaWithAdressOIB>
  <DomainObject.Predmet.ProtustrankaNazivFormated>
    <izvorni_sadrzaj>AMIT, d.o.o.</izvorni_sadrzaj>
    <derivirana_varijabla naziv="DomainObject.Predmet.ProtustrankaNazivFormated_1">AMIT, d.o.o.</derivirana_varijabla>
  </DomainObject.Predmet.ProtustrankaNazivFormated>
  <DomainObject.Predmet.ProtustrankaNazivFormatedOIB>
    <izvorni_sadrzaj>AMIT, d.o.o., OIB 24885784469</izvorni_sadrzaj>
    <derivirana_varijabla naziv="DomainObject.Predmet.ProtustrankaNazivFormatedOIB_1">AMIT, d.o.o., OIB 24885784469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AMIT, d.o.o. zastupanog po punomoćniku Juraj Pavlović</item>
    </izvorni_sadrzaj>
    <derivirana_varijabla naziv="DomainObject.Predmet.ProtuStrankaListFormated_1">
      <item>AMIT, d.o.o. zastupanog po punomoćniku Juraj Pavlović</item>
    </derivirana_varijabla>
  </DomainObject.Predmet.ProtuStrankaListFormated>
  <DomainObject.Predmet.ProtuStrankaListFormatedOIB>
    <izvorni_sadrzaj>
      <item>AMIT, d.o.o., OIB 24885784469 zastupanog po punomoćniku Juraj Pavlović</item>
    </izvorni_sadrzaj>
    <derivirana_varijabla naziv="DomainObject.Predmet.ProtuStrankaListFormatedOIB_1">
      <item>AMIT, d.o.o., OIB 24885784469 zastupanog po punomoćniku Juraj Pavlović</item>
    </derivirana_varijabla>
  </DomainObject.Predmet.ProtuStrankaListFormatedOIB>
  <DomainObject.Predmet.ProtuStrankaListFormatedWithAdress>
    <izvorni_sadrzaj>
      <item>AMIT, d.o.o., Roberta Frangeša-Mihanovića 6, 10000 Zagreb zastupanog po punomoćniku Juraj Pavlović</item>
    </izvorni_sadrzaj>
    <derivirana_varijabla naziv="DomainObject.Predmet.ProtuStrankaListFormatedWithAdress_1">
      <item>AMIT, d.o.o., Roberta Frangeša-Mihanovića 6, 10000 Zagreb zastupanog po punomoćniku Juraj Pavlović</item>
    </derivirana_varijabla>
  </DomainObject.Predmet.ProtuStrankaListFormatedWithAdress>
  <DomainObject.Predmet.ProtuStrankaListFormatedWithAdressOIB>
    <izvorni_sadrzaj>
      <item>AMIT, d.o.o., OIB 24885784469, Roberta Frangeša-Mihanovića 6, 10000 Zagreb zastupanog po punomoćniku Juraj Pavlović</item>
    </izvorni_sadrzaj>
    <derivirana_varijabla naziv="DomainObject.Predmet.ProtuStrankaListFormatedWithAdressOIB_1">
      <item>AMIT, d.o.o., OIB 24885784469, Roberta Frangeša-Mihanovića 6, 10000 Zagreb zastupanog po punomoćniku Juraj Pavlović</item>
    </derivirana_varijabla>
  </DomainObject.Predmet.ProtuStrankaListFormatedWithAdressOIB>
  <DomainObject.Predmet.ProtuStrankaListNazivFormated>
    <izvorni_sadrzaj>
      <item>AMIT, d.o.o.</item>
    </izvorni_sadrzaj>
    <derivirana_varijabla naziv="DomainObject.Predmet.ProtuStrankaListNazivFormated_1">
      <item>AMIT, d.o.o.</item>
    </derivirana_varijabla>
  </DomainObject.Predmet.ProtuStrankaListNazivFormated>
  <DomainObject.Predmet.ProtuStrankaListNazivFormatedOIB>
    <izvorni_sadrzaj>
      <item>AMIT, d.o.o., OIB 24885784469</item>
    </izvorni_sadrzaj>
    <derivirana_varijabla naziv="DomainObject.Predmet.ProtuStrankaListNazivFormatedOIB_1">
      <item>AMIT, d.o.o., OIB 24885784469</item>
    </derivirana_varijabla>
  </DomainObject.Predmet.ProtuStrankaListNazivFormatedOIB>
  <DomainObject.Predmet.OstaliListFormated>
    <izvorni_sadrzaj>
      <item>Juraj Pavlović punomoćnik sudionika u postupku AMIT, d.o.o.</item>
    </izvorni_sadrzaj>
    <derivirana_varijabla naziv="DomainObject.Predmet.OstaliListFormated_1">
      <item>Juraj Pavlović punomoćnik sudionika u postupku AMIT, d.o.o.</item>
    </derivirana_varijabla>
  </DomainObject.Predmet.OstaliListFormated>
  <DomainObject.Predmet.OstaliListFormatedOIB>
    <izvorni_sadrzaj>
      <item>Juraj Pavlović, OIB 41238891308 punomoćnik sudionika u postupku AMIT, d.o.o.</item>
    </izvorni_sadrzaj>
    <derivirana_varijabla naziv="DomainObject.Predmet.OstaliListFormatedOIB_1">
      <item>Juraj Pavlović, OIB 41238891308 punomoćnik sudionika u postupku AMIT, d.o.o.</item>
    </derivirana_varijabla>
  </DomainObject.Predmet.OstaliListFormatedOIB>
  <DomainObject.Predmet.OstaliListFormatedWithAdress>
    <izvorni_sadrzaj>
      <item>Juraj Pavlović, Palinovečka Ulica 19, 10000 Zagreb punomoćnik sudionika u postupku AMIT, d.o.o.</item>
    </izvorni_sadrzaj>
    <derivirana_varijabla naziv="DomainObject.Predmet.OstaliListFormatedWithAdress_1">
      <item>Juraj Pavlović, Palinovečka Ulica 19, 10000 Zagreb punomoćnik sudionika u postupku AMIT, d.o.o.</item>
    </derivirana_varijabla>
  </DomainObject.Predmet.OstaliListFormatedWithAdress>
  <DomainObject.Predmet.OstaliListFormatedWithAdressOIB>
    <izvorni_sadrzaj>
      <item>Juraj Pavlović, OIB 41238891308, Palinovečka Ulica 19, 10000 Zagreb punomoćnik sudionika u postupku AMIT, d.o.o.</item>
    </izvorni_sadrzaj>
    <derivirana_varijabla naziv="DomainObject.Predmet.OstaliListFormatedWithAdressOIB_1">
      <item>Juraj Pavlović, OIB 41238891308, Palinovečka Ulica 19, 10000 Zagreb punomoćnik sudionika u postupku AMIT, d.o.o.</item>
    </derivirana_varijabla>
  </DomainObject.Predmet.OstaliListFormatedWithAdressOIB>
  <DomainObject.Predmet.OstaliListNazivFormated>
    <izvorni_sadrzaj>
      <item>Juraj Pavlović</item>
    </izvorni_sadrzaj>
    <derivirana_varijabla naziv="DomainObject.Predmet.OstaliListNazivFormated_1">
      <item>Juraj Pavlović</item>
    </derivirana_varijabla>
  </DomainObject.Predmet.OstaliListNazivFormated>
  <DomainObject.Predmet.OstaliListNazivFormatedOIB>
    <izvorni_sadrzaj>
      <item>Juraj Pavlović, OIB 41238891308</item>
    </izvorni_sadrzaj>
    <derivirana_varijabla naziv="DomainObject.Predmet.OstaliListNazivFormatedOIB_1">
      <item>Juraj Pavlović, OIB 41238891308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AMIT, d.o.o.</izvorni_sadrzaj>
    <derivirana_varijabla naziv="DomainObject.Predmet.ProtustrankaIDrugi_1">AMIT,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AMIT, d.o.o., OIB 24885784469, Roberta Frangeša-Mihanovića 6, 10000 Zagreb</izvorni_sadrzaj>
    <derivirana_varijabla naziv="DomainObject.Predmet.ProtustrankaIDrugiAdressOIB_1">AMIT, d.o.o., OIB 24885784469, Roberta Frangeša-Mihanovića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AMIT, d.o.o.</item>
      <item>Juraj Pavlović</item>
    </izvorni_sadrzaj>
    <derivirana_varijabla naziv="DomainObject.Predmet.SudioniciListNaziv_1">
      <item>FINA Regionalni centar Zagreb</item>
      <item>AMIT, d.o.o.</item>
      <item>Juraj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AMIT, d.o.o., OIB 24885784469, Roberta Frangeša-Mihanovića 6,10000 Zagreb</item>
      <item>Juraj Pavlović, OIB 41238891308, Palinovečka Ulica 19,10000 Zagreb</item>
    </izvorni_sadrzaj>
    <derivirana_varijabla naziv="DomainObject.Predmet.SudioniciListAdressOIB_1">
      <item>FINA Regionalni centar Zagreb, OIB 85821130368, Trg svibanjskih žrtava 1995. br. 1,10000 Zagreb</item>
      <item>AMIT, d.o.o., OIB 24885784469, Roberta Frangeša-Mihanovića 6,10000 Zagreb</item>
      <item>Juraj Pavlović, OIB 41238891308, Palinovečka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24885784469</item>
      <item>, OIB 41238891308</item>
    </izvorni_sadrzaj>
    <derivirana_varijabla naziv="DomainObject.Predmet.SudioniciListNazivOIB_1">
      <item>, OIB 85821130368</item>
      <item>, OIB 24885784469</item>
      <item>, OIB 41238891308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2165</properties:Characters>
  <properties:Lines>75</properties:Lines>
  <properties:Paragraphs>21</properties:Paragraphs>
  <properties:TotalTime>8</properties:TotalTime>
  <properties:ScaleCrop>false</properties:ScaleCrop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2016-04-20T06:11:00Z</dcterms:created>
  <dc:creator>Vlasta Bogović Milisavljević</dc:creator>
  <cp:lastModifiedBy>Vlasta Bogović Milisavljević</cp:lastModifiedBy>
  <dcterms:modified xmlns:xsi="http://www.w3.org/2001/XMLSchema-instance" xsi:type="dcterms:W3CDTF">2016-04-20T06:51:00Z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