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bd4b" w14:paraId="d2abd4b" w:rsidRDefault="0087632B" w:rsidP="0087632B" w:rsidR="0087632B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7632B" w:rsidP="0087632B" w:rsidR="0087632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7632B" w:rsidP="0087632B" w:rsidR="0087632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87632B" w:rsidP="0087632B" w:rsidR="0087632B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1011/18</w:t>
      </w: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VELIKO ZELENO JAJE d.o.o., OIB 12586313595, Sobočani, Čikada 22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87632B" w:rsidP="0087632B" w:rsidR="0087632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632B" w:rsidP="0087632B" w:rsidR="0087632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VELIKO ZELENO JAJE d.o.o., OIB 12586313595, Sobočani, Čikada 22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7632B" w:rsidP="0087632B" w:rsidR="0087632B" w:rsidRPr="004453B3">
      <w:pPr>
        <w:pStyle w:val="BodyText21"/>
        <w:rPr>
          <w:rFonts w:hAnsi="Times New Roman" w:ascii="Times New Roman"/>
          <w:szCs w:val="24"/>
        </w:rPr>
      </w:pPr>
    </w:p>
    <w:p w:rsidRDefault="0087632B" w:rsidP="0087632B" w:rsidR="0087632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Duška Dunja Ivančević</w:t>
      </w:r>
      <w:r w:rsidRPr="00BE3755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59003296761</w:t>
      </w:r>
      <w:r w:rsidRPr="00BE3755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B. Bernardija 1</w:t>
      </w:r>
      <w:r w:rsidRPr="00BE3755">
        <w:rPr>
          <w:rFonts w:hAnsi="Times New Roman" w:ascii="Times New Roman"/>
          <w:szCs w:val="24"/>
        </w:rPr>
        <w:t>.</w:t>
      </w:r>
    </w:p>
    <w:p w:rsidRDefault="0087632B" w:rsidP="0087632B" w:rsidR="0087632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632B" w:rsidP="0087632B" w:rsidR="0087632B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VELIKO ZELENO JAJE d.o.o., OIB 12586313595, Sobočani, Čikada 22.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87632B" w:rsidP="0087632B" w:rsidR="0087632B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7632B" w:rsidP="0087632B" w:rsidR="0087632B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632B" w:rsidP="0087632B" w:rsidR="0087632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7632B" w:rsidP="0087632B" w:rsidR="0087632B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87632B" w:rsidP="0087632B" w:rsidR="0087632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ovlašteni službenik</w:t>
      </w:r>
    </w:p>
    <w:p w:rsidRDefault="0087632B" w:rsidP="0087632B" w:rsidR="0087632B" w:rsidRPr="004453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Marija Lukić</w:t>
      </w: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056" w:rsidR="00000000">
      <w:r>
        <w:separator/>
      </w:r>
    </w:p>
  </w:endnote>
  <w:endnote w:id="0" w:type="continuationSeparator">
    <w:p w:rsidRDefault="005C205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056" w:rsidR="00280A5F">
    <w:pPr>
      <w:pStyle w:val="Podnoje"/>
      <w:jc w:val="right"/>
    </w:pPr>
  </w:p>
  <w:p w:rsidRDefault="005C205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056" w:rsidR="00000000">
      <w:r>
        <w:separator/>
      </w:r>
    </w:p>
  </w:footnote>
  <w:footnote w:id="0" w:type="continuationSeparator">
    <w:p w:rsidRDefault="005C205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2B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5C2056" w:rsidRPr="005C2056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1011/18</w:t>
    </w:r>
  </w:p>
  <w:p w:rsidRDefault="005C205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32B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1C4F"/>
    <w:rsid w:val="00135025"/>
    <w:rsid w:val="00181F4E"/>
    <w:rsid w:val="005C2056"/>
    <w:rsid w:val="0087632B"/>
    <w:rsid w:val="00AD1C4F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32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63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632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763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632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7632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3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2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0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32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63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632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763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632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7632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3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2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0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St-1011/2018</izvorni_sadrzaj>
    <derivirana_varijabla naziv="DomainObject.Predmet.OznakaBroj_1">St-1011/2018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VELIKO ZELENO JAJE d.o.o.</izvorni_sadrzaj>
    <derivirana_varijabla naziv="DomainObject.Predmet.ProtustrankaFormated_1">  VELIKO ZELENO JAJE d.o.o.</derivirana_varijabla>
  </DomainObject.Predmet.ProtustrankaFormated>
  <DomainObject.Predmet.ProtustrankaFormatedOIB>
    <izvorni_sadrzaj>  VELIKO ZELENO JAJE d.o.o., OIB 12586313595</izvorni_sadrzaj>
    <derivirana_varijabla naziv="DomainObject.Predmet.ProtustrankaFormatedOIB_1">  VELIKO ZELENO JAJE d.o.o., OIB 12586313595</derivirana_varijabla>
  </DomainObject.Predmet.ProtustrankaFormatedOIB>
  <DomainObject.Predmet.ProtustrankaFormatedWithAdress>
    <izvorni_sadrzaj> VELIKO ZELENO JAJE d.o.o., Čikada 22, 10310 Sobočani</izvorni_sadrzaj>
    <derivirana_varijabla naziv="DomainObject.Predmet.ProtustrankaFormatedWithAdress_1"> VELIKO ZELENO JAJE d.o.o., Čikada 22, 10310 Sobočani</derivirana_varijabla>
  </DomainObject.Predmet.ProtustrankaFormatedWithAdress>
  <DomainObject.Predmet.ProtustrankaFormatedWithAdressOIB>
    <izvorni_sadrzaj> VELIKO ZELENO JAJE d.o.o., OIB 12586313595, Čikada 22, 10310 Sobočani</izvorni_sadrzaj>
    <derivirana_varijabla naziv="DomainObject.Predmet.ProtustrankaFormatedWithAdressOIB_1"> VELIKO ZELENO JAJE d.o.o., OIB 12586313595, Čikada 22, 10310 Sobočani</derivirana_varijabla>
  </DomainObject.Predmet.ProtustrankaFormatedWithAdressOIB>
  <DomainObject.Predmet.ProtustrankaWithAdress>
    <izvorni_sadrzaj>VELIKO ZELENO JAJE d.o.o. Čikada 22, 10310 Sobočani</izvorni_sadrzaj>
    <derivirana_varijabla naziv="DomainObject.Predmet.ProtustrankaWithAdress_1">VELIKO ZELENO JAJE d.o.o. Čikada 22, 10310 Sobočani</derivirana_varijabla>
  </DomainObject.Predmet.ProtustrankaWithAdress>
  <DomainObject.Predmet.ProtustrankaWithAdressOIB>
    <izvorni_sadrzaj>VELIKO ZELENO JAJE d.o.o., OIB 12586313595, Čikada 22, 10310 Sobočani</izvorni_sadrzaj>
    <derivirana_varijabla naziv="DomainObject.Predmet.ProtustrankaWithAdressOIB_1">VELIKO ZELENO JAJE d.o.o., OIB 12586313595, Čikada 22, 10310 Sobočani</derivirana_varijabla>
  </DomainObject.Predmet.ProtustrankaWithAdressOIB>
  <DomainObject.Predmet.ProtustrankaNazivFormated>
    <izvorni_sadrzaj>VELIKO ZELENO JAJE d.o.o.</izvorni_sadrzaj>
    <derivirana_varijabla naziv="DomainObject.Predmet.ProtustrankaNazivFormated_1">VELIKO ZELENO JAJE d.o.o.</derivirana_varijabla>
  </DomainObject.Predmet.ProtustrankaNazivFormated>
  <DomainObject.Predmet.ProtustrankaNazivFormatedOIB>
    <izvorni_sadrzaj>VELIKO ZELENO JAJE d.o.o., OIB 12586313595</izvorni_sadrzaj>
    <derivirana_varijabla naziv="DomainObject.Predmet.ProtustrankaNazivFormatedOIB_1">VELIKO ZELENO JAJE d.o.o., OIB 12586313595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VELIKO ZELENO JAJE d.o.o.</item>
    </izvorni_sadrzaj>
    <derivirana_varijabla naziv="DomainObject.Predmet.ProtuStrankaListFormated_1">
      <item>VELIKO ZELENO JAJE d.o.o.</item>
    </derivirana_varijabla>
  </DomainObject.Predmet.ProtuStrankaListFormated>
  <DomainObject.Predmet.ProtuStrankaListFormatedOIB>
    <izvorni_sadrzaj>
      <item>VELIKO ZELENO JAJE d.o.o., OIB 12586313595</item>
    </izvorni_sadrzaj>
    <derivirana_varijabla naziv="DomainObject.Predmet.ProtuStrankaListFormatedOIB_1">
      <item>VELIKO ZELENO JAJE d.o.o., OIB 12586313595</item>
    </derivirana_varijabla>
  </DomainObject.Predmet.ProtuStrankaListFormatedOIB>
  <DomainObject.Predmet.ProtuStrankaListFormatedWithAdress>
    <izvorni_sadrzaj>
      <item>VELIKO ZELENO JAJE d.o.o., Čikada 22, 10310 Sobočani</item>
    </izvorni_sadrzaj>
    <derivirana_varijabla naziv="DomainObject.Predmet.ProtuStrankaListFormatedWithAdress_1">
      <item>VELIKO ZELENO JAJE d.o.o., Čikada 22, 10310 Sobočani</item>
    </derivirana_varijabla>
  </DomainObject.Predmet.ProtuStrankaListFormatedWithAdress>
  <DomainObject.Predmet.ProtuStrankaListFormatedWithAdressOIB>
    <izvorni_sadrzaj>
      <item>VELIKO ZELENO JAJE d.o.o., OIB 12586313595, Čikada 22, 10310 Sobočani</item>
    </izvorni_sadrzaj>
    <derivirana_varijabla naziv="DomainObject.Predmet.ProtuStrankaListFormatedWithAdressOIB_1">
      <item>VELIKO ZELENO JAJE d.o.o., OIB 12586313595, Čikada 22, 10310 Sobočani</item>
    </derivirana_varijabla>
  </DomainObject.Predmet.ProtuStrankaListFormatedWithAdressOIB>
  <DomainObject.Predmet.ProtuStrankaListNazivFormated>
    <izvorni_sadrzaj>
      <item>VELIKO ZELENO JAJE d.o.o.</item>
    </izvorni_sadrzaj>
    <derivirana_varijabla naziv="DomainObject.Predmet.ProtuStrankaListNazivFormated_1">
      <item>VELIKO ZELENO JAJE d.o.o.</item>
    </derivirana_varijabla>
  </DomainObject.Predmet.ProtuStrankaListNazivFormated>
  <DomainObject.Predmet.ProtuStrankaListNazivFormatedOIB>
    <izvorni_sadrzaj>
      <item>VELIKO ZELENO JAJE d.o.o., OIB 12586313595</item>
    </izvorni_sadrzaj>
    <derivirana_varijabla naziv="DomainObject.Predmet.ProtuStrankaListNazivFormatedOIB_1">
      <item>VELIKO ZELENO JAJE d.o.o., OIB 12586313595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VELIKO ZELENO JAJE d.o.o.</izvorni_sadrzaj>
    <derivirana_varijabla naziv="DomainObject.Predmet.ProtustrankaIDrugi_1">VELIKO ZELENO JAJE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VELIKO ZELENO JAJE d.o.o., OIB 12586313595, Čikada 22, 10310 Sobočani</izvorni_sadrzaj>
    <derivirana_varijabla naziv="DomainObject.Predmet.ProtustrankaIDrugiAdressOIB_1">VELIKO ZELENO JAJE d.o.o., OIB 12586313595, Čikada 22, 10310 Sobočani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VELIKO ZELENO JAJE d.o.o.</item>
    </izvorni_sadrzaj>
    <derivirana_varijabla naziv="DomainObject.Predmet.SudioniciListNaziv_1">
      <item>FINA Regionalni centar Zagreb</item>
      <item>VELIKO ZELENO JAJE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VELIKO ZELENO JAJE d.o.o., OIB 12586313595, Čikada 22,10310 Sobočani</item>
    </izvorni_sadrzaj>
    <derivirana_varijabla naziv="DomainObject.Predmet.SudioniciListAdressOIB_1">
      <item>FINA Regionalni centar Zagreb, OIB 85821130368, Trg svibanjskih žrtava 1995. br. 1,10000 Zagreb</item>
      <item>VELIKO ZELENO JAJE d.o.o., OIB 12586313595, Čikada 22,10310 Sobočani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12586313595</item>
    </izvorni_sadrzaj>
    <derivirana_varijabla naziv="DomainObject.Predmet.SudioniciListNazivOIB_1">
      <item>, OIB 85821130368</item>
      <item>, OIB 12586313595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2161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2018-09-07T10:52:00Z</dcterms:created>
  <dc:creator>Marija Lukić</dc:creator>
  <dc:description/>
  <cp:keywords/>
  <cp:lastModifiedBy>Marija Lukić</cp:lastModifiedBy>
  <cp:lastPrinted>2018-09-07T10:52:00Z</cp:lastPrinted>
  <dcterms:modified xmlns:xsi="http://www.w3.org/2001/XMLSchema-instance" xsi:type="dcterms:W3CDTF">2018-09-07T10:54:00Z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(st-1011-18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