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3c85" w14:paraId="92e3c85" w:rsidRDefault="00D67407" w:rsidP="00D67407" w:rsidR="00D6740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407" w:rsidP="00D67407" w:rsidR="00D6740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67407" w:rsidP="00D67407" w:rsidR="00D6740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67407" w:rsidP="00D67407" w:rsidR="00D6740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67407" w:rsidP="00D67407" w:rsidR="00D67407"/>
    <w:p w:rsidRDefault="00D67407" w:rsidP="00D67407" w:rsidR="00D674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67407" w:rsidP="00D67407" w:rsidR="00D674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67407" w:rsidP="00D67407" w:rsidR="00D674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67407" w:rsidP="00D67407" w:rsidR="00D674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7407" w:rsidP="00D67407" w:rsidR="00D674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8918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PROJEKT PALDIGIJA d. o. o. Poreč, Partizanska 13, OIB 79774936023,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67407" w:rsidP="00D67407" w:rsidR="00D674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7407" w:rsidP="00D67407" w:rsidR="00D674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67407" w:rsidP="00D67407" w:rsidR="00D674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7407" w:rsidP="00D67407" w:rsidR="00D6740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PROJEKT PALDIGIJA d. o. o. Poreč, Partizanska 13, OIB 79774936023.</w:t>
      </w:r>
    </w:p>
    <w:p w:rsidRDefault="00D67407" w:rsidP="00D67407" w:rsidR="00D6740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67407" w:rsidP="00D67407" w:rsidR="00D6740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67407" w:rsidP="00D67407" w:rsidR="00D674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67407" w:rsidP="00D67407" w:rsidR="00D674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PROJEKT PALDIGIJA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1990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434.051,87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67407" w:rsidP="00D67407" w:rsidR="00D674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67407" w:rsidP="00D67407" w:rsidR="00D674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67407" w:rsidP="00D67407" w:rsidR="00D674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67407" w:rsidP="00D67407" w:rsidR="00D674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67407" w:rsidP="00D67407" w:rsidR="00D6740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67407" w:rsidP="00D67407" w:rsidR="00D6740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C50BB">
        <w:rPr>
          <w:rFonts w:cs="Times New Roman" w:eastAsia="Times New Roman"/>
          <w:szCs w:val="24"/>
          <w:lang w:eastAsia="hr-HR"/>
        </w:rPr>
        <w:t>, v. r.</w:t>
      </w:r>
    </w:p>
    <w:p w:rsidRDefault="00D67407" w:rsidP="00D67407" w:rsidR="00D6740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67407" w:rsidP="00D67407" w:rsidR="00D6740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67407" w:rsidP="00D67407" w:rsidR="00D674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67407" w:rsidP="00D67407" w:rsidR="00D6740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67407" w:rsidP="00D67407" w:rsidR="00D6740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67407" w:rsidP="00D67407" w:rsidR="00D6740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>
      <w:pPr>
        <w:tabs>
          <w:tab w:pos="4116" w:val="left"/>
        </w:tabs>
      </w:pPr>
    </w:p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 w:rsidRPr="00D05CA9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D67407" w:rsidP="00D67407" w:rsidR="00D67407"/>
    <w:p w:rsidRDefault="00AD75B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1C9" w:rsidP="00D67407" w:rsidR="00FD41C9">
      <w:r>
        <w:separator/>
      </w:r>
    </w:p>
  </w:endnote>
  <w:endnote w:id="0" w:type="continuationSeparator">
    <w:p w:rsidRDefault="00FD41C9" w:rsidP="00D67407" w:rsidR="00FD4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1C9" w:rsidP="00D67407" w:rsidR="00FD41C9">
      <w:r>
        <w:separator/>
      </w:r>
    </w:p>
  </w:footnote>
  <w:footnote w:id="0" w:type="continuationSeparator">
    <w:p w:rsidRDefault="00FD41C9" w:rsidP="00D67407" w:rsidR="00FD4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1C9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D75B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D67407">
      <w:t>21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1C9" w:rsidP="00A81E97" w:rsidR="00A81E97">
    <w:pPr>
      <w:pStyle w:val="Zaglavlje"/>
      <w:jc w:val="right"/>
    </w:pPr>
    <w:r>
      <w:t>11 St-3</w:t>
    </w:r>
    <w:r w:rsidR="00D67407">
      <w:t>21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F38"/>
    <w:rsid w:val="00131F38"/>
    <w:rsid w:val="008C50BB"/>
    <w:rsid w:val="009A6044"/>
    <w:rsid w:val="00AD75B4"/>
    <w:rsid w:val="00BF033F"/>
    <w:rsid w:val="00D67407"/>
    <w:rsid w:val="00F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40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74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4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74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40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74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40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7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5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5B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5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5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40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74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4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74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40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74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40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7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5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5B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5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5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PALDIGIJA d.o.o. POREČ</izvorni_sadrzaj>
    <derivirana_varijabla naziv="DomainObject.Predmet.ProtustrankaFormated_1">  PROJEKT PALDIGIJA d.o.o. POREČ</derivirana_varijabla>
  </DomainObject.Predmet.ProtustrankaFormated>
  <DomainObject.Predmet.ProtustrankaFormatedOIB>
    <izvorni_sadrzaj>  PROJEKT PALDIGIJA d.o.o. POREČ, OIB 79774936023</izvorni_sadrzaj>
    <derivirana_varijabla naziv="DomainObject.Predmet.ProtustrankaFormatedOIB_1">  PROJEKT PALDIGIJA d.o.o. POREČ, OIB 79774936023</derivirana_varijabla>
  </DomainObject.Predmet.ProtustrankaFormatedOIB>
  <DomainObject.Predmet.ProtustrankaFormatedWithAdress>
    <izvorni_sadrzaj> PROJEKT PALDIGIJA d.o.o. POREČ, Partizanska 13, 52440 Poreč</izvorni_sadrzaj>
    <derivirana_varijabla naziv="DomainObject.Predmet.ProtustrankaFormatedWithAdress_1"> PROJEKT PALDIGIJA d.o.o. POREČ, Partizanska 13, 52440 Poreč</derivirana_varijabla>
  </DomainObject.Predmet.ProtustrankaFormatedWithAdress>
  <DomainObject.Predmet.ProtustrankaFormatedWithAdressOIB>
    <izvorni_sadrzaj> PROJEKT PALDIGIJA d.o.o. POREČ, OIB 79774936023, Partizanska 13, 52440 Poreč</izvorni_sadrzaj>
    <derivirana_varijabla naziv="DomainObject.Predmet.ProtustrankaFormatedWithAdressOIB_1"> PROJEKT PALDIGIJA d.o.o. POREČ, OIB 79774936023, Partizanska 13, 52440 Poreč</derivirana_varijabla>
  </DomainObject.Predmet.ProtustrankaFormatedWithAdressOIB>
  <DomainObject.Predmet.ProtustrankaWithAdress>
    <izvorni_sadrzaj>PROJEKT PALDIGIJA d.o.o. POREČ Partizanska 13, 52440 Poreč</izvorni_sadrzaj>
    <derivirana_varijabla naziv="DomainObject.Predmet.ProtustrankaWithAdress_1">PROJEKT PALDIGIJA d.o.o. POREČ Partizanska 13, 52440 Poreč</derivirana_varijabla>
  </DomainObject.Predmet.ProtustrankaWithAdress>
  <DomainObject.Predmet.ProtustrankaWithAdressOIB>
    <izvorni_sadrzaj>PROJEKT PALDIGIJA d.o.o. POREČ, OIB 79774936023, Partizanska 13, 52440 Poreč</izvorni_sadrzaj>
    <derivirana_varijabla naziv="DomainObject.Predmet.ProtustrankaWithAdressOIB_1">PROJEKT PALDIGIJA d.o.o. POREČ, OIB 79774936023, Partizanska 13, 52440 Poreč</derivirana_varijabla>
  </DomainObject.Predmet.ProtustrankaWithAdressOIB>
  <DomainObject.Predmet.ProtustrankaNazivFormated>
    <izvorni_sadrzaj>PROJEKT PALDIGIJA d.o.o. POREČ</izvorni_sadrzaj>
    <derivirana_varijabla naziv="DomainObject.Predmet.ProtustrankaNazivFormated_1">PROJEKT PALDIGIJA d.o.o. POREČ</derivirana_varijabla>
  </DomainObject.Predmet.ProtustrankaNazivFormated>
  <DomainObject.Predmet.ProtustrankaNazivFormatedOIB>
    <izvorni_sadrzaj>PROJEKT PALDIGIJA d.o.o. POREČ, OIB 79774936023</izvorni_sadrzaj>
    <derivirana_varijabla naziv="DomainObject.Predmet.ProtustrankaNazivFormatedOIB_1">PROJEKT PALDIGIJA d.o.o. POREČ, OIB 79774936023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434051.87</izvorni_sadrzaj>
    <derivirana_varijabla naziv="DomainObject.Predmet.TrenutnaVrijednost_1">434051.87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PALDIGIJA d.o.o. POREČ</item>
    </izvorni_sadrzaj>
    <derivirana_varijabla naziv="DomainObject.Predmet.ProtuStrankaListFormated_1">
      <item>PROJEKT PALDIGIJA d.o.o. POREČ</item>
    </derivirana_varijabla>
  </DomainObject.Predmet.ProtuStrankaListFormated>
  <DomainObject.Predmet.ProtuStrankaListFormatedOIB>
    <izvorni_sadrzaj>
      <item>PROJEKT PALDIGIJA d.o.o. POREČ, OIB 79774936023</item>
    </izvorni_sadrzaj>
    <derivirana_varijabla naziv="DomainObject.Predmet.ProtuStrankaListFormatedOIB_1">
      <item>PROJEKT PALDIGIJA d.o.o. POREČ, OIB 79774936023</item>
    </derivirana_varijabla>
  </DomainObject.Predmet.ProtuStrankaListFormatedOIB>
  <DomainObject.Predmet.ProtuStrankaListFormatedWithAdress>
    <izvorni_sadrzaj>
      <item>PROJEKT PALDIGIJA d.o.o. POREČ, Partizanska 13, 52440 Poreč</item>
    </izvorni_sadrzaj>
    <derivirana_varijabla naziv="DomainObject.Predmet.ProtuStrankaListFormatedWithAdress_1">
      <item>PROJEKT PALDIGIJA d.o.o. POREČ, Partizanska 13, 52440 Poreč</item>
    </derivirana_varijabla>
  </DomainObject.Predmet.ProtuStrankaListFormatedWithAdress>
  <DomainObject.Predmet.ProtuStrankaListFormatedWithAdressOIB>
    <izvorni_sadrzaj>
      <item>PROJEKT PALDIGIJA d.o.o. POREČ, OIB 79774936023, Partizanska 13, 52440 Poreč</item>
    </izvorni_sadrzaj>
    <derivirana_varijabla naziv="DomainObject.Predmet.ProtuStrankaListFormatedWithAdressOIB_1">
      <item>PROJEKT PALDIGIJA d.o.o. POREČ, OIB 79774936023, Partizanska 13, 52440 Poreč</item>
    </derivirana_varijabla>
  </DomainObject.Predmet.ProtuStrankaListFormatedWithAdressOIB>
  <DomainObject.Predmet.ProtuStrankaListNazivFormated>
    <izvorni_sadrzaj>
      <item>PROJEKT PALDIGIJA d.o.o. POREČ</item>
    </izvorni_sadrzaj>
    <derivirana_varijabla naziv="DomainObject.Predmet.ProtuStrankaListNazivFormated_1">
      <item>PROJEKT PALDIGIJA d.o.o. POREČ</item>
    </derivirana_varijabla>
  </DomainObject.Predmet.ProtuStrankaListNazivFormated>
  <DomainObject.Predmet.ProtuStrankaListNazivFormatedOIB>
    <izvorni_sadrzaj>
      <item>PROJEKT PALDIGIJA d.o.o. POREČ, OIB 79774936023</item>
    </izvorni_sadrzaj>
    <derivirana_varijabla naziv="DomainObject.Predmet.ProtuStrankaListNazivFormatedOIB_1">
      <item>PROJEKT PALDIGIJA d.o.o. POREČ, OIB 79774936023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PALDIGIJA d.o.o. POREČ</izvorni_sadrzaj>
    <derivirana_varijabla naziv="DomainObject.Predmet.ProtustrankaIDrugi_1">PROJEKT PALDIGIJA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PALDIGIJA d.o.o. POREČ, OIB 79774936023, Partizanska 13, 52440 Poreč</izvorni_sadrzaj>
    <derivirana_varijabla naziv="DomainObject.Predmet.ProtustrankaIDrugiAdressOIB_1">PROJEKT PALDIGIJA d.o.o. POREČ, OIB 79774936023,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PALDIGIJA d.o.o. POREČ</item>
    </izvorni_sadrzaj>
    <derivirana_varijabla naziv="DomainObject.Predmet.SudioniciListNaziv_1">
      <item>FINANCIJSKA AGENCIJA, RC RIJEKA, PODRUŽNICA PULA, PULA</item>
      <item>PROJEKT PALDIGIJA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PALDIGIJA d.o.o. POREČ, OIB 79774936023, Partizanska 13,52440 Poreč</item>
    </izvorni_sadrzaj>
    <derivirana_varijabla naziv="DomainObject.Predmet.SudioniciListAdressOIB_1">
      <item>FINANCIJSKA AGENCIJA, RC RIJEKA, PODRUŽNICA PULA, PULA, OIB 85821130368, Giardini 5,52100 Pula</item>
      <item>PROJEKT PALDIGIJA d.o.o. POREČ, OIB 79774936023,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79774936023</item>
    </izvorni_sadrzaj>
    <derivirana_varijabla naziv="DomainObject.Predmet.SudioniciListNazivOIB_1">
      <item>, OIB 85821130368</item>
      <item>, OIB 79774936023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2002</properties:Characters>
  <properties:Lines>95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2015-11-23T11:30:00Z</dcterms:created>
  <dc:creator>Mihaela Kaligari</dc:creator>
  <dc:description/>
  <cp:keywords/>
  <cp:lastModifiedBy>Ana Jeromela</cp:lastModifiedBy>
  <cp:lastPrinted>2015-11-30T08:26:00Z</cp:lastPrinted>
  <dcterms:modified xmlns:xsi="http://www.w3.org/2001/XMLSchema-instance" xsi:type="dcterms:W3CDTF">2015-11-30T08:26:00Z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