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f66" w14:paraId="08a9f66" w:rsidRDefault="00D206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1937385</wp:posOffset>
            </wp:positionH>
            <wp:positionV relativeFrom="page">
              <wp:posOffset>551180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0635" w:rsidP="00D20635" w:rsidR="00AE649C">
      <w:pPr>
        <w:pStyle w:val="NormaleSPIS"/>
        <w:spacing w:after="0"/>
      </w:pPr>
      <w:r>
        <w:t xml:space="preserve">           Republika Hrvatska</w:t>
      </w:r>
    </w:p>
    <w:p w:rsidRDefault="00D20635" w:rsidP="00D20635" w:rsidR="00D20635">
      <w:pPr>
        <w:pStyle w:val="NormaleSPIS"/>
        <w:spacing w:after="0"/>
      </w:pPr>
      <w:r>
        <w:t xml:space="preserve">       Trgovački sud u Bjelovaru</w:t>
      </w:r>
    </w:p>
    <w:p w:rsidRDefault="00D20635" w:rsidP="004F27AE" w:rsidR="00D20635" w:rsidRPr="00B76F3C">
      <w:pPr>
        <w:pStyle w:val="NormaleSPIS"/>
      </w:pPr>
      <w:r>
        <w:t>Bjelovar, Šetalište dr.I.Lebovića 42.</w:t>
      </w:r>
    </w:p>
    <w:p w:rsidRDefault="00D20635" w:rsidP="00D20635" w:rsidR="00D20635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St-353/2017-10</w:t>
      </w:r>
    </w:p>
    <w:p w:rsidRDefault="00D20635" w:rsidP="00D20635" w:rsidR="00D20635">
      <w:pPr>
        <w:jc w:val="right"/>
        <w:outlineLvl w:val="0"/>
        <w:rPr>
          <w:rFonts w:cs="Arial" w:hAnsi="Arial" w:ascii="Arial"/>
          <w:b/>
          <w:noProof/>
        </w:rPr>
      </w:pPr>
    </w:p>
    <w:p w:rsidRDefault="00D20635" w:rsidP="00D20635" w:rsidR="00D2063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20635" w:rsidP="00D20635" w:rsidR="00D2063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 xml:space="preserve">R J E Š E N J E            </w:t>
      </w:r>
    </w:p>
    <w:p w:rsidRDefault="00D20635" w:rsidP="00D20635" w:rsidR="00D20635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D20635" w:rsidP="00D20635" w:rsidR="00D206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FINA OIB 85821130368, Regionalni centar Zagreb, Podružnica Varaždin, za otvaranje stečajnog postupka nad dužnikom ANTES j.d.o.o. za ugostiteljstvo iz Donji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 xml:space="preserve">, Varaždinska 119/A, MBS 070133889, OIB 61944011949, 5. prosinca 2017.   </w:t>
      </w:r>
    </w:p>
    <w:p w:rsidRDefault="00D20635" w:rsidP="00D20635" w:rsidR="00D20635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20635" w:rsidP="00D20635" w:rsidR="00D2063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Silviji Novačić iz Donjih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>, Varaždinska 119/A, OIB 28267013256, kao osobi ovlaštenoj za zastupanje dužnika po zakonu, da u roku od 8 dana plati predujam za namirenje troškova stečajnog postupka i to iznos od 1.000,00 kn u Fond za namirenje troškova postupka koji se vodi kod ovog suda, IBAN: HR6123900011300000630 model HR00 50-353-17 i dodatni iznos predujma od 5.000,00 kuna na račun ovog suda br. IBAN:HR6123900011300000630 model HR05 540-353-17. Rok od 8 dana počinje teći istekom osmog dana od objave ovog rješenja na e-oglasnoj ploči ovog suda.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Silvija Novačić iz Donjih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 xml:space="preserve">, Varaždinska 119/A, OIB 28267013256,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20635" w:rsidP="00D20635" w:rsidR="00D2063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ANTES j.d.o.o. za ugostiteljstvo iz Donji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>, Varaždinska 119/A, MBS 070133889, OIB 61944011949,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>IBAN: HR6123900011300000630 model HR00 50-353-17 i dodatni iznos predujma od 5.000,00 kuna na račun ovog suda br. IBAN:HR6123900011300000630 model HR05 540-353-17.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St-353/2017-10</w:t>
      </w:r>
    </w:p>
    <w:p w:rsidRDefault="00D20635" w:rsidP="00D20635" w:rsidR="00D206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D20635" w:rsidP="00D20635" w:rsidR="00D20635">
      <w:pPr>
        <w:overflowPunct w:val="false"/>
        <w:autoSpaceDE w:val="false"/>
        <w:autoSpaceDN w:val="false"/>
        <w:jc w:val="center"/>
        <w:rPr>
          <w:lang w:eastAsia="hr-HR"/>
        </w:rPr>
      </w:pPr>
      <w:bookmarkStart w:name="_GoBack" w:id="0"/>
      <w:bookmarkEnd w:id="0"/>
      <w:r>
        <w:rPr>
          <w:lang w:eastAsia="hr-HR"/>
        </w:rPr>
        <w:t>Obrazloženje</w:t>
      </w:r>
    </w:p>
    <w:p w:rsidRDefault="00D20635" w:rsidP="00D20635" w:rsidR="00D2063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ANTES j.d.o.o. za ugostiteljstvo iz Donji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>, Varaždinska 119/A, MBS 070133889, OIB 61944011949. U prijedlogu navodi da na dan 28. prosinca 2016. godine dužnik u očevidniku redoslijeda osnova za plaćanje ima evidentirane neizvršene osnove za plaćanje u neprekidnom razdoblju od 120 dana u ukupnom iznosu od 19.459,18 kuna.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20635" w:rsidP="00D20635" w:rsidR="00D20635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 Iz sudskog registra proizlazi da je osoba ovlaštena za zastupanje dužnika po zakonu Silvija Novačić iz Donjih </w:t>
      </w:r>
      <w:proofErr w:type="spellStart"/>
      <w:r>
        <w:rPr>
          <w:lang w:eastAsia="hr-HR"/>
        </w:rPr>
        <w:t>Kućana</w:t>
      </w:r>
      <w:proofErr w:type="spellEnd"/>
      <w:r>
        <w:rPr>
          <w:lang w:eastAsia="hr-HR"/>
        </w:rPr>
        <w:t xml:space="preserve">, Varaždinska 119/A, OIB 28267013256. 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 Crnjak, postojala istekom razdoblja od 60 dana i on je najkasnije u daljnjem roku od 21 dan bio dužan podnijeti prijedlog za pokretanje stečajnog postupka, što nije učinio.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lang w:eastAsia="hr-HR"/>
        </w:rPr>
        <w:lastRenderedPageBreak/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20635" w:rsidP="00D20635" w:rsidR="00D2063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D20635" w:rsidP="00D20635" w:rsidR="00D20635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U Bjelovaru 5. prosinca 2017.</w:t>
      </w:r>
    </w:p>
    <w:p w:rsidRDefault="00D20635" w:rsidP="00D20635" w:rsidR="00D2063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D20635" w:rsidP="00D20635" w:rsidR="00D2063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D20635" w:rsidP="00D20635" w:rsidR="00D2063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20635" w:rsidP="00D20635" w:rsidR="00D2063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D20635" w:rsidP="00D20635" w:rsidR="00D206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D20635" w:rsidP="00D20635" w:rsidR="00D2063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D20635" w:rsidP="00D20635" w:rsidR="00D20635">
      <w:pPr>
        <w:autoSpaceDN w:val="false"/>
        <w:jc w:val="both"/>
      </w:pPr>
    </w:p>
    <w:p w:rsidRDefault="00D20635" w:rsidP="00D20635" w:rsidR="00D20635">
      <w:pPr>
        <w:autoSpaceDN w:val="false"/>
        <w:jc w:val="both"/>
      </w:pPr>
    </w:p>
    <w:p w:rsidRDefault="00D20635" w:rsidP="00D20635" w:rsidR="00D20635">
      <w:pPr>
        <w:autoSpaceDN w:val="false"/>
        <w:jc w:val="both"/>
      </w:pPr>
    </w:p>
    <w:p w:rsidRDefault="00D20635" w:rsidP="00D20635" w:rsidR="00D20635">
      <w:pPr>
        <w:autoSpaceDN w:val="false"/>
        <w:jc w:val="both"/>
      </w:pPr>
    </w:p>
    <w:p w:rsidRDefault="00D20635" w:rsidP="00D20635" w:rsidR="00D20635">
      <w:pPr>
        <w:jc w:val="both"/>
        <w:rPr>
          <w:sz w:val="22"/>
          <w:szCs w:val="22"/>
        </w:rPr>
      </w:pPr>
    </w:p>
    <w:p w:rsidRDefault="00D20635" w:rsidP="00D20635" w:rsidR="00D20635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635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09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St-353/2017-10</izvorni_sadrzaj>
    <derivirana_varijabla naziv="DomainObject.Oznaka_1">St-353/2017-10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ANTES jednostavno društvo s ograničenom odgovornošću za ugostiteljstvo zastupanog po punomoćniku Silvija Novačić</izvorni_sadrzaj>
    <derivirana_varijabla naziv="DomainObject.Predmet.ProtustrankaFormated_1">  ANTES jednostavno društvo s ograničenom odgovornošću za ugostiteljstvo zastupanog po punomoćniku Silvija Novačić</derivirana_varijabla>
  </DomainObject.Predmet.ProtustrankaFormated>
  <DomainObject.Predmet.ProtustrankaFormatedOIB>
    <izvorni_sadrzaj>  ANTES jednostavno društvo s ograničenom odgovornošću za ugostiteljstvo, OIB 61944011949 zastupanog po punomoćniku Silvija Novačić</izvorni_sadrzaj>
    <derivirana_varijabla naziv="DomainObject.Predmet.ProtustrankaFormatedOIB_1">  ANTES jednostavno društvo s ograničenom odgovornošću za ugostiteljstvo, OIB 61944011949 zastupanog po punomoćniku Silvija Novačić</derivirana_varijabla>
  </DomainObject.Predmet.ProtustrankaFormatedOIB>
  <DomainObject.Predmet.ProtustrankaFormatedWithAdress>
    <izvorni_sadrzaj> ANTES jednostavno društvo s ograničenom odgovornošću za ugostiteljstvo, Varaždinska 119/A, 42000 Donji Kućan zastupanog po punomoćniku Silvija Novačić</izvorni_sadrzaj>
    <derivirana_varijabla naziv="DomainObject.Predmet.ProtustrankaFormatedWithAdress_1"> ANTES jednostavno društvo s ograničenom odgovornošću za ugostiteljstvo, Varaždinska 119/A, 42000 Donji Kućan zastupanog po punomoćniku Silvija Novačić</derivirana_varijabla>
  </DomainObject.Predmet.ProtustrankaFormatedWithAdress>
  <DomainObject.Predmet.ProtustrankaFormatedWithAdressOIB>
    <izvorni_sadrzaj> ANTES jednostavno društvo s ograničenom odgovornošću za ugostiteljstvo, OIB 61944011949, Varaždinska 119/A, 42000 Donji Kućan zastupanog po punomoćniku Silvija Novačić</izvorni_sadrzaj>
    <derivirana_varijabla naziv="DomainObject.Predmet.ProtustrankaFormatedWithAdressOIB_1"> ANTES jednostavno društvo s ograničenom odgovornošću za ugostiteljstvo, OIB 61944011949, Varaždinska 119/A, 42000 Donji Kućan zastupanog po punomoćniku Silvija Novačić</derivirana_varijabla>
  </DomainObject.Predmet.ProtustrankaFormatedWithAdressOIB>
  <DomainObject.Predmet.ProtustrankaWithAdress>
    <izvorni_sadrzaj>ANTES jednostavno društvo s ograničenom odgovornošću za ugostiteljstvo Varaždinska 119/A, 42000 Donji Kućan</izvorni_sadrzaj>
    <derivirana_varijabla naziv="DomainObject.Predmet.ProtustrankaWithAdress_1">ANTES jednostavno društvo s ograničenom odgovornošću za ugostiteljstvo Varaždinska 119/A, 42000 Donji Kućan</derivirana_varijabla>
  </DomainObject.Predmet.ProtustrankaWithAdress>
  <DomainObject.Predmet.ProtustrankaWithAdressOIB>
    <izvorni_sadrzaj>ANTES jednostavno društvo s ograničenom odgovornošću za ugostiteljstvo, OIB 61944011949, Varaždinska 119/A, 42000 Donji Kućan</izvorni_sadrzaj>
    <derivirana_varijabla naziv="DomainObject.Predmet.ProtustrankaWithAdressOIB_1">ANTES jednostavno društvo s ograničenom odgovornošću za ugostiteljstvo, OIB 61944011949, Varaždinska 119/A, 42000 Donji Kućan</derivirana_varijabla>
  </DomainObject.Predmet.ProtustrankaWithAdressOIB>
  <DomainObject.Predmet.ProtustrankaNazivFormated>
    <izvorni_sadrzaj>ANTES jednostavno društvo s ograničenom odgovornošću za ugostiteljstvo</izvorni_sadrzaj>
    <derivirana_varijabla naziv="DomainObject.Predmet.ProtustrankaNazivFormated_1">ANTES jednostavno društvo s ograničenom odgovornošću za ugostiteljstvo</derivirana_varijabla>
  </DomainObject.Predmet.ProtustrankaNazivFormated>
  <DomainObject.Predmet.ProtustrankaNazivFormatedOIB>
    <izvorni_sadrzaj>ANTES jednostavno društvo s ograničenom odgovornošću za ugostiteljstvo, OIB 61944011949</izvorni_sadrzaj>
    <derivirana_varijabla naziv="DomainObject.Predmet.ProtustrankaNazivFormatedOIB_1">ANTES jednostavno društvo s ograničenom odgovornošću za ugostiteljstvo, OIB 61944011949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ANTES jednostavno društvo s ograničenom odgovornošću za ugostiteljstvo zastupanog po punomoćniku Silvija Novačić</item>
    </izvorni_sadrzaj>
    <derivirana_varijabla naziv="DomainObject.Predmet.ProtuStrankaListFormated_1">
      <item>ANTES jednostavno društvo s ograničenom odgovornošću za ugostiteljstvo zastupanog po punomoćniku Silvija Novačić</item>
    </derivirana_varijabla>
  </DomainObject.Predmet.ProtuStrankaListFormated>
  <DomainObject.Predmet.ProtuStrankaListFormatedOIB>
    <izvorni_sadrzaj>
      <item>ANTES jednostavno društvo s ograničenom odgovornošću za ugostiteljstvo, OIB 61944011949 zastupanog po punomoćniku Silvija Novačić</item>
    </izvorni_sadrzaj>
    <derivirana_varijabla naziv="DomainObject.Predmet.ProtuStrankaListFormatedOIB_1">
      <item>ANTES jednostavno društvo s ograničenom odgovornošću za ugostiteljstvo, OIB 61944011949 zastupanog po punomoćniku Silvija Novačić</item>
    </derivirana_varijabla>
  </DomainObject.Predmet.ProtuStrankaListFormatedOIB>
  <DomainObject.Predmet.ProtuStrankaListFormatedWithAdress>
    <izvorni_sadrzaj>
      <item>ANTES jednostavno društvo s ograničenom odgovornošću za ugostiteljstvo, Varaždinska 119/A, 42000 Donji Kućan zastupanog po punomoćniku Silvija Novačić</item>
    </izvorni_sadrzaj>
    <derivirana_varijabla naziv="DomainObject.Predmet.ProtuStrankaListFormatedWithAdress_1">
      <item>ANTES jednostavno društvo s ograničenom odgovornošću za ugostiteljstvo, Varaždinska 119/A, 42000 Donji Kućan zastupanog po punomoćniku Silvija Novačić</item>
    </derivirana_varijabla>
  </DomainObject.Predmet.ProtuStrankaListFormatedWithAdress>
  <DomainObject.Predmet.ProtuStrankaListFormatedWithAdressOIB>
    <izvorni_sadrzaj>
      <item>ANTES jednostavno društvo s ograničenom odgovornošću za ugostiteljstvo, OIB 61944011949, Varaždinska 119/A, 42000 Donji Kućan zastupanog po punomoćniku Silvija Novačić</item>
    </izvorni_sadrzaj>
    <derivirana_varijabla naziv="DomainObject.Predmet.ProtuStrankaListFormatedWithAdressOIB_1">
      <item>ANTES jednostavno društvo s ograničenom odgovornošću za ugostiteljstvo, OIB 61944011949, Varaždinska 119/A, 42000 Donji Kućan zastupanog po punomoćniku Silvija Novačić</item>
    </derivirana_varijabla>
  </DomainObject.Predmet.ProtuStrankaListFormatedWithAdressOIB>
  <DomainObject.Predmet.ProtuStrankaListNazivFormated>
    <izvorni_sadrzaj>
      <item>ANTES jednostavno društvo s ograničenom odgovornošću za ugostiteljstvo</item>
    </izvorni_sadrzaj>
    <derivirana_varijabla naziv="DomainObject.Predmet.ProtuStrankaListNazivFormated_1">
      <item>ANTES jednostavno društvo s ograničenom odgovornošću za ugostiteljstvo</item>
    </derivirana_varijabla>
  </DomainObject.Predmet.ProtuStrankaListNazivFormated>
  <DomainObject.Predmet.ProtuStrankaListNazivFormatedOIB>
    <izvorni_sadrzaj>
      <item>ANTES jednostavno društvo s ograničenom odgovornošću za ugostiteljstvo, OIB 61944011949</item>
    </izvorni_sadrzaj>
    <derivirana_varijabla naziv="DomainObject.Predmet.ProtuStrankaListNazivFormatedOIB_1">
      <item>ANTES jednostavno društvo s ograničenom odgovornošću za ugostiteljstvo, OIB 61944011949</item>
    </derivirana_varijabla>
  </DomainObject.Predmet.ProtuStrankaListNazivFormatedOIB>
  <DomainObject.Predmet.OstaliListFormated>
    <izvorni_sadrzaj>
      <item>Sudski registar</item>
      <item>e-oglasna ploča</item>
      <item>Silvija Novačić punomoćnik sudionika u postupku ANTES jednostavno društvo s ograničenom odgovornošću za ugostiteljstvo</item>
    </izvorni_sadrzaj>
    <derivirana_varijabla naziv="DomainObject.Predmet.OstaliListFormated_1">
      <item>Sudski registar</item>
      <item>e-oglasna ploča</item>
      <item>Silvija Novačić punomoćnik sudionika u postupku ANTES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Silvija Novačić, OIB 28267013256 punomoćnik sudionika u postupku ANTES jednostavno društvo s ograničenom odgovornošću za ugostiteljstvo</item>
    </izvorni_sadrzaj>
    <derivirana_varijabla naziv="DomainObject.Predmet.OstaliListFormatedOIB_1">
      <item>Sudski registar</item>
      <item>e-oglasna ploča</item>
      <item>Silvija Novačić, OIB 28267013256 punomoćnik sudionika u postupku ANTES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Silvija Novačić, Varaždinska 119/a, 42000 Donji Kućan punomoćnik sudionika u postupku ANTES jednostavno društvo s ograničenom odgovornošću za ugostiteljstvo</item>
    </izvorni_sadrzaj>
    <derivirana_varijabla naziv="DomainObject.Predmet.OstaliListFormatedWithAdress_1">
      <item>Sudski registar</item>
      <item>e-oglasna ploča</item>
      <item>Silvija Novačić, Varaždinska 119/a, 42000 Donji Kućan punomoćnik sudionika u postupku ANTES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Silvija Novačić, OIB 28267013256, Varaždinska 119/a, 42000 Donji Kućan punomoćnik sudionika u postupku ANTES jednostavno društvo s ograničenom odgovornošću za ugostiteljstvo</item>
    </izvorni_sadrzaj>
    <derivirana_varijabla naziv="DomainObject.Predmet.OstaliListFormatedWithAdressOIB_1">
      <item>Sudski registar</item>
      <item>e-oglasna ploča</item>
      <item>Silvija Novačić, OIB 28267013256, Varaždinska 119/a, 42000 Donji Kućan punomoćnik sudionika u postupku ANTES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Silvija Novačić</item>
    </izvorni_sadrzaj>
    <derivirana_varijabla naziv="DomainObject.Predmet.OstaliListNazivFormated_1">
      <item>Sudski registar</item>
      <item>e-oglasna ploča</item>
      <item>Silvija Novačić</item>
    </derivirana_varijabla>
  </DomainObject.Predmet.OstaliListNazivFormated>
  <DomainObject.Predmet.OstaliListNazivFormatedOIB>
    <izvorni_sadrzaj>
      <item>Sudski registar</item>
      <item>e-oglasna ploča</item>
      <item>Silvija Novačić, OIB 28267013256</item>
    </izvorni_sadrzaj>
    <derivirana_varijabla naziv="DomainObject.Predmet.OstaliListNazivFormatedOIB_1">
      <item>Sudski registar</item>
      <item>e-oglasna ploča</item>
      <item>Silvija Novačić, OIB 28267013256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St-353/2017-10</izvorni_sadrzaj>
    <derivirana_varijabla naziv="DomainObject.PoslovniBrojDokumenta_1">St-353/2017-10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ANTES jednostavno društvo s ograničenom odgovornošću za ugostiteljstvo</izvorni_sadrzaj>
    <derivirana_varijabla naziv="DomainObject.Predmet.ProtustrankaIDrugi_1">ANTES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ANTES jednostavno društvo s ograničenom odgovornošću za ugostiteljstvo, OIB 61944011949, Varaždinska 119/A, 42000 Donji Kućan</izvorni_sadrzaj>
    <derivirana_varijabla naziv="DomainObject.Predmet.ProtustrankaIDrugiAdressOIB_1">ANTES jednostavno društvo s ograničenom odgovornošću za ugostiteljstvo, OIB 61944011949, Varaždinska 119/A,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ANTES jednostavno društvo s ograničenom odgovornošću za ugostiteljstvo</item>
      <item>Sudski registar</item>
      <item>e-oglasna ploča</item>
      <item>Silvija Novačić</item>
    </izvorni_sadrzaj>
    <derivirana_varijabla naziv="DomainObject.Predmet.SudioniciListNaziv_1">
      <item>Financijska agencija, RC ZAGREB, Podružnica VARAŽDIN</item>
      <item>ANTES jednostavno društvo s ograničenom odgovornošću za ugostiteljstvo</item>
      <item>Sudski registar</item>
      <item>e-oglasna ploča</item>
      <item>Silvija Novačić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ANTES jednostavno društvo s ograničenom odgovornošću za ugostiteljstvo, OIB 61944011949, Varaždinska 119/A,42000 Donji Kućan</item>
      <item>Sudski registar</item>
      <item>e-oglasna ploča</item>
      <item>Silvija Novačić, OIB 28267013256, Varaždinska 119/a,42000 Donji Kućan</item>
    </izvorni_sadrzaj>
    <derivirana_varijabla naziv="DomainObject.Predmet.SudioniciListAdressOIB_1">
      <item>Financijska agencija, RC ZAGREB, Podružnica VARAŽDIN, OIB 85821130368, A. Cesarca 2,42000 Varaždin</item>
      <item>ANTES jednostavno društvo s ograničenom odgovornošću za ugostiteljstvo, OIB 61944011949, Varaždinska 119/A,42000 Donji Kućan</item>
      <item>Sudski registar</item>
      <item>e-oglasna ploča</item>
      <item>Silvija Novačić, OIB 28267013256, Varaždinska 119/a,42000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FD3BA-2E4F-43CD-82BE-26A94B78C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5217</properties:Characters>
  <properties:Lines>98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2017-12-05T11:40:00Z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St-353/2017-10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