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c879" w14:paraId="068c879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7A543D">
        <w:rPr>
          <w:rFonts w:cs="Times New Roman" w:hAnsi="Times New Roman" w:ascii="Times New Roman"/>
          <w:sz w:val="24"/>
          <w:szCs w:val="24"/>
        </w:rPr>
        <w:t>98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7A543D">
        <w:rPr>
          <w:rFonts w:cs="Times New Roman" w:hAnsi="Times New Roman" w:ascii="Times New Roman"/>
          <w:sz w:val="24"/>
          <w:szCs w:val="24"/>
        </w:rPr>
        <w:t xml:space="preserve">PEKARA SRIMA j.d.o.o. za trgovinu, proizvodnju i prodaju pekarskih proizvoda iz Srime, Srima I/58, OIB: 89431187139,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7A543D" w:rsidRPr="007A543D">
        <w:rPr>
          <w:rFonts w:cs="Times New Roman" w:hAnsi="Times New Roman" w:ascii="Times New Roman"/>
          <w:sz w:val="24"/>
          <w:szCs w:val="24"/>
        </w:rPr>
        <w:t xml:space="preserve"> </w:t>
      </w:r>
      <w:r w:rsidR="007A543D">
        <w:rPr>
          <w:rFonts w:cs="Times New Roman" w:hAnsi="Times New Roman" w:ascii="Times New Roman"/>
          <w:sz w:val="24"/>
          <w:szCs w:val="24"/>
        </w:rPr>
        <w:t>PEKARA SRIMA j.d.o.o. za trgovinu, proizvodnju i prodaju pekarskih proizvoda iz Srime, Srima I/58, OIB: 89431187139,</w:t>
      </w:r>
      <w:r w:rsidR="00CC02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7A543D">
        <w:rPr>
          <w:rFonts w:cs="Times New Roman" w:hAnsi="Times New Roman" w:ascii="Times New Roman"/>
          <w:sz w:val="24"/>
          <w:szCs w:val="24"/>
        </w:rPr>
        <w:t>98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7A543D">
        <w:rPr>
          <w:rFonts w:cs="Times New Roman" w:hAnsi="Times New Roman" w:ascii="Times New Roman"/>
          <w:sz w:val="24"/>
          <w:szCs w:val="24"/>
        </w:rPr>
        <w:t>3</w:t>
      </w:r>
      <w:r w:rsidR="00CC0271">
        <w:rPr>
          <w:rFonts w:cs="Times New Roman" w:hAnsi="Times New Roman" w:ascii="Times New Roman"/>
          <w:sz w:val="24"/>
          <w:szCs w:val="24"/>
        </w:rPr>
        <w:t>0</w:t>
      </w:r>
      <w:r w:rsidR="008C571A">
        <w:rPr>
          <w:rFonts w:cs="Times New Roman" w:hAnsi="Times New Roman" w:ascii="Times New Roman"/>
          <w:sz w:val="24"/>
          <w:szCs w:val="24"/>
        </w:rPr>
        <w:t>.000</w:t>
      </w:r>
      <w:r w:rsidR="00EF4875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CC02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7A543D">
        <w:rPr>
          <w:rFonts w:cs="Times New Roman" w:hAnsi="Times New Roman" w:ascii="Times New Roman"/>
          <w:sz w:val="24"/>
          <w:szCs w:val="24"/>
        </w:rPr>
        <w:t>PEKARA SRIMA j.d.o.o. za trgovinu, proizvodnju i prodaju pekarskih proizvoda iz Srime, Srima I/58, OIB: 89431187139.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7A543D">
        <w:rPr>
          <w:rFonts w:cs="Times New Roman" w:hAnsi="Times New Roman" w:ascii="Times New Roman"/>
          <w:sz w:val="24"/>
          <w:szCs w:val="24"/>
        </w:rPr>
        <w:t>15</w:t>
      </w:r>
      <w:r w:rsidR="008C571A">
        <w:rPr>
          <w:rFonts w:cs="Times New Roman" w:hAnsi="Times New Roman" w:ascii="Times New Roman"/>
          <w:sz w:val="24"/>
          <w:szCs w:val="24"/>
        </w:rPr>
        <w:t>. ožujka</w:t>
      </w:r>
      <w:r w:rsidR="00EF4875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7A543D">
        <w:rPr>
          <w:rFonts w:cs="Times New Roman" w:hAnsi="Times New Roman" w:ascii="Times New Roman"/>
          <w:sz w:val="24"/>
          <w:szCs w:val="24"/>
        </w:rPr>
        <w:t>29</w:t>
      </w:r>
      <w:r w:rsidR="008C571A">
        <w:rPr>
          <w:rFonts w:cs="Times New Roman" w:hAnsi="Times New Roman" w:ascii="Times New Roman"/>
          <w:sz w:val="24"/>
          <w:szCs w:val="24"/>
        </w:rPr>
        <w:t>. ožujka</w:t>
      </w:r>
      <w:r w:rsidR="00792FFE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3D1771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3D1771"/>
    <w:rsid w:val="00584D83"/>
    <w:rsid w:val="00792FFE"/>
    <w:rsid w:val="007A543D"/>
    <w:rsid w:val="008C571A"/>
    <w:rsid w:val="00AF502E"/>
    <w:rsid w:val="00B25F72"/>
    <w:rsid w:val="00CC0271"/>
    <w:rsid w:val="00EF4875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D1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7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7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7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7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D1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7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7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7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7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SRIMA j.d.o.o. za trgovinu, proizvodnju i prodaju pekarskih proizvoda</izvorni_sadrzaj>
    <derivirana_varijabla naziv="DomainObject.Predmet.ProtustrankaFormated_1">  PEKARA SRIMA j.d.o.o. za trgovinu, proizvodnju i prodaju pekarskih proizvoda</derivirana_varijabla>
  </DomainObject.Predmet.ProtustrankaFormated>
  <DomainObject.Predmet.ProtustrankaFormatedOIB>
    <izvorni_sadrzaj>  PEKARA SRIMA j.d.o.o. za trgovinu, proizvodnju i prodaju pekarskih proizvoda, OIB 89431187139</izvorni_sadrzaj>
    <derivirana_varijabla naziv="DomainObject.Predmet.ProtustrankaFormatedOIB_1">  PEKARA SRIMA j.d.o.o. za trgovinu, proizvodnju i prodaju pekarskih proizvoda, OIB 89431187139</derivirana_varijabla>
  </DomainObject.Predmet.ProtustrankaFormatedOIB>
  <DomainObject.Predmet.ProtustrankaFormatedWithAdress>
    <izvorni_sadrzaj> PEKARA SRIMA j.d.o.o. za trgovinu, proizvodnju i prodaju pekarskih proizvoda, Srima I/58, 22211 Srima</izvorni_sadrzaj>
    <derivirana_varijabla naziv="DomainObject.Predmet.ProtustrankaFormatedWithAdress_1"> PEKARA SRIMA j.d.o.o. za trgovinu, proizvodnju i prodaju pekarskih proizvoda, Srima I/58, 22211 Srima</derivirana_varijabla>
  </DomainObject.Predmet.ProtustrankaFormatedWithAdress>
  <DomainObject.Predmet.ProtustrankaFormatedWithAdressOIB>
    <izvorni_sadrzaj> PEKARA SRIMA j.d.o.o. za trgovinu, proizvodnju i prodaju pekarskih proizvoda, OIB 89431187139, Srima I/58, 22211 Srima</izvorni_sadrzaj>
    <derivirana_varijabla naziv="DomainObject.Predmet.ProtustrankaFormatedWithAdressOIB_1"> PEKARA SRIMA j.d.o.o. za trgovinu, proizvodnju i prodaju pekarskih proizvoda, OIB 89431187139, Srima I/58, 22211 Srima</derivirana_varijabla>
  </DomainObject.Predmet.ProtustrankaFormatedWithAdressOIB>
  <DomainObject.Predmet.ProtustrankaWithAdress>
    <izvorni_sadrzaj>PEKARA SRIMA j.d.o.o. za trgovinu, proizvodnju i prodaju pekarskih proizvoda Srima I/58, 22211 Srima</izvorni_sadrzaj>
    <derivirana_varijabla naziv="DomainObject.Predmet.ProtustrankaWithAdress_1">PEKARA SRIMA j.d.o.o. za trgovinu, proizvodnju i prodaju pekarskih proizvoda Srima I/58, 22211 Srima</derivirana_varijabla>
  </DomainObject.Predmet.ProtustrankaWithAdress>
  <DomainObject.Predmet.ProtustrankaWithAdressOIB>
    <izvorni_sadrzaj>PEKARA SRIMA j.d.o.o. za trgovinu, proizvodnju i prodaju pekarskih proizvoda, OIB 89431187139, Srima I/58, 22211 Srima</izvorni_sadrzaj>
    <derivirana_varijabla naziv="DomainObject.Predmet.ProtustrankaWithAdressOIB_1">PEKARA SRIMA j.d.o.o. za trgovinu, proizvodnju i prodaju pekarskih proizvoda, OIB 89431187139, Srima I/58, 22211 Srima</derivirana_varijabla>
  </DomainObject.Predmet.ProtustrankaWithAdressOIB>
  <DomainObject.Predmet.ProtustrankaNazivFormated>
    <izvorni_sadrzaj>PEKARA SRIMA j.d.o.o. za trgovinu, proizvodnju i prodaju pekarskih proizvoda</izvorni_sadrzaj>
    <derivirana_varijabla naziv="DomainObject.Predmet.ProtustrankaNazivFormated_1">PEKARA SRIMA j.d.o.o. za trgovinu, proizvodnju i prodaju pekarskih proizvoda</derivirana_varijabla>
  </DomainObject.Predmet.ProtustrankaNazivFormated>
  <DomainObject.Predmet.ProtustrankaNazivFormatedOIB>
    <izvorni_sadrzaj>PEKARA SRIMA j.d.o.o. za trgovinu, proizvodnju i prodaju pekarskih proizvoda, OIB 89431187139</izvorni_sadrzaj>
    <derivirana_varijabla naziv="DomainObject.Predmet.ProtustrankaNazivFormatedOIB_1">PEKARA SRIMA j.d.o.o. za trgovinu, proizvodnju i prodaju pekarskih proizvoda, OIB 89431187139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SRIMA j.d.o.o. za trgovinu, proizvodnju i prodaju pekarskih proizvoda</item>
    </izvorni_sadrzaj>
    <derivirana_varijabla naziv="DomainObject.Predmet.ProtuStrankaListFormated_1">
      <item>PEKARA SRIMA j.d.o.o. za trgovinu, proizvodnju i prodaju pekarskih proizvoda</item>
    </derivirana_varijabla>
  </DomainObject.Predmet.ProtuStrankaListFormated>
  <DomainObject.Predmet.ProtuStrankaListFormatedOIB>
    <izvorni_sadrzaj>
      <item>PEKARA SRIMA j.d.o.o. za trgovinu, proizvodnju i prodaju pekarskih proizvoda, OIB 89431187139</item>
    </izvorni_sadrzaj>
    <derivirana_varijabla naziv="DomainObject.Predmet.ProtuStrankaListFormatedOIB_1">
      <item>PEKARA SRIMA j.d.o.o. za trgovinu, proizvodnju i prodaju pekarskih proizvoda, OIB 89431187139</item>
    </derivirana_varijabla>
  </DomainObject.Predmet.ProtuStrankaListFormatedOIB>
  <DomainObject.Predmet.ProtuStrankaListFormatedWithAdress>
    <izvorni_sadrzaj>
      <item>PEKARA SRIMA j.d.o.o. za trgovinu, proizvodnju i prodaju pekarskih proizvoda, Srima I/58, 22211 Srima</item>
    </izvorni_sadrzaj>
    <derivirana_varijabla naziv="DomainObject.Predmet.ProtuStrankaListFormatedWithAdress_1">
      <item>PEKARA SRIMA j.d.o.o. za trgovinu, proizvodnju i prodaju pekarskih proizvoda, Srima I/58, 22211 Srima</item>
    </derivirana_varijabla>
  </DomainObject.Predmet.ProtuStrankaListFormatedWithAdress>
  <DomainObject.Predmet.ProtuStrankaListFormatedWithAdressOIB>
    <izvorni_sadrzaj>
      <item>PEKARA SRIMA j.d.o.o. za trgovinu, proizvodnju i prodaju pekarskih proizvoda, OIB 89431187139, Srima I/58, 22211 Srima</item>
    </izvorni_sadrzaj>
    <derivirana_varijabla naziv="DomainObject.Predmet.ProtuStrankaListFormatedWithAdressOIB_1">
      <item>PEKARA SRIMA j.d.o.o. za trgovinu, proizvodnju i prodaju pekarskih proizvoda, OIB 89431187139, Srima I/58, 22211 Srima</item>
    </derivirana_varijabla>
  </DomainObject.Predmet.ProtuStrankaListFormatedWithAdressOIB>
  <DomainObject.Predmet.ProtuStrankaListNazivFormated>
    <izvorni_sadrzaj>
      <item>PEKARA SRIMA j.d.o.o. za trgovinu, proizvodnju i prodaju pekarskih proizvoda</item>
    </izvorni_sadrzaj>
    <derivirana_varijabla naziv="DomainObject.Predmet.ProtuStrankaListNazivFormated_1">
      <item>PEKARA SRIMA j.d.o.o. za trgovinu, proizvodnju i prodaju pekarskih proizvoda</item>
    </derivirana_varijabla>
  </DomainObject.Predmet.ProtuStrankaListNazivFormated>
  <DomainObject.Predmet.ProtuStrankaListNazivFormatedOIB>
    <izvorni_sadrzaj>
      <item>PEKARA SRIMA j.d.o.o. za trgovinu, proizvodnju i prodaju pekarskih proizvoda, OIB 89431187139</item>
    </izvorni_sadrzaj>
    <derivirana_varijabla naziv="DomainObject.Predmet.ProtuStrankaListNazivFormatedOIB_1">
      <item>PEKARA SRIMA j.d.o.o. za trgovinu, proizvodnju i prodaju pekarskih proizvoda, OIB 89431187139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SRIMA j.d.o.o. za trgovinu, proizvodnju i prodaju pekarskih proizvoda</izvorni_sadrzaj>
    <derivirana_varijabla naziv="DomainObject.Predmet.ProtustrankaIDrugi_1">PEKARA SRIMA j.d.o.o. za trgovinu, proizvodnju i prodaju pekarskih proizvoda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PEKARA SRIMA j.d.o.o. za trgovinu, proizvodnju i prodaju pekarskih proizvoda, OIB 89431187139, Srima I/58, 22211 Srima</izvorni_sadrzaj>
    <derivirana_varijabla naziv="DomainObject.Predmet.ProtustrankaIDrugiAdressOIB_1">PEKARA SRIMA j.d.o.o. za trgovinu, proizvodnju i prodaju pekarskih proizvoda, OIB 89431187139, Srima I/58,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SRIMA j.d.o.o. za trgovinu, proizvodnju i prodaju pekarskih proizvoda</item>
    </izvorni_sadrzaj>
    <derivirana_varijabla naziv="DomainObject.Predmet.SudioniciListNaziv_1">
      <item>Financijska agencija</item>
      <item>PEKARA SRIMA j.d.o.o. za trgovinu, proizvodnju i prodaju pekarskih proizvoda</item>
    </derivirana_varijabla>
  </DomainObject.Predmet.SudioniciListNaziv>
  <DomainObject.Predmet.SudioniciListAdressOIB>
    <izvorni_sadrzaj>
      <item>Financijska agencija, OIB 85821130368, Perivoj L.Marune 1,22000 Šibenik</item>
      <item>PEKARA SRIMA j.d.o.o. za trgovinu, proizvodnju i prodaju pekarskih proizvoda, OIB 89431187139, Srima I/58,22211 Srima</item>
    </izvorni_sadrzaj>
    <derivirana_varijabla naziv="DomainObject.Predmet.SudioniciListAdressOIB_1">
      <item>Financijska agencija, OIB 85821130368, Perivoj L.Marune 1,22000 Šibenik</item>
      <item>PEKARA SRIMA j.d.o.o. za trgovinu, proizvodnju i prodaju pekarskih proizvoda, OIB 89431187139, Srima I/58,22211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89431187139</item>
    </izvorni_sadrzaj>
    <derivirana_varijabla naziv="DomainObject.Predmet.SudioniciListNazivOIB_1">
      <item>, OIB 85821130368</item>
      <item>, OIB 89431187139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2035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2018-09-17T11:18:00Z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(PEKARA SRIMA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